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g" ContentType="image/jpg"/>
  <Default Extension="png" ContentType="image/png"/>
  <Override PartName="/word/footer1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53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73.660480pt;height:68.850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520"/>
        </w:sectPr>
      </w:pPr>
      <w:rPr/>
    </w:p>
    <w:p>
      <w:pPr>
        <w:spacing w:before="66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/>
        <w:pict>
          <v:shape style="position:absolute;margin-left:171.149048pt;margin-top:-68.634117pt;width:157.63026pt;height:19.875pt;mso-position-horizontal-relative:page;mso-position-vertical-relative:paragraph;z-index:-5822" type="#_x0000_t75">
            <v:imagedata r:id="rId6" o:title=""/>
          </v:shape>
        </w:pict>
      </w:r>
      <w:r>
        <w:rPr/>
        <w:pict>
          <v:group style="position:absolute;margin-left:338.529999pt;margin-top:-68.848305pt;width:41.302735pt;height:16.462132pt;mso-position-horizontal-relative:page;mso-position-vertical-relative:paragraph;z-index:-5821" coordorigin="6771,-1377" coordsize="826,329">
            <v:group style="position:absolute;left:6841;top:-1255;width:400;height:197" coordorigin="6841,-1255" coordsize="400,197">
              <v:shape style="position:absolute;left:6841;top:-1255;width:400;height:197" coordorigin="6841,-1255" coordsize="400,197" path="m7040,-1255l6978,-1250,6903,-1228,6852,-1190,6841,-1156,6841,-1149,6888,-1090,6946,-1068,7006,-1059,7055,-1058,7077,-1058,7140,-1066,7210,-1089,7234,-1107,7035,-1107,7016,-1111,6998,-1120,6985,-1135,6981,-1156,6982,-1164,7043,-1204,7070,-1204,7241,-1204,7237,-1208,7174,-1241,7093,-1253,7068,-1255,7040,-1255e" filled="t" fillcolor="#9999FF" stroked="f">
                <v:path arrowok="t"/>
                <v:fill/>
              </v:shape>
            </v:group>
            <v:group style="position:absolute;left:7035;top:-1204;width:224;height:97" coordorigin="7035,-1204" coordsize="224,97">
              <v:shape style="position:absolute;left:7035;top:-1204;width:224;height:97" coordorigin="7035,-1204" coordsize="224,97" path="m7241,-1204l7070,-1204,7089,-1199,7108,-1189,7117,-1173,7120,-1149,7112,-1131,7096,-1116,7082,-1111,7062,-1108,7035,-1107,7234,-1107,7242,-1115,7252,-1131,7258,-1151,7259,-1175,7251,-1192,7241,-1204e" filled="t" fillcolor="#9999FF" stroked="f">
                <v:path arrowok="t"/>
                <v:fill/>
              </v:shape>
            </v:group>
            <v:group style="position:absolute;left:7295;top:-1327;width:292;height:265" coordorigin="7295,-1327" coordsize="292,265">
              <v:shape style="position:absolute;left:7295;top:-1327;width:292;height:265" coordorigin="7295,-1327" coordsize="292,265" path="m7467,-1327l7388,-1315,7352,-1281,7350,-1275,7348,-1267,7348,-1265,7348,-1259,7348,-1254,7334,-1251,7314,-1247,7295,-1236,7298,-1217,7307,-1197,7326,-1194,7345,-1182,7344,-1158,7344,-1138,7344,-1122,7343,-1062,7363,-1062,7443,-1068,7483,-1098,7484,-1118,7491,-1178,7515,-1199,7534,-1203,7554,-1211,7553,-1231,7548,-1251,7488,-1251,7489,-1259,7517,-1281,7533,-1281,7550,-1281,7573,-1285,7580,-1304,7587,-1323,7564,-1324,7543,-1325,7524,-1326,7504,-1327,7486,-1327,7467,-1327e" filled="t" fillcolor="#9999FF" stroked="f">
                <v:path arrowok="t"/>
                <v:fill/>
              </v:shape>
            </v:group>
            <v:group style="position:absolute;left:6781;top:-1295;width:400;height:197" coordorigin="6781,-1295" coordsize="400,197">
              <v:shape style="position:absolute;left:6781;top:-1295;width:400;height:197" coordorigin="6781,-1295" coordsize="400,197" path="m6980,-1295l6918,-1290,6843,-1268,6792,-1230,6781,-1196,6781,-1189,6828,-1130,6886,-1108,6946,-1099,6995,-1098,7017,-1098,7080,-1106,7150,-1129,7174,-1147,6975,-1147,6956,-1151,6938,-1160,6925,-1175,6921,-1196,6922,-1204,6983,-1244,7010,-1244,7181,-1244,7177,-1248,7114,-1281,7033,-1293,7008,-1295,6980,-1295e" filled="t" fillcolor="#B1B1B1" stroked="f">
                <v:path arrowok="t"/>
                <v:fill/>
              </v:shape>
            </v:group>
            <v:group style="position:absolute;left:6975;top:-1244;width:224;height:97" coordorigin="6975,-1244" coordsize="224,97">
              <v:shape style="position:absolute;left:6975;top:-1244;width:224;height:97" coordorigin="6975,-1244" coordsize="224,97" path="m7181,-1244l7010,-1244,7029,-1239,7048,-1229,7057,-1213,7060,-1189,7052,-1171,7036,-1156,7022,-1151,7002,-1148,6975,-1147,7174,-1147,7182,-1155,7192,-1171,7198,-1191,7199,-1215,7191,-1232,7181,-1244e" filled="t" fillcolor="#B1B1B1" stroked="f">
                <v:path arrowok="t"/>
                <v:fill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07,-1367l7328,-1355,7292,-1321,7290,-1315,7288,-1307,7288,-1305,7288,-1299,7288,-1294,7274,-1291,7254,-1287,7235,-1276,7238,-1257,7247,-1237,7266,-1234,7285,-1222,7284,-1198,7284,-1178,7284,-1162,7283,-1102,7303,-1102,7383,-1108,7423,-1138,7424,-1158,7431,-1218,7455,-1239,7474,-1243,7494,-1251,7493,-1271,7488,-1291,7428,-1291,7429,-1299,7457,-1321,7473,-1321,7490,-1321,7513,-1325,7520,-1344,7527,-1363,7504,-1364,7483,-1365,7464,-1366,7444,-1367,7426,-1367,7407,-1367e" filled="t" fillcolor="#B1B1B1" stroked="f">
                <v:path arrowok="t"/>
                <v:fill/>
              </v:shape>
            </v:group>
            <v:group style="position:absolute;left:6781;top:-1295;width:419;height:197" coordorigin="6781,-1295" coordsize="419,197">
              <v:shape style="position:absolute;left:6781;top:-1295;width:419;height:197" coordorigin="6781,-1295" coordsize="419,197" path="m6781,-1196l6825,-1259,6899,-1286,6959,-1294,6980,-1295,7008,-1295,7077,-1289,7145,-1270,7199,-1215,7198,-1191,7150,-1129,7080,-1106,7017,-1098,6995,-1098,6969,-1098,6904,-1104,6828,-1130,6785,-1173,6781,-1196xe" filled="f" stroked="t" strokeweight="1pt" strokecolor="#3333CC">
                <v:path arrowok="t"/>
              </v:shape>
            </v:group>
            <v:group style="position:absolute;left:6921;top:-1244;width:138;height:97" coordorigin="6921,-1244" coordsize="138,97">
              <v:shape style="position:absolute;left:6921;top:-1244;width:138;height:97" coordorigin="6921,-1244" coordsize="138,97" path="m6921,-1196l6925,-1175,6938,-1160,6956,-1151,6975,-1147,7002,-1148,7022,-1151,7036,-1156,7052,-1171,7060,-1189,7057,-1213,7048,-1229,7029,-1239,7010,-1244,6983,-1244,6922,-1204,6921,-1196xe" filled="f" stroked="t" strokeweight="1pt" strokecolor="#3333CC">
                <v:path arrowok="t"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28,-1291l7448,-1291,7468,-1291,7488,-1291,7493,-1271,7494,-1251,7474,-1243,7455,-1239,7435,-1238,7431,-1218,7424,-1158,7423,-1118,7402,-1112,7343,-1103,7283,-1102,7283,-1122,7284,-1182,7285,-1222,7266,-1234,7247,-1237,7238,-1257,7235,-1276,7254,-1287,7274,-1291,7288,-1294,7288,-1296,7288,-1299,7288,-1307,7290,-1315,7294,-1325,7297,-1334,7365,-1364,7407,-1367,7426,-1367,7504,-1364,7527,-1363,7520,-1344,7513,-1325,7490,-1321,7473,-1321,7457,-1321,7448,-1320,7429,-1299,7428,-1291xe" filled="f" stroked="t" strokeweight="1pt" strokecolor="#3333CC">
                <v:path arrowok="t"/>
              </v:shape>
            </v:group>
            <w10:wrap type="none"/>
          </v:group>
        </w:pict>
      </w:r>
      <w:r>
        <w:rPr/>
        <w:pict>
          <v:shape style="position:absolute;margin-left:391.177094pt;margin-top:-68.634117pt;width:126.041518pt;height:16.170000pt;mso-position-horizontal-relative:page;mso-position-vertical-relative:paragraph;z-index:-5820" type="#_x0000_t75">
            <v:imagedata r:id="rId7" o:title=""/>
          </v:shape>
        </w:pict>
      </w:r>
      <w:r>
        <w:rPr/>
        <w:pict>
          <v:shape style="position:absolute;margin-left:294.793823pt;margin-top:-42.944115pt;width:147.198480pt;height:19.875pt;mso-position-horizontal-relative:page;mso-position-vertical-relative:paragraph;z-index:-5819" type="#_x0000_t75">
            <v:imagedata r:id="rId8" o:title=""/>
          </v:shape>
        </w:pict>
      </w:r>
      <w:r>
        <w:rPr/>
        <w:pict>
          <v:shape style="position:absolute;margin-left:226.850006pt;margin-top:-16.854115pt;width:250.590897pt;height:19.11pt;mso-position-horizontal-relative:page;mso-position-vertical-relative:paragraph;z-index:-5818" type="#_x0000_t75">
            <v:imagedata r:id="rId9" o:title=""/>
          </v:shape>
        </w:pict>
      </w:r>
      <w:r>
        <w:rPr>
          <w:rFonts w:ascii="Arial" w:hAnsi="Arial" w:cs="Arial" w:eastAsia="Arial"/>
          <w:sz w:val="24"/>
          <w:szCs w:val="24"/>
          <w:color w:val="4F81BC"/>
          <w:b/>
          <w:bCs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81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-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Summ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5.799999" w:type="dxa"/>
      </w:tblPr>
      <w:tblGrid/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35.36" w:space="0" w:color="538DD3"/>
            </w:tcBorders>
            <w:shd w:val="clear" w:color="auto" w:fill="538DD3"/>
          </w:tcPr>
          <w:p>
            <w:pPr>
              <w:spacing w:before="1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or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42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43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5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63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55</w:t>
            </w:r>
          </w:p>
        </w:tc>
      </w:tr>
      <w:tr>
        <w:trPr>
          <w:trHeight w:val="524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exact"/>
              <w:ind w:left="85" w:right="45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" w:after="0" w:line="240" w:lineRule="auto"/>
              <w:ind w:left="481" w:right="46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" w:after="0" w:line="240" w:lineRule="auto"/>
              <w:ind w:left="481" w:right="46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FP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7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169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365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9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ery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700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4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</w:p>
          <w:p>
            <w:pPr>
              <w:spacing w:before="0" w:after="0" w:line="240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m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552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aria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40" w:firstLine="-1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129331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38" w:firstLine="-1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115104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36)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118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00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ue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65" w:right="444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299" w:hRule="exact"/>
        </w:trPr>
        <w:tc>
          <w:tcPr>
            <w:tcW w:w="1548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d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81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81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0)</w:t>
            </w:r>
          </w:p>
        </w:tc>
      </w:tr>
    </w:tbl>
    <w:p>
      <w:pPr>
        <w:spacing w:before="0" w:after="0" w:line="240" w:lineRule="auto"/>
        <w:ind w:left="24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*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4F81BC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pro</w:t>
      </w:r>
      <w:r>
        <w:rPr>
          <w:rFonts w:ascii="Arial" w:hAnsi="Arial" w:cs="Arial" w:eastAsia="Arial"/>
          <w:sz w:val="20"/>
          <w:szCs w:val="20"/>
          <w:color w:val="4F81BC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ided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71" w:lineRule="exact"/>
        <w:ind w:left="248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b/>
          <w:bCs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mpl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ten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Re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ort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  <w:position w:val="-1"/>
        </w:rPr>
        <w:t>ng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658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pid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mio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og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3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0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9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–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5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0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]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8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415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5" w:after="0" w:line="239" w:lineRule="auto"/>
        <w:ind w:left="10" w:right="6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8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3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3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TC</w:t>
      </w:r>
      <w:r>
        <w:rPr>
          <w:rFonts w:ascii="Arial" w:hAnsi="Arial" w:cs="Arial" w:eastAsia="Arial"/>
          <w:sz w:val="22"/>
          <w:szCs w:val="22"/>
          <w:spacing w:val="-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</w:r>
    </w:p>
    <w:p>
      <w:pPr>
        <w:spacing w:before="0" w:after="0" w:line="239" w:lineRule="auto"/>
        <w:ind w:left="10" w:right="6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4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0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4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0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" w:right="1109"/>
        <w:jc w:val="both"/>
        <w:rPr>
          <w:rFonts w:ascii="Arial" w:hAnsi="Arial" w:cs="Arial" w:eastAsia="Arial"/>
          <w:sz w:val="18"/>
          <w:szCs w:val="18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21.399994pt;margin-top:10.586872pt;width:258.79996pt;height:173.12501pt;mso-position-horizontal-relative:page;mso-position-vertical-relative:paragraph;z-index:-5817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252" w:hRule="exact"/>
                    </w:trPr>
                    <w:tc>
                      <w:tcPr>
                        <w:tcW w:w="5149" w:type="dxa"/>
                        <w:gridSpan w:val="3"/>
                        <w:tcBorders>
                          <w:top w:val="single" w:sz="4.64008" w:space="0" w:color="6FAC46"/>
                          <w:bottom w:val="nil" w:sz="6" w:space="0" w:color="auto"/>
                          <w:left w:val="single" w:sz="4.640" w:space="0" w:color="6FAC46"/>
                          <w:right w:val="single" w:sz="4.639840" w:space="0" w:color="6FAC46"/>
                        </w:tcBorders>
                        <w:shd w:val="clear" w:color="auto" w:fill="6FAC46"/>
                      </w:tcPr>
                      <w:p>
                        <w:pPr>
                          <w:spacing w:before="0" w:after="0" w:line="158" w:lineRule="exact"/>
                          <w:ind w:left="102" w:right="-20"/>
                          <w:jc w:val="left"/>
                          <w:tabs>
                            <w:tab w:pos="560" w:val="left"/>
                            <w:tab w:pos="408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87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12.32" w:space="0" w:color="E1EED9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2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12.32" w:space="0" w:color="E1EED9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2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New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4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12.32" w:space="0" w:color="E1EED9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2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tcBorders>
                          <w:top w:val="single" w:sz="12.32" w:space="0" w:color="E1EED9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12.32" w:space="0" w:color="E1EED9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New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12.32" w:space="0" w:color="E1EED9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00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3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180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60" w:hRule="exact"/>
                    </w:trPr>
                    <w:tc>
                      <w:tcPr>
                        <w:tcW w:w="468" w:type="dxa"/>
                        <w:vMerge w:val="restart"/>
                        <w:tcBorders>
                          <w:top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3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57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28" w:hRule="exact"/>
                    </w:trPr>
                    <w:tc>
                      <w:tcPr>
                        <w:tcW w:w="468" w:type="dxa"/>
                        <w:vMerge/>
                        <w:tcBorders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123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vMerge w:val="restart"/>
                        <w:tcBorders>
                          <w:top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158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4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8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&amp;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4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8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vMerge/>
                        <w:tcBorders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67" w:lineRule="exact"/>
                          <w:ind w:left="462" w:right="-20"/>
                          <w:jc w:val="left"/>
                          <w:tabs>
                            <w:tab w:pos="82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Symbol" w:hAnsi="Symbol" w:cs="Symbol" w:eastAsia="Symbol"/>
                            <w:sz w:val="14"/>
                            <w:szCs w:val="14"/>
                            <w:spacing w:val="0"/>
                            <w:w w:val="100"/>
                          </w:rPr>
                          <w:t>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-34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4008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4" w:hRule="exact"/>
                    </w:trPr>
                    <w:tc>
                      <w:tcPr>
                        <w:tcW w:w="468" w:type="dxa"/>
                        <w:vMerge/>
                        <w:tcBorders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3512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67" w:lineRule="exact"/>
                          <w:ind w:left="462" w:right="-20"/>
                          <w:jc w:val="left"/>
                          <w:tabs>
                            <w:tab w:pos="820" w:val="left"/>
                          </w:tabs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Symbol" w:hAnsi="Symbol" w:cs="Symbol" w:eastAsia="Symbol"/>
                            <w:sz w:val="14"/>
                            <w:szCs w:val="14"/>
                            <w:spacing w:val="0"/>
                            <w:w w:val="100"/>
                          </w:rPr>
                          <w:t>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-34"/>
                            <w:w w:val="10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  <w:tab/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4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08" w:space="0" w:color="A8D08D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174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30" w:hRule="exact"/>
                    </w:trPr>
                    <w:tc>
                      <w:tcPr>
                        <w:tcW w:w="468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39840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4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4032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8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4032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3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7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4032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32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216" w:hRule="exact"/>
                    </w:trPr>
                    <w:tc>
                      <w:tcPr>
                        <w:tcW w:w="468" w:type="dxa"/>
                        <w:tcBorders>
                          <w:top w:val="single" w:sz="4.64032" w:space="0" w:color="A8D08D"/>
                          <w:bottom w:val="nil" w:sz="6" w:space="0" w:color="auto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9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4032" w:space="0" w:color="A8D08D"/>
                          <w:bottom w:val="nil" w:sz="6" w:space="0" w:color="auto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8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3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32" w:space="0" w:color="A8D08D"/>
                          <w:bottom w:val="nil" w:sz="6" w:space="0" w:color="auto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32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70" w:hRule="exact"/>
                    </w:trPr>
                    <w:tc>
                      <w:tcPr>
                        <w:tcW w:w="468" w:type="dxa"/>
                        <w:tcBorders>
                          <w:top w:val="nil" w:sz="6" w:space="0" w:color="auto"/>
                          <w:bottom w:val="single" w:sz="4.64032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10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nil" w:sz="6" w:space="0" w:color="auto"/>
                          <w:bottom w:val="single" w:sz="4.64032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RDT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nil" w:sz="6" w:space="0" w:color="auto"/>
                          <w:bottom w:val="single" w:sz="4.64032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</w:tcPr>
                      <w:p>
                        <w:pPr>
                          <w:spacing w:before="0" w:after="0" w:line="240" w:lineRule="auto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27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70" w:hRule="exact"/>
                    </w:trPr>
                    <w:tc>
                      <w:tcPr>
                        <w:tcW w:w="468" w:type="dxa"/>
                        <w:tcBorders>
                          <w:top w:val="single" w:sz="4.64032" w:space="0" w:color="A8D08D"/>
                          <w:bottom w:val="single" w:sz="4.639840" w:space="0" w:color="A8D08D"/>
                          <w:left w:val="single" w:sz="4.640" w:space="0" w:color="A8D08D"/>
                          <w:right w:val="single" w:sz="4.64008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11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12" w:type="dxa"/>
                        <w:tcBorders>
                          <w:top w:val="single" w:sz="4.64032" w:space="0" w:color="A8D08D"/>
                          <w:bottom w:val="single" w:sz="4.639840" w:space="0" w:color="A8D08D"/>
                          <w:left w:val="single" w:sz="4.64008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4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6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1"/>
                            <w:w w:val="100"/>
                            <w:b/>
                            <w:bCs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2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  <w:b/>
                            <w:bCs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9" w:type="dxa"/>
                        <w:tcBorders>
                          <w:top w:val="single" w:sz="4.64032" w:space="0" w:color="A8D08D"/>
                          <w:bottom w:val="single" w:sz="4.639840" w:space="0" w:color="A8D08D"/>
                          <w:left w:val="single" w:sz="4.639840" w:space="0" w:color="A8D08D"/>
                          <w:right w:val="single" w:sz="4.639840" w:space="0" w:color="A8D08D"/>
                        </w:tcBorders>
                        <w:shd w:val="clear" w:color="auto" w:fill="E1EED9"/>
                      </w:tcPr>
                      <w:p>
                        <w:pPr>
                          <w:spacing w:before="0" w:after="0" w:line="156" w:lineRule="exact"/>
                          <w:ind w:left="102" w:right="-20"/>
                          <w:jc w:val="left"/>
                          <w:rPr>
                            <w:rFonts w:ascii="Arial" w:hAnsi="Arial" w:cs="Arial" w:eastAsia="Arial"/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-1"/>
                            <w:w w:val="100"/>
                            <w:b/>
                            <w:bCs/>
                          </w:rPr>
                          <w:t>12</w:t>
                        </w:r>
                        <w:r>
                          <w:rPr>
                            <w:rFonts w:ascii="Arial" w:hAnsi="Arial" w:cs="Arial" w:eastAsia="Arial"/>
                            <w:sz w:val="14"/>
                            <w:szCs w:val="14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b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l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18"/>
          <w:szCs w:val="18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ry</w:t>
      </w:r>
      <w:r>
        <w:rPr>
          <w:rFonts w:ascii="Arial" w:hAnsi="Arial" w:cs="Arial" w:eastAsia="Arial"/>
          <w:sz w:val="18"/>
          <w:szCs w:val="18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l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3"/>
          <w:w w:val="100"/>
          <w:b/>
          <w:bCs/>
        </w:rPr>
        <w:t>H</w:t>
      </w:r>
      <w:r>
        <w:rPr>
          <w:rFonts w:ascii="Arial" w:hAnsi="Arial" w:cs="Arial" w:eastAsia="Arial"/>
          <w:sz w:val="18"/>
          <w:szCs w:val="18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18"/>
          <w:szCs w:val="18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-5"/>
          <w:w w:val="100"/>
          <w:b/>
          <w:bCs/>
        </w:rPr>
        <w:t>r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18"/>
          <w:szCs w:val="18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520"/>
          <w:cols w:num="2" w:equalWidth="0">
            <w:col w:w="4239" w:space="258"/>
            <w:col w:w="6863"/>
          </w:cols>
        </w:sectPr>
      </w:pPr>
      <w:rPr/>
    </w:p>
    <w:p>
      <w:pPr>
        <w:spacing w:before="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520"/>
        </w:sectPr>
      </w:pPr>
      <w:rPr/>
    </w:p>
    <w:p>
      <w:pPr>
        <w:spacing w:before="37" w:after="0" w:line="252" w:lineRule="exact"/>
        <w:ind w:left="248" w:right="-5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</w:p>
    <w:p>
      <w:pPr>
        <w:spacing w:before="2" w:after="0" w:line="252" w:lineRule="exact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≥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     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     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     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</w:p>
    <w:p>
      <w:pPr>
        <w:spacing w:before="2" w:after="0" w:line="252" w:lineRule="exact"/>
        <w:ind w:left="248" w:right="-5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6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</w:p>
    <w:p>
      <w:pPr>
        <w:spacing w:before="2" w:after="0" w:line="252" w:lineRule="exact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5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5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</w:p>
    <w:p>
      <w:pPr>
        <w:spacing w:before="2" w:after="0" w:line="252" w:lineRule="exact"/>
        <w:ind w:left="248" w:right="-5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349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1F487C"/>
          <w:b/>
          <w:bCs/>
        </w:rPr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B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Di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  <w:t>r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ct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C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h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l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era</w:t>
      </w:r>
      <w:r>
        <w:rPr>
          <w:rFonts w:ascii="Arial" w:hAnsi="Arial" w:cs="Arial" w:eastAsia="Arial"/>
          <w:sz w:val="22"/>
          <w:szCs w:val="22"/>
          <w:color w:val="1F487C"/>
          <w:spacing w:val="-4"/>
          <w:w w:val="100"/>
          <w:b/>
          <w:bCs/>
          <w:u w:val="thick" w:color="1F487C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bre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</w:rPr>
        <w:t>k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4" w:after="0" w:line="240" w:lineRule="auto"/>
        <w:ind w:right="7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otal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22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FR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%)</w:t>
      </w:r>
      <w:r>
        <w:rPr>
          <w:rFonts w:ascii="Arial" w:hAnsi="Arial" w:cs="Arial" w:eastAsia="Arial"/>
          <w:sz w:val="22"/>
          <w:szCs w:val="22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</w:p>
    <w:p>
      <w:pPr>
        <w:spacing w:before="3" w:after="0" w:line="252" w:lineRule="exact"/>
        <w:ind w:right="6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ember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15</w:t>
      </w:r>
      <w:r>
        <w:rPr>
          <w:rFonts w:ascii="Arial" w:hAnsi="Arial" w:cs="Arial" w:eastAsia="Arial"/>
          <w:sz w:val="22"/>
          <w:szCs w:val="22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ex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case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nti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29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36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15</w:t>
      </w:r>
      <w:r>
        <w:rPr>
          <w:rFonts w:ascii="Arial" w:hAnsi="Arial" w:cs="Arial" w:eastAsia="Arial"/>
          <w:sz w:val="22"/>
          <w:szCs w:val="22"/>
          <w:spacing w:val="1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and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on</w:t>
      </w:r>
    </w:p>
    <w:p>
      <w:pPr>
        <w:spacing w:before="0" w:after="0" w:line="251" w:lineRule="exact"/>
        <w:ind w:right="6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30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36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er.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samp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spacing w:val="1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1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by</w:t>
      </w:r>
      <w:r>
        <w:rPr>
          <w:rFonts w:ascii="Arial" w:hAnsi="Arial" w:cs="Arial" w:eastAsia="Arial"/>
          <w:sz w:val="22"/>
          <w:szCs w:val="22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ure</w:t>
      </w:r>
    </w:p>
    <w:p>
      <w:pPr>
        <w:spacing w:before="2" w:after="0" w:line="254" w:lineRule="exact"/>
        <w:ind w:right="6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brio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erae)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era.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V.</w:t>
      </w:r>
    </w:p>
    <w:p>
      <w:pPr>
        <w:spacing w:before="0" w:after="0" w:line="248" w:lineRule="exact"/>
        <w:ind w:right="7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ome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</w:p>
    <w:p>
      <w:pPr>
        <w:spacing w:before="0" w:after="0" w:line="252" w:lineRule="exact"/>
        <w:ind w:right="85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es;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2" w:after="0" w:line="254" w:lineRule="exact"/>
        <w:ind w:right="6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s: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48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urs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</w:p>
    <w:p>
      <w:pPr>
        <w:spacing w:before="0" w:after="0" w:line="248" w:lineRule="exact"/>
        <w:ind w:right="281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520"/>
          <w:cols w:num="2" w:equalWidth="0">
            <w:col w:w="4241" w:space="266"/>
            <w:col w:w="6853"/>
          </w:cols>
        </w:sectPr>
      </w:pPr>
      <w:rPr/>
    </w:p>
    <w:p>
      <w:pPr>
        <w:spacing w:before="77" w:after="0" w:line="240" w:lineRule="auto"/>
        <w:ind w:left="100" w:right="631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ss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sa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&amp;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ma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4" w:after="0" w:line="254" w:lineRule="exact"/>
        <w:ind w:left="100" w:right="4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23</w:t>
      </w:r>
      <w:r>
        <w:rPr>
          <w:rFonts w:ascii="Arial" w:hAnsi="Arial" w:cs="Arial" w:eastAsia="Arial"/>
          <w:sz w:val="14"/>
          <w:szCs w:val="14"/>
          <w:spacing w:val="-1"/>
          <w:w w:val="100"/>
          <w:position w:val="8"/>
        </w:rPr>
        <w:t>r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d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ember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sus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ected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dis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27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ember,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al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</w:p>
    <w:p>
      <w:pPr>
        <w:spacing w:before="0" w:after="0" w:line="248" w:lineRule="exact"/>
        <w:ind w:left="100" w:right="939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es.</w:t>
      </w:r>
    </w:p>
    <w:p>
      <w:pPr>
        <w:spacing w:before="2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9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2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,</w:t>
      </w:r>
      <w:r>
        <w:rPr>
          <w:rFonts w:ascii="Arial" w:hAnsi="Arial" w:cs="Arial" w:eastAsia="Arial"/>
          <w:sz w:val="22"/>
          <w:szCs w:val="22"/>
          <w:color w:val="4F81BC"/>
          <w:spacing w:val="2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2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6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61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14"/>
          <w:szCs w:val="14"/>
          <w:color w:val="000000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color w:val="000000"/>
          <w:spacing w:val="22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aria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31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04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ek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43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ucti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etene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uman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umbe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00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10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bre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htly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Figures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4" w:after="0" w:line="242" w:lineRule="auto"/>
        <w:ind w:left="100" w:right="162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18pt;margin-top:-181.930115pt;width:495.5pt;height:171.85pt;mso-position-horizontal-relative:page;mso-position-vertical-relative:paragraph;z-index:-5816" coordorigin="360,-3639" coordsize="9910,3437">
            <v:shape style="position:absolute;left:360;top:-3639;width:9910;height:3437" type="#_x0000_t75">
              <v:imagedata r:id="rId11" o:title=""/>
            </v:shape>
            <v:group style="position:absolute;left:1311;top:-3063;width:8709;height:120" coordorigin="1311,-3063" coordsize="8709,120">
              <v:shape style="position:absolute;left:1311;top:-3063;width:8709;height:120" coordorigin="1311,-3063" coordsize="8709,120" path="m9900,-2993l9900,-2943,10001,-2993,9920,-2993,9900,-2993e" filled="t" fillcolor="#000000" stroked="f">
                <v:path arrowok="t"/>
                <v:fill/>
              </v:shape>
              <v:shape style="position:absolute;left:1311;top:-3063;width:8709;height:120" coordorigin="1311,-3063" coordsize="8709,120" path="m9900,-3013l9900,-2993,9920,-2993,9920,-3013,9900,-3013e" filled="t" fillcolor="#000000" stroked="f">
                <v:path arrowok="t"/>
                <v:fill/>
              </v:shape>
              <v:shape style="position:absolute;left:1311;top:-3063;width:8709;height:120" coordorigin="1311,-3063" coordsize="8709,120" path="m9900,-3063l9900,-3013,9920,-3013,9920,-2993,10001,-2993,10020,-3003,9900,-3063e" filled="t" fillcolor="#000000" stroked="f">
                <v:path arrowok="t"/>
                <v:fill/>
              </v:shape>
              <v:shape style="position:absolute;left:1311;top:-3063;width:8709;height:120" coordorigin="1311,-3063" coordsize="8709,120" path="m1311,-3047l1311,-3027,9900,-2993,9900,-3013,1311,-3047e" filled="t" fillcolor="#000000" stroked="f">
                <v:path arrowok="t"/>
                <v:fill/>
              </v:shape>
            </v:group>
            <w10:wrap type="none"/>
          </v:group>
        </w:pict>
      </w:r>
      <w:r>
        <w:rPr/>
        <w:pict>
          <v:shape style="position:absolute;margin-left:18pt;margin-top:38.769882pt;width:443.75pt;height:190.2pt;mso-position-horizontal-relative:page;mso-position-vertical-relative:paragraph;z-index:-5815" type="#_x0000_t75">
            <v:imagedata r:id="rId12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1: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nt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ly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n.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–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%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-1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NumType w:start="2"/>
          <w:pgMar w:footer="296" w:header="0" w:top="1140" w:bottom="480" w:left="260" w:right="460"/>
          <w:footerReference w:type="default" r:id="rId1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87.664093pt;height:233.235pt;mso-position-horizontal-relative:char;mso-position-vertical-relative:line" type="#_x0000_t75">
            <v:imagedata r:id="rId1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50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olera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reak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ma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5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15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48"/>
        <w:jc w:val="left"/>
        <w:rPr>
          <w:rFonts w:ascii="Arial" w:hAnsi="Arial" w:cs="Arial" w:eastAsia="Arial"/>
          <w:sz w:val="24"/>
          <w:szCs w:val="24"/>
        </w:rPr>
      </w:pPr>
      <w:rPr/>
      <w:r>
        <w:rPr/>
        <w:pict>
          <v:shape style="position:absolute;margin-left:18pt;margin-top:28.013933pt;width:439.3pt;height:217.2pt;mso-position-horizontal-relative:page;mso-position-vertical-relative:paragraph;z-index:-5814" type="#_x0000_t75">
            <v:imagedata r:id="rId14" o:title=""/>
          </v:shape>
        </w:pict>
      </w:r>
      <w:r>
        <w:rPr>
          <w:rFonts w:ascii="Arial" w:hAnsi="Arial" w:cs="Arial" w:eastAsia="Arial"/>
          <w:sz w:val="24"/>
          <w:szCs w:val="24"/>
          <w:spacing w:val="-1"/>
          <w:w w:val="100"/>
        </w:rPr>
        <w:t>M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o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st</w:t>
      </w:r>
      <w:r>
        <w:rPr>
          <w:rFonts w:ascii="Arial" w:hAnsi="Arial" w:cs="Arial" w:eastAsia="Arial"/>
          <w:sz w:val="24"/>
          <w:szCs w:val="24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f</w:t>
      </w:r>
      <w:r>
        <w:rPr>
          <w:rFonts w:ascii="Arial" w:hAnsi="Arial" w:cs="Arial" w:eastAsia="Arial"/>
          <w:sz w:val="24"/>
          <w:szCs w:val="24"/>
          <w:spacing w:val="20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t</w:t>
      </w:r>
      <w:r>
        <w:rPr>
          <w:rFonts w:ascii="Arial" w:hAnsi="Arial" w:cs="Arial" w:eastAsia="Arial"/>
          <w:sz w:val="24"/>
          <w:szCs w:val="24"/>
          <w:spacing w:val="-1"/>
          <w:w w:val="100"/>
        </w:rPr>
        <w:t>h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c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a</w:t>
      </w:r>
      <w:r>
        <w:rPr>
          <w:rFonts w:ascii="Arial" w:hAnsi="Arial" w:cs="Arial" w:eastAsia="Arial"/>
          <w:sz w:val="24"/>
          <w:szCs w:val="24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spacing w:val="17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initi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l</w:t>
      </w:r>
      <w:r>
        <w:rPr>
          <w:rFonts w:ascii="Arial" w:hAnsi="Arial" w:cs="Arial" w:eastAsia="Arial"/>
          <w:sz w:val="24"/>
          <w:szCs w:val="24"/>
          <w:spacing w:val="-1"/>
          <w:w w:val="100"/>
        </w:rPr>
        <w:t>l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y</w:t>
      </w:r>
      <w:r>
        <w:rPr>
          <w:rFonts w:ascii="Arial" w:hAnsi="Arial" w:cs="Arial" w:eastAsia="Arial"/>
          <w:sz w:val="24"/>
          <w:szCs w:val="24"/>
          <w:spacing w:val="17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-3"/>
          <w:w w:val="100"/>
        </w:rPr>
        <w:t>w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re</w:t>
      </w:r>
      <w:r>
        <w:rPr>
          <w:rFonts w:ascii="Arial" w:hAnsi="Arial" w:cs="Arial" w:eastAsia="Arial"/>
          <w:sz w:val="24"/>
          <w:szCs w:val="24"/>
          <w:spacing w:val="17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3"/>
          <w:w w:val="100"/>
        </w:rPr>
        <w:t>f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rom</w:t>
      </w:r>
      <w:r>
        <w:rPr>
          <w:rFonts w:ascii="Arial" w:hAnsi="Arial" w:cs="Arial" w:eastAsia="Arial"/>
          <w:sz w:val="24"/>
          <w:szCs w:val="24"/>
          <w:spacing w:val="19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Nk</w:t>
      </w:r>
      <w:r>
        <w:rPr>
          <w:rFonts w:ascii="Arial" w:hAnsi="Arial" w:cs="Arial" w:eastAsia="Arial"/>
          <w:sz w:val="24"/>
          <w:szCs w:val="24"/>
          <w:spacing w:val="-2"/>
          <w:w w:val="100"/>
        </w:rPr>
        <w:t>o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n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d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o</w:t>
      </w:r>
      <w:r>
        <w:rPr>
          <w:rFonts w:ascii="Arial" w:hAnsi="Arial" w:cs="Arial" w:eastAsia="Arial"/>
          <w:sz w:val="24"/>
          <w:szCs w:val="24"/>
          <w:spacing w:val="16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II</w:t>
      </w:r>
      <w:r>
        <w:rPr>
          <w:rFonts w:ascii="Arial" w:hAnsi="Arial" w:cs="Arial" w:eastAsia="Arial"/>
          <w:sz w:val="24"/>
          <w:szCs w:val="24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-2"/>
          <w:w w:val="100"/>
        </w:rPr>
        <w:t>v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i</w:t>
      </w:r>
      <w:r>
        <w:rPr>
          <w:rFonts w:ascii="Arial" w:hAnsi="Arial" w:cs="Arial" w:eastAsia="Arial"/>
          <w:sz w:val="24"/>
          <w:szCs w:val="24"/>
          <w:spacing w:val="-1"/>
          <w:w w:val="100"/>
        </w:rPr>
        <w:t>l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la</w:t>
      </w:r>
      <w:r>
        <w:rPr>
          <w:rFonts w:ascii="Arial" w:hAnsi="Arial" w:cs="Arial" w:eastAsia="Arial"/>
          <w:sz w:val="24"/>
          <w:szCs w:val="24"/>
          <w:spacing w:val="-1"/>
          <w:w w:val="100"/>
        </w:rPr>
        <w:t>g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24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b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u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t</w:t>
      </w:r>
      <w:r>
        <w:rPr>
          <w:rFonts w:ascii="Arial" w:hAnsi="Arial" w:cs="Arial" w:eastAsia="Arial"/>
          <w:sz w:val="24"/>
          <w:szCs w:val="24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f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t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r</w:t>
      </w:r>
      <w:r>
        <w:rPr>
          <w:rFonts w:ascii="Arial" w:hAnsi="Arial" w:cs="Arial" w:eastAsia="Arial"/>
          <w:sz w:val="24"/>
          <w:szCs w:val="24"/>
          <w:spacing w:val="16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1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2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8"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6"/>
          <w:szCs w:val="16"/>
          <w:spacing w:val="36"/>
          <w:w w:val="100"/>
          <w:position w:val="8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Oc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r,</w:t>
      </w:r>
      <w:r>
        <w:rPr>
          <w:rFonts w:ascii="Arial" w:hAnsi="Arial" w:cs="Arial" w:eastAsia="Arial"/>
          <w:sz w:val="24"/>
          <w:szCs w:val="24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4"/>
          <w:szCs w:val="24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h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a</w:t>
      </w:r>
      <w:r>
        <w:rPr>
          <w:rFonts w:ascii="Arial" w:hAnsi="Arial" w:cs="Arial" w:eastAsia="Arial"/>
          <w:sz w:val="24"/>
          <w:szCs w:val="24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inly</w:t>
      </w:r>
      <w:r>
        <w:rPr>
          <w:rFonts w:ascii="Arial" w:hAnsi="Arial" w:cs="Arial" w:eastAsia="Arial"/>
          <w:sz w:val="24"/>
          <w:szCs w:val="24"/>
          <w:spacing w:val="15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b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4"/>
          <w:szCs w:val="24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iso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la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g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h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h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cr</w:t>
      </w:r>
      <w:r>
        <w:rPr>
          <w:rFonts w:ascii="Arial" w:hAnsi="Arial" w:cs="Arial" w:eastAsia="Arial"/>
          <w:sz w:val="24"/>
          <w:szCs w:val="24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ti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TC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in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K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iso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5"/>
          <w:w w:val="100"/>
          <w:position w:val="0"/>
        </w:rPr>
        <w:t>(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  <w:position w:val="0"/>
        </w:rPr>
        <w:t>Figu</w:t>
      </w:r>
      <w:r>
        <w:rPr>
          <w:rFonts w:ascii="Arial" w:hAnsi="Arial" w:cs="Arial" w:eastAsia="Arial"/>
          <w:sz w:val="24"/>
          <w:szCs w:val="24"/>
          <w:spacing w:val="-2"/>
          <w:w w:val="100"/>
          <w:b/>
          <w:bCs/>
          <w:position w:val="0"/>
        </w:rPr>
        <w:t>r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2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4"/>
          <w:szCs w:val="24"/>
          <w:spacing w:val="-1"/>
          <w:w w:val="100"/>
          <w:position w:val="0"/>
        </w:rPr>
        <w:t>).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3.239885pt;width:443.15pt;height:178.3pt;mso-position-horizontal-relative:page;mso-position-vertical-relative:paragraph;z-index:-5813" type="#_x0000_t75">
            <v:imagedata r:id="rId15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Cho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ill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origin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46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25.469518pt;height:174.135pt;mso-position-horizontal-relative:char;mso-position-vertical-relative:line" type="#_x0000_t75">
            <v:imagedata r:id="rId1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7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4.819891pt;width:454.1pt;height:194.15pt;mso-position-horizontal-relative:page;mso-position-vertical-relative:paragraph;z-index:-5812" type="#_x0000_t75">
            <v:imagedata r:id="rId17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6: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Kole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539898pt;width:450.1pt;height:177.85pt;mso-position-horizontal-relative:page;mso-position-vertical-relative:paragraph;z-index:-5811" type="#_x0000_t75">
            <v:imagedata r:id="rId18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7: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8: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Lam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168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41.334162pt;height:194.76pt;mso-position-horizontal-relative:char;mso-position-vertical-relative:line" type="#_x0000_t75">
            <v:imagedata r:id="rId19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3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7.579887pt;width:410.5pt;height:185.55pt;mso-position-horizontal-relative:page;mso-position-vertical-relative:paragraph;z-index:-5810" type="#_x0000_t75">
            <v:imagedata r:id="rId20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9: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ulu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7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409893pt;width:409.2pt;height:190.9pt;mso-position-horizontal-relative:page;mso-position-vertical-relative:paragraph;z-index:-5809" type="#_x0000_t75">
            <v:imagedata r:id="rId21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0: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ago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ad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left"/>
        <w:spacing w:after="0"/>
        <w:sectPr>
          <w:pgMar w:header="0" w:footer="296" w:top="600" w:bottom="680" w:left="260" w:right="168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22.917115pt;height:194.25pt;mso-position-horizontal-relative:char;mso-position-vertical-relative:line" type="#_x0000_t75">
            <v:imagedata r:id="rId22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939861pt;width:457.2pt;height:227.05pt;mso-position-horizontal-relative:page;mso-position-vertical-relative:paragraph;z-index:-5808" type="#_x0000_t75">
            <v:imagedata r:id="rId23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2: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shape style="position:absolute;margin-left:18pt;margin-top:25.499884pt;width:473.3pt;height:192.5pt;mso-position-horizontal-relative:page;mso-position-vertical-relative:paragraph;z-index:-5807" type="#_x0000_t75">
            <v:imagedata r:id="rId24" o:title=""/>
          </v:shape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3: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1" w:lineRule="auto"/>
        <w:ind w:left="100" w:right="51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4: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itgum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ncrease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left"/>
        <w:spacing w:after="0"/>
        <w:sectPr>
          <w:pgMar w:header="0" w:footer="296" w:top="600" w:bottom="680" w:left="260" w:right="1120"/>
          <w:pgSz w:w="11920" w:h="16840"/>
        </w:sectPr>
      </w:pPr>
      <w:rPr/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44.914448pt;height:167.4pt;mso-position-horizontal-relative:char;mso-position-vertical-relative:line" type="#_x0000_t75">
            <v:imagedata r:id="rId2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20" w:lineRule="exact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1" w:lineRule="auto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37.439999pt;margin-top:12.997864pt;width:3pt;height:1.08pt;mso-position-horizontal-relative:page;mso-position-vertical-relative:paragraph;z-index:-5806" coordorigin="749,260" coordsize="60,22">
            <v:shape style="position:absolute;left:749;top:260;width:60;height:22" coordorigin="749,260" coordsize="60,22" path="m749,271l809,271e" filled="f" stroked="t" strokeweight="1.18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color w:val="4F81BC"/>
          <w:w w:val="99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I,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</w:p>
    <w:p>
      <w:pPr>
        <w:spacing w:before="0" w:after="0" w:line="251" w:lineRule="exact"/>
        <w:ind w:left="100" w:right="198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3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</w:p>
    <w:p>
      <w:pPr>
        <w:spacing w:before="1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1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  <w:t>  </w:t>
      </w:r>
      <w:r>
        <w:rPr>
          <w:rFonts w:ascii="Arial" w:hAnsi="Arial" w:cs="Arial" w:eastAsia="Arial"/>
          <w:sz w:val="22"/>
          <w:szCs w:val="22"/>
          <w:color w:val="4F81BC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4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4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2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98.518368pt;height:216.96pt;mso-position-horizontal-relative:char;mso-position-vertical-relative:line" type="#_x0000_t75">
            <v:imagedata r:id="rId2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4233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6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3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2015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1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z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jc w:val="both"/>
        <w:spacing w:after="0"/>
        <w:sectPr>
          <w:pgMar w:header="0" w:footer="296" w:top="600" w:bottom="680" w:left="260" w:right="460"/>
          <w:pgSz w:w="11920" w:h="16840"/>
        </w:sectPr>
      </w:pPr>
      <w:rPr/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8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27.928603pt;height:203.4pt;mso-position-horizontal-relative:char;mso-position-vertical-relative:line" type="#_x0000_t75">
            <v:imagedata r:id="rId27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2" w:after="0" w:line="248" w:lineRule="exact"/>
        <w:ind w:left="18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8" w:lineRule="exact"/>
        <w:ind w:left="18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7" w:after="0" w:line="252" w:lineRule="exact"/>
        <w:ind w:left="180" w:right="8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</w:p>
    <w:p>
      <w:pPr>
        <w:spacing w:before="2" w:after="0" w:line="252" w:lineRule="exact"/>
        <w:ind w:left="180" w:right="85"/>
        <w:jc w:val="both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.45pt;margin-top:111.259995pt;width:576.3pt;height:87.75pt;mso-position-horizontal-relative:page;mso-position-vertical-relative:paragraph;z-index:-5805" coordorigin="129,2225" coordsize="11526,1755">
            <v:shape style="position:absolute;left:129;top:2225;width:11526;height:1755" coordorigin="129,2225" coordsize="11526,1755" path="m129,3980l11655,3980,11655,2225,129,2225,129,3980xe" filled="f" stroked="t" strokeweight=".75pt" strokecolor="#000000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[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]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6" w:after="0" w:line="240" w:lineRule="auto"/>
        <w:ind w:left="101" w:right="65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a,</w:t>
      </w:r>
      <w:r>
        <w:rPr>
          <w:rFonts w:ascii="Times New Roman" w:hAnsi="Times New Roman" w:cs="Times New Roman" w:eastAsia="Times New Roman"/>
          <w:sz w:val="18"/>
          <w:szCs w:val="18"/>
          <w:spacing w:val="-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4" w:after="0" w:line="238" w:lineRule="auto"/>
        <w:ind w:left="101" w:right="238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2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h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304" w:right="533" w:firstLine="-2888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rv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H;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X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K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/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5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0"/>
          <w:w w:val="100"/>
          <w:b/>
          <w:bCs/>
          <w:i/>
        </w:rPr>
      </w:r>
      <w:hyperlink r:id="rId28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l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t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</w:rPr>
          <w:t> </w:t>
        </w:r>
      </w:hyperlink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-39"/>
          <w:w w:val="100"/>
          <w:b/>
          <w:bCs/>
          <w:i/>
        </w:rPr>
        <w:t> </w:t>
      </w:r>
      <w:hyperlink r:id="rId29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n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y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c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k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00"/>
            <w:spacing w:val="0"/>
            <w:w w:val="100"/>
          </w:rPr>
        </w:r>
      </w:hyperlink>
    </w:p>
    <w:p>
      <w:pPr>
        <w:jc w:val="left"/>
        <w:spacing w:after="0"/>
        <w:sectPr>
          <w:pgMar w:header="0" w:footer="296" w:top="600" w:bottom="680" w:left="180" w:right="420"/>
          <w:pgSz w:w="11920" w:h="16840"/>
        </w:sectPr>
      </w:pPr>
      <w:rPr/>
    </w:p>
    <w:p>
      <w:pPr>
        <w:spacing w:before="77" w:after="0" w:line="240" w:lineRule="auto"/>
        <w:ind w:left="46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322.75pt;margin-top:429.529999pt;width:5.4pt;height:10.32pt;mso-position-horizontal-relative:page;mso-position-vertical-relative:page;z-index:-5804" coordorigin="6455,8591" coordsize="108,206">
            <v:shape style="position:absolute;left:6455;top:8591;width:108;height:206" coordorigin="6455,8591" coordsize="108,206" path="m6455,8797l6563,8797,6563,8591,6455,8591,6455,8797e" filled="t" fillcolor="#92D050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381.190002pt;margin-top:429.529999pt;width:5.16pt;height:10.32pt;mso-position-horizontal-relative:page;mso-position-vertical-relative:page;z-index:-5803" coordorigin="7624,8591" coordsize="103,206">
            <v:shape style="position:absolute;left:7624;top:8591;width:103;height:206" coordorigin="7624,8591" coordsize="103,206" path="m7624,8797l7727,8797,7727,8591,7624,8591,7624,8797e" filled="t" fillcolor="#92D050" stroked="f">
              <v:path arrowok="t"/>
              <v:fill/>
            </v:shape>
          </v:group>
          <w10:wrap type="none"/>
        </w:pic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um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color w:val="FF660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epi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mi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lo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color w:val="FF660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5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color w:val="FF6600"/>
          <w:spacing w:val="4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0"/>
          <w:szCs w:val="20"/>
          <w:color w:val="FF660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nding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13"/>
          <w:szCs w:val="13"/>
          <w:color w:val="FF6600"/>
          <w:spacing w:val="0"/>
          <w:w w:val="100"/>
          <w:b/>
          <w:bCs/>
          <w:position w:val="7"/>
        </w:rPr>
        <w:t>th</w:t>
      </w:r>
      <w:r>
        <w:rPr>
          <w:rFonts w:ascii="Arial" w:hAnsi="Arial" w:cs="Arial" w:eastAsia="Arial"/>
          <w:sz w:val="13"/>
          <w:szCs w:val="13"/>
          <w:color w:val="FF6600"/>
          <w:spacing w:val="-3"/>
          <w:w w:val="100"/>
          <w:b/>
          <w:bCs/>
          <w:position w:val="7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ct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ber</w:t>
      </w:r>
      <w:r>
        <w:rPr>
          <w:rFonts w:ascii="Arial" w:hAnsi="Arial" w:cs="Arial" w:eastAsia="Arial"/>
          <w:sz w:val="20"/>
          <w:szCs w:val="20"/>
          <w:color w:val="FF6600"/>
          <w:spacing w:val="-9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0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5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84" w:lineRule="exact"/>
        <w:ind w:left="460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(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br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k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16"/>
          <w:szCs w:val="16"/>
          <w:spacing w:val="2"/>
          <w:w w:val="100"/>
          <w:b/>
          <w:bCs/>
        </w:rPr>
        <w:t>h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</w:rPr>
        <w:t>s)</w:t>
      </w:r>
      <w:r>
        <w:rPr>
          <w:rFonts w:ascii="Arial" w:hAnsi="Arial" w:cs="Arial" w:eastAsia="Arial"/>
          <w:sz w:val="16"/>
          <w:szCs w:val="16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233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8</w:t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0.4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g</w:t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277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100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620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9</w:t>
            </w:r>
          </w:p>
        </w:tc>
      </w:tr>
      <w:tr>
        <w:trPr>
          <w:trHeight w:val="275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174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3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left="277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100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7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142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19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3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5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0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FFFF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18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776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64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839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45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184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298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192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i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95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579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950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7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396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15.2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2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7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7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92D050"/>
              <w:bottom w:val="single" w:sz="14.24" w:space="0" w:color="92D050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1061" w:type="dxa"/>
            <w:tcBorders>
              <w:top w:val="single" w:sz="10.4" w:space="0" w:color="92D050"/>
              <w:bottom w:val="single" w:sz="14.24" w:space="0" w:color="92D050"/>
              <w:left w:val="nil" w:sz="6" w:space="0" w:color="auto"/>
              <w:right w:val="nil" w:sz="6" w:space="0" w:color="auto"/>
            </w:tcBorders>
            <w:shd w:val="clear" w:color="auto" w:fill="92D050"/>
          </w:tcPr>
          <w:p>
            <w:pPr>
              <w:spacing w:before="3" w:after="0" w:line="240" w:lineRule="auto"/>
              <w:ind w:left="442" w:right="-71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)</w:t>
            </w:r>
          </w:p>
        </w:tc>
        <w:tc>
          <w:tcPr>
            <w:tcW w:w="108" w:type="dxa"/>
            <w:tcBorders>
              <w:top w:val="single" w:sz="10.4" w:space="0" w:color="92D050"/>
              <w:bottom w:val="single" w:sz="14.24" w:space="0" w:color="92D050"/>
              <w:left w:val="nil" w:sz="6" w:space="0" w:color="auto"/>
              <w:right w:val="single" w:sz="4.64008" w:space="0" w:color="000000"/>
            </w:tcBorders>
          </w:tcPr>
          <w:p>
            <w:pPr/>
            <w:rPr/>
          </w:p>
        </w:tc>
        <w:tc>
          <w:tcPr>
            <w:tcW w:w="730" w:type="dxa"/>
            <w:tcBorders>
              <w:top w:val="single" w:sz="15.2" w:space="0" w:color="92D050"/>
              <w:bottom w:val="single" w:sz="14.2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6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4.2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4.2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4.2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4.2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0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725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9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92D05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92D05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96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166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1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b/>
                <w:bCs/>
              </w:rPr>
              <w:t>Bu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  <w:b/>
                <w:bCs/>
              </w:rPr>
              <w:t>v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125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77" w:lineRule="exact"/>
              <w:ind w:left="102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-1"/>
                <w:w w:val="100"/>
                <w:b/>
                <w:bCs/>
              </w:rPr>
              <w:t>NR</w:t>
            </w:r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64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left="277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100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867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4" w:lineRule="exact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462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Ho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3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95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77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77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6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77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6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6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36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709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171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974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2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148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30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115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585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676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18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6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6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26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466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759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296" w:top="860" w:bottom="660" w:left="260" w:right="640"/>
          <w:pgSz w:w="11920" w:h="16840"/>
        </w:sectPr>
      </w:pPr>
      <w:rPr/>
    </w:p>
    <w:p>
      <w:pPr>
        <w:spacing w:before="5" w:after="0" w:line="80" w:lineRule="exact"/>
        <w:jc w:val="left"/>
        <w:rPr>
          <w:sz w:val="8"/>
          <w:szCs w:val="8"/>
        </w:rPr>
      </w:pPr>
      <w:rPr/>
      <w:r>
        <w:rPr/>
        <w:pict>
          <v:group style="position:absolute;margin-left:322.75pt;margin-top:696.580017pt;width:5.4pt;height:10.32pt;mso-position-horizontal-relative:page;mso-position-vertical-relative:page;z-index:-5802" coordorigin="6455,13932" coordsize="108,206">
            <v:shape style="position:absolute;left:6455;top:13932;width:108;height:206" coordorigin="6455,13932" coordsize="108,206" path="m6455,14138l6563,14138,6563,13932,6455,13932,6455,14138e" filled="t" fillcolor="#92D050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381.190002pt;margin-top:696.580017pt;width:5.16pt;height:10.32pt;mso-position-horizontal-relative:page;mso-position-vertical-relative:page;z-index:-5801" coordorigin="7624,13932" coordsize="103,206">
            <v:shape style="position:absolute;left:7624;top:13932;width:103;height:206" coordorigin="7624,13932" coordsize="103,206" path="m7624,14138l7727,14138,7727,13932,7624,13932,7624,14138e" filled="t" fillcolor="#92D050" stroked="f">
              <v:path arrowok="t"/>
              <v:fill/>
            </v:shape>
          </v:group>
          <w10:wrap type="none"/>
        </w:pict>
      </w:r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284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889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120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76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3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88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9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7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)</w:t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14.2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19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4.2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4.2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3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7" w:after="0" w:line="240" w:lineRule="auto"/>
              <w:ind w:left="277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100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0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4.24" w:space="0" w:color="FFFF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)</w:t>
            </w:r>
          </w:p>
        </w:tc>
        <w:tc>
          <w:tcPr>
            <w:tcW w:w="730" w:type="dxa"/>
            <w:tcBorders>
              <w:top w:val="single" w:sz="14.24" w:space="0" w:color="FFFF00"/>
              <w:bottom w:val="single" w:sz="15.2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9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3</w:t>
            </w:r>
          </w:p>
        </w:tc>
        <w:tc>
          <w:tcPr>
            <w:tcW w:w="725" w:type="dxa"/>
            <w:tcBorders>
              <w:top w:val="single" w:sz="14.2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0" w:after="0" w:line="200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FFFF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98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FFFF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9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398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5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14.2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154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4.2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4.2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4.2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4.2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4.2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93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0" w:after="0" w:line="19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19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4.2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8</w:t>
            </w:r>
          </w:p>
        </w:tc>
        <w:tc>
          <w:tcPr>
            <w:tcW w:w="730" w:type="dxa"/>
            <w:tcBorders>
              <w:top w:val="single" w:sz="14.24" w:space="0" w:color="92D050"/>
              <w:bottom w:val="single" w:sz="15.2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6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2</w:t>
            </w:r>
          </w:p>
        </w:tc>
        <w:tc>
          <w:tcPr>
            <w:tcW w:w="725" w:type="dxa"/>
            <w:tcBorders>
              <w:top w:val="single" w:sz="14.2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4.2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4.2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4.24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</w:tr>
      <w:tr>
        <w:trPr>
          <w:trHeight w:val="22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5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3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3" w:lineRule="exact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695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92D05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81" w:lineRule="exact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3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3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3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28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3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ra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97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3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8</w:t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19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198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98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222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98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861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64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77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f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922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86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left="55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19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4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19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555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943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16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0" w:after="0" w:line="204" w:lineRule="exact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0" w:after="0" w:line="20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4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2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17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715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9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9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702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left="438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-1"/>
                <w:w w:val="100"/>
              </w:rPr>
              <w:t>12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403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0.4" w:space="0" w:color="FFFF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277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100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FFFF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FFFF00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29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)</w:t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4008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FFFF00"/>
              <w:left w:val="single" w:sz="4.64008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FFFF00"/>
              <w:bottom w:val="single" w:sz="10.4" w:space="0" w:color="FFFF00"/>
              <w:left w:val="single" w:sz="4.639840" w:space="0" w:color="000000"/>
              <w:right w:val="single" w:sz="4.639840" w:space="0" w:color="000000"/>
            </w:tcBorders>
            <w:shd w:val="clear" w:color="auto" w:fill="FFFF00"/>
          </w:tcPr>
          <w:p>
            <w:pPr>
              <w:spacing w:before="15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17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FFFF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FFFF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FFFF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FFFF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608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15.2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FFFF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FFFF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FFFF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FFFF0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9</w:t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7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7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64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)</w:t>
            </w:r>
          </w:p>
        </w:tc>
        <w:tc>
          <w:tcPr>
            <w:tcW w:w="730" w:type="dxa"/>
            <w:tcBorders>
              <w:top w:val="single" w:sz="15.2" w:space="0" w:color="92D050"/>
              <w:bottom w:val="single" w:sz="15.2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5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56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980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5.2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92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64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17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444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223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797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10.592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10.592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10.592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10.592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10.592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10.592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10.592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10.592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7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Ng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ra</w:t>
            </w:r>
          </w:p>
        </w:tc>
        <w:tc>
          <w:tcPr>
            <w:tcW w:w="691" w:type="dxa"/>
            <w:tcBorders>
              <w:top w:val="single" w:sz="10.592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592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592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gridSpan w:val="3"/>
            <w:tcBorders>
              <w:top w:val="single" w:sz="10.592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913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592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592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592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592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2</w:t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0.4" w:space="0" w:color="92D05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557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3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3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943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15.2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87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2</w:t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08" w:type="dxa"/>
            <w:tcBorders>
              <w:top w:val="single" w:sz="10.4" w:space="0" w:color="92D050"/>
              <w:bottom w:val="single" w:sz="14.24" w:space="0" w:color="92D050"/>
              <w:left w:val="single" w:sz="4.64008" w:space="0" w:color="000000"/>
              <w:right w:val="nil" w:sz="6" w:space="0" w:color="auto"/>
            </w:tcBorders>
          </w:tcPr>
          <w:p>
            <w:pPr/>
            <w:rPr/>
          </w:p>
        </w:tc>
        <w:tc>
          <w:tcPr>
            <w:tcW w:w="1061" w:type="dxa"/>
            <w:tcBorders>
              <w:top w:val="single" w:sz="10.4" w:space="0" w:color="92D050"/>
              <w:bottom w:val="single" w:sz="14.24" w:space="0" w:color="92D050"/>
              <w:left w:val="nil" w:sz="6" w:space="0" w:color="auto"/>
              <w:right w:val="nil" w:sz="6" w:space="0" w:color="auto"/>
            </w:tcBorders>
            <w:shd w:val="clear" w:color="auto" w:fill="92D050"/>
          </w:tcPr>
          <w:p>
            <w:pPr>
              <w:spacing w:before="15" w:after="0" w:line="240" w:lineRule="auto"/>
              <w:ind w:right="-2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487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108" w:type="dxa"/>
            <w:tcBorders>
              <w:top w:val="single" w:sz="10.4" w:space="0" w:color="92D050"/>
              <w:bottom w:val="single" w:sz="14.24" w:space="0" w:color="92D050"/>
              <w:left w:val="nil" w:sz="6" w:space="0" w:color="auto"/>
              <w:right w:val="single" w:sz="4.64008" w:space="0" w:color="000000"/>
            </w:tcBorders>
          </w:tcPr>
          <w:p>
            <w:pPr/>
            <w:rPr/>
          </w:p>
        </w:tc>
        <w:tc>
          <w:tcPr>
            <w:tcW w:w="730" w:type="dxa"/>
            <w:tcBorders>
              <w:top w:val="single" w:sz="15.2" w:space="0" w:color="92D050"/>
              <w:bottom w:val="single" w:sz="14.2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8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4.2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4.2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4.2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4.2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3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9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left="29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4.24" w:space="0" w:color="92D05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4.24" w:space="0" w:color="92D05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4.24" w:space="0" w:color="92D05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96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d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783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4032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4032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4032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68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32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436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32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32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g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704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4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4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39840" w:space="0" w:color="000000"/>
              <w:bottom w:val="single" w:sz="4.6398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gridSpan w:val="3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378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39840" w:space="0" w:color="000000"/>
              <w:bottom w:val="single" w:sz="4.6398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39840" w:space="0" w:color="000000"/>
              <w:bottom w:val="single" w:sz="4.6398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296" w:top="620" w:bottom="480" w:left="260" w:right="640"/>
          <w:pgSz w:w="11920" w:h="16840"/>
        </w:sectPr>
      </w:pPr>
      <w:rPr/>
    </w:p>
    <w:p>
      <w:pPr>
        <w:spacing w:before="5" w:after="0" w:line="80" w:lineRule="exact"/>
        <w:jc w:val="left"/>
        <w:rPr>
          <w:sz w:val="8"/>
          <w:szCs w:val="8"/>
        </w:rPr>
      </w:pPr>
      <w:rPr/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449.399986" w:type="dxa"/>
      </w:tblPr>
      <w:tblGrid/>
      <w:tr>
        <w:trPr>
          <w:trHeight w:val="1424" w:hRule="exact"/>
        </w:trPr>
        <w:tc>
          <w:tcPr>
            <w:tcW w:w="154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ct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91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2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rep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4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7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FP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86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textFlow w:val="bt-lr"/>
          </w:tcPr>
          <w:p>
            <w:pPr>
              <w:spacing w:before="8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5" w:lineRule="auto"/>
              <w:ind w:left="112" w:right="50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bi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72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89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ery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593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64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uinea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Worm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27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9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3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2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sles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5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07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  <w:textFlow w:val="bt-lr"/>
          </w:tcPr>
          <w:p>
            <w:pPr>
              <w:spacing w:before="10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648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ue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720" w:type="dxa"/>
            <w:textDirection w:val="btLr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textFlow w:val="bt-lr"/>
          </w:tcPr>
          <w:p>
            <w:pPr>
              <w:spacing w:before="1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  <w:b/>
                <w:bCs/>
              </w:rPr>
              <w:t>oid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  <w:p>
            <w:pPr>
              <w:spacing w:before="6" w:after="0" w:line="240" w:lineRule="auto"/>
              <w:ind w:left="112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  <w:b/>
                <w:bCs/>
              </w:rPr>
              <w:t>Fever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re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921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h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8"/>
                <w:szCs w:val="18"/>
                <w:spacing w:val="-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a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82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3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4</w:t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5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0" w:after="0" w:line="205" w:lineRule="exact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800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4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ti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50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1400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29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ro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5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" w:space="0" w:color="000000"/>
              <w:bottom w:val="single" w:sz="4.64008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76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46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1"/>
                <w:w w:val="100"/>
              </w:rPr>
              <w:t>k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28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4.64008" w:space="0" w:color="00000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14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46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71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1" w:after="0" w:line="240" w:lineRule="auto"/>
              <w:ind w:right="82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FF0000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4.64008" w:space="0" w:color="00000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22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4.64008" w:space="0" w:color="00000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4.64008" w:space="0" w:color="00000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22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</w:rPr>
              <w:t>42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  <w:tr>
        <w:trPr>
          <w:trHeight w:val="253" w:hRule="exact"/>
        </w:trPr>
        <w:tc>
          <w:tcPr>
            <w:tcW w:w="1541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-3"/>
                <w:w w:val="100"/>
              </w:rPr>
              <w:t>Y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u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e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92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2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4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54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)</w:t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194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3" w:after="0" w:line="240" w:lineRule="auto"/>
              <w:ind w:left="40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15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</w:tr>
      <w:tr>
        <w:trPr>
          <w:trHeight w:val="266" w:hRule="exact"/>
        </w:trPr>
        <w:tc>
          <w:tcPr>
            <w:tcW w:w="1541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48" w:after="0" w:line="206" w:lineRule="exact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Z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18"/>
                <w:szCs w:val="18"/>
                <w:spacing w:val="-2"/>
                <w:w w:val="100"/>
              </w:rPr>
              <w:t>b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o</w:t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95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10.4" w:space="0" w:color="92D050"/>
              <w:left w:val="single" w:sz="4.640" w:space="0" w:color="000000"/>
              <w:right w:val="single" w:sz="4.6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7</w:t>
            </w:r>
          </w:p>
        </w:tc>
        <w:tc>
          <w:tcPr>
            <w:tcW w:w="672" w:type="dxa"/>
            <w:tcBorders>
              <w:top w:val="single" w:sz="4.640" w:space="0" w:color="000000"/>
              <w:bottom w:val="single" w:sz="4.64008" w:space="0" w:color="000000"/>
              <w:left w:val="single" w:sz="4.6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8" w:after="0" w:line="206" w:lineRule="exact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89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24" w:after="0" w:line="240" w:lineRule="auto"/>
              <w:ind w:left="37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22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48" w:after="0" w:line="206" w:lineRule="exact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1277" w:type="dxa"/>
            <w:tcBorders>
              <w:top w:val="single" w:sz="4.640" w:space="0" w:color="000000"/>
              <w:bottom w:val="single" w:sz="10.4" w:space="0" w:color="92D05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24" w:after="0" w:line="240" w:lineRule="auto"/>
              <w:ind w:right="77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1"/>
                <w:w w:val="100"/>
              </w:rPr>
              <w:t>770</w:t>
            </w:r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" w:space="0" w:color="000000"/>
              <w:bottom w:val="single" w:sz="4.64008" w:space="0" w:color="000000"/>
              <w:left w:val="single" w:sz="4.64008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4008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left="3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10.4" w:space="0" w:color="92D050"/>
              <w:left w:val="single" w:sz="4.64008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0</w:t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10.4" w:space="0" w:color="92D050"/>
              <w:left w:val="single" w:sz="4.639840" w:space="0" w:color="000000"/>
              <w:right w:val="single" w:sz="4.639840" w:space="0" w:color="000000"/>
            </w:tcBorders>
            <w:shd w:val="clear" w:color="auto" w:fill="92D050"/>
          </w:tcPr>
          <w:p>
            <w:pPr>
              <w:spacing w:before="17" w:after="0" w:line="240" w:lineRule="auto"/>
              <w:ind w:right="85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spacing w:val="0"/>
                <w:w w:val="100"/>
              </w:rPr>
              <w:t>1</w:t>
            </w:r>
          </w:p>
        </w:tc>
      </w:tr>
      <w:tr>
        <w:trPr>
          <w:trHeight w:val="425" w:hRule="exact"/>
        </w:trPr>
        <w:tc>
          <w:tcPr>
            <w:tcW w:w="1541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10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0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Nat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91" w:type="dxa"/>
            <w:tcBorders>
              <w:top w:val="single" w:sz="10.4" w:space="0" w:color="92D05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378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55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4" w:type="dxa"/>
            <w:tcBorders>
              <w:top w:val="single" w:sz="10.4" w:space="0" w:color="92D05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20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865" w:type="dxa"/>
            <w:tcBorders>
              <w:top w:val="single" w:sz="10.4" w:space="0" w:color="92D050"/>
              <w:bottom w:val="single" w:sz="4.640" w:space="0" w:color="000000"/>
              <w:left w:val="single" w:sz="4.640" w:space="0" w:color="000000"/>
              <w:right w:val="single" w:sz="4.6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8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9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72" w:type="dxa"/>
            <w:tcBorders>
              <w:top w:val="single" w:sz="4.64008" w:space="0" w:color="000000"/>
              <w:bottom w:val="single" w:sz="4.640" w:space="0" w:color="000000"/>
              <w:left w:val="single" w:sz="4.640" w:space="0" w:color="000000"/>
              <w:right w:val="single" w:sz="4.64008" w:space="0" w:color="000000"/>
            </w:tcBorders>
          </w:tcPr>
          <w:p>
            <w:pPr>
              <w:spacing w:before="10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89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89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193" w:lineRule="exact"/>
              <w:ind w:left="27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700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6" w:lineRule="exact"/>
              <w:ind w:left="352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593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10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60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1277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9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5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-2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4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3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30" w:type="dxa"/>
            <w:tcBorders>
              <w:top w:val="single" w:sz="4.64008" w:space="0" w:color="000000"/>
              <w:bottom w:val="single" w:sz="4.640" w:space="0" w:color="000000"/>
              <w:left w:val="single" w:sz="4.64008" w:space="0" w:color="000000"/>
              <w:right w:val="single" w:sz="4.64008" w:space="0" w:color="000000"/>
            </w:tcBorders>
          </w:tcPr>
          <w:p>
            <w:pPr>
              <w:spacing w:before="0" w:after="0" w:line="200" w:lineRule="exact"/>
              <w:ind w:left="313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118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6" w:lineRule="exact"/>
              <w:ind w:left="395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5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241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6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2"/>
                <w:w w:val="100"/>
                <w:b/>
                <w:bCs/>
              </w:rPr>
              <w:t>2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07" w:type="dxa"/>
            <w:tcBorders>
              <w:top w:val="single" w:sz="10.4" w:space="0" w:color="92D050"/>
              <w:bottom w:val="single" w:sz="4.640" w:space="0" w:color="000000"/>
              <w:left w:val="single" w:sz="4.639840" w:space="0" w:color="000000"/>
              <w:right w:val="single" w:sz="4.64008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left="124" w:right="-2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1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648" w:type="dxa"/>
            <w:tcBorders>
              <w:top w:val="single" w:sz="10.4" w:space="0" w:color="92D050"/>
              <w:bottom w:val="single" w:sz="4.640" w:space="0" w:color="000000"/>
              <w:left w:val="single" w:sz="4.64008" w:space="0" w:color="000000"/>
              <w:right w:val="single" w:sz="4.639840" w:space="0" w:color="000000"/>
            </w:tcBorders>
          </w:tcPr>
          <w:p>
            <w:pPr>
              <w:spacing w:before="3" w:after="0" w:line="190" w:lineRule="exact"/>
              <w:jc w:val="left"/>
              <w:rPr>
                <w:sz w:val="19"/>
                <w:szCs w:val="19"/>
              </w:rPr>
            </w:pPr>
            <w:rPr/>
            <w:r>
              <w:rPr>
                <w:sz w:val="19"/>
                <w:szCs w:val="19"/>
              </w:rPr>
            </w:r>
          </w:p>
          <w:p>
            <w:pPr>
              <w:spacing w:before="0" w:after="0" w:line="240" w:lineRule="auto"/>
              <w:ind w:right="83"/>
              <w:jc w:val="right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  <w:tc>
          <w:tcPr>
            <w:tcW w:w="720" w:type="dxa"/>
            <w:tcBorders>
              <w:top w:val="single" w:sz="10.4" w:space="0" w:color="92D050"/>
              <w:bottom w:val="single" w:sz="4.640" w:space="0" w:color="000000"/>
              <w:left w:val="single" w:sz="4.639840" w:space="0" w:color="000000"/>
              <w:right w:val="single" w:sz="4.639840" w:space="0" w:color="000000"/>
            </w:tcBorders>
          </w:tcPr>
          <w:p>
            <w:pPr>
              <w:spacing w:before="0" w:after="0" w:line="193" w:lineRule="exact"/>
              <w:ind w:left="167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1093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  <w:p>
            <w:pPr>
              <w:spacing w:before="0" w:after="0" w:line="206" w:lineRule="exact"/>
              <w:ind w:left="350" w:right="51"/>
              <w:jc w:val="center"/>
              <w:rPr>
                <w:rFonts w:ascii="Arial" w:hAnsi="Arial" w:cs="Arial" w:eastAsia="Arial"/>
                <w:sz w:val="18"/>
                <w:szCs w:val="18"/>
              </w:rPr>
            </w:pPr>
            <w:rPr/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1"/>
                <w:w w:val="100"/>
                <w:b/>
                <w:bCs/>
              </w:rPr>
              <w:t>0</w:t>
            </w:r>
            <w:r>
              <w:rPr>
                <w:rFonts w:ascii="Arial" w:hAnsi="Arial" w:cs="Arial" w:eastAsia="Arial"/>
                <w:sz w:val="18"/>
                <w:szCs w:val="18"/>
                <w:color w:val="FF0000"/>
                <w:spacing w:val="0"/>
                <w:w w:val="100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18"/>
                <w:szCs w:val="18"/>
                <w:color w:val="000000"/>
                <w:spacing w:val="0"/>
                <w:w w:val="100"/>
              </w:rPr>
            </w:r>
          </w:p>
        </w:tc>
      </w:tr>
    </w:tbl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240" w:lineRule="auto"/>
        <w:ind w:left="38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1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0%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n: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-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9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9%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%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76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ute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Neo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Not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orted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64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sectPr>
      <w:pgMar w:header="0" w:footer="296" w:top="620" w:bottom="480" w:left="260" w:right="640"/>
      <w:pgSz w:w="11920" w:h="168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Symbol">
    <w:altName w:val="Symbol"/>
    <w:charset w:val="2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10" w:lineRule="exact"/>
      <w:jc w:val="left"/>
      <w:rPr>
        <w:sz w:val="1"/>
        <w:szCs w:val="1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16pt;margin-top:805.88147pt;width:14.08pt;height:11.96pt;mso-position-horizontal-relative:page;mso-position-vertical-relative:page;z-index:-5822" type="#_x0000_t202" filled="f" stroked="f">
          <v:textbox inset="0,0,0,0">
            <w:txbxContent>
              <w:p>
                <w:pPr>
                  <w:spacing w:before="0" w:after="0" w:line="224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w w:val="99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1"/>
                    <w:w w:val="100"/>
                  </w:rPr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1"/>
        <w:szCs w:val="1"/>
      </w:rPr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oter" Target="footer1.xml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hyperlink" Target="mailto:esd@health.go.ug" TargetMode="External"/><Relationship Id="rId29" Type="http://schemas.openxmlformats.org/officeDocument/2006/relationships/hyperlink" Target="mailto:esduganda@yahoo.co.uk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Julius Okwadi</dc:creator>
  <dcterms:created xsi:type="dcterms:W3CDTF">2015-12-10T13:40:43Z</dcterms:created>
  <dcterms:modified xsi:type="dcterms:W3CDTF">2015-12-10T13:40:43Z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2015-11-07T00:00:00Z</vt:filetime>
  </property>
  <property fmtid="{D5CDD505-2E9C-101B-9397-08002B2CF9AE}" pid="3" name="LastSaved">
    <vt:filetime>2015-12-10T00:00:00Z</vt:filetime>
  </property>
</Properties>
</file>