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g" ContentType="image/jpg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5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533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73.660480pt;height:68.850pt;mso-position-horizontal-relative:char;mso-position-vertical-relative:line" type="#_x0000_t75">
            <v:imagedata r:id="rId5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40" w:right="440"/>
        </w:sectPr>
      </w:pPr>
      <w:rPr/>
    </w:p>
    <w:p>
      <w:pPr>
        <w:spacing w:before="66" w:after="0" w:line="240" w:lineRule="auto"/>
        <w:ind w:left="248" w:right="1454"/>
        <w:jc w:val="both"/>
        <w:rPr>
          <w:rFonts w:ascii="Arial" w:hAnsi="Arial" w:cs="Arial" w:eastAsia="Arial"/>
          <w:sz w:val="24"/>
          <w:szCs w:val="24"/>
        </w:rPr>
      </w:pPr>
      <w:rPr/>
      <w:r>
        <w:rPr/>
        <w:pict>
          <v:shape style="position:absolute;margin-left:171.149048pt;margin-top:-68.634117pt;width:157.63026pt;height:19.875pt;mso-position-horizontal-relative:page;mso-position-vertical-relative:paragraph;z-index:-7145" type="#_x0000_t75">
            <v:imagedata r:id="rId6" o:title=""/>
          </v:shape>
        </w:pict>
      </w:r>
      <w:r>
        <w:rPr/>
        <w:pict>
          <v:group style="position:absolute;margin-left:338.529999pt;margin-top:-68.848305pt;width:41.302735pt;height:16.462132pt;mso-position-horizontal-relative:page;mso-position-vertical-relative:paragraph;z-index:-7144" coordorigin="6771,-1377" coordsize="826,329">
            <v:group style="position:absolute;left:6841;top:-1255;width:400;height:197" coordorigin="6841,-1255" coordsize="400,197">
              <v:shape style="position:absolute;left:6841;top:-1255;width:400;height:197" coordorigin="6841,-1255" coordsize="400,197" path="m7040,-1255l6978,-1250,6903,-1228,6852,-1190,6841,-1156,6841,-1149,6888,-1090,6946,-1068,7006,-1059,7055,-1058,7077,-1058,7140,-1066,7210,-1089,7234,-1107,7035,-1107,7016,-1111,6998,-1120,6985,-1135,6981,-1156,6982,-1164,7043,-1204,7070,-1204,7241,-1204,7237,-1208,7174,-1241,7093,-1253,7068,-1255,7040,-1255e" filled="t" fillcolor="#9999FF" stroked="f">
                <v:path arrowok="t"/>
                <v:fill/>
              </v:shape>
            </v:group>
            <v:group style="position:absolute;left:7035;top:-1204;width:224;height:97" coordorigin="7035,-1204" coordsize="224,97">
              <v:shape style="position:absolute;left:7035;top:-1204;width:224;height:97" coordorigin="7035,-1204" coordsize="224,97" path="m7241,-1204l7070,-1204,7089,-1199,7108,-1189,7117,-1173,7120,-1149,7112,-1131,7096,-1116,7082,-1111,7062,-1108,7035,-1107,7234,-1107,7242,-1115,7252,-1131,7258,-1151,7259,-1175,7251,-1192,7241,-1204e" filled="t" fillcolor="#9999FF" stroked="f">
                <v:path arrowok="t"/>
                <v:fill/>
              </v:shape>
            </v:group>
            <v:group style="position:absolute;left:7295;top:-1327;width:292;height:265" coordorigin="7295,-1327" coordsize="292,265">
              <v:shape style="position:absolute;left:7295;top:-1327;width:292;height:265" coordorigin="7295,-1327" coordsize="292,265" path="m7467,-1327l7388,-1315,7352,-1281,7350,-1275,7348,-1267,7348,-1265,7348,-1259,7348,-1254,7334,-1251,7314,-1247,7295,-1236,7298,-1217,7307,-1197,7326,-1194,7345,-1182,7344,-1158,7344,-1138,7344,-1122,7343,-1062,7363,-1062,7443,-1068,7483,-1098,7484,-1118,7491,-1178,7515,-1199,7534,-1203,7554,-1211,7553,-1231,7548,-1251,7488,-1251,7489,-1259,7517,-1281,7533,-1281,7550,-1281,7573,-1285,7580,-1304,7587,-1323,7564,-1324,7543,-1325,7524,-1326,7504,-1327,7486,-1327,7467,-1327e" filled="t" fillcolor="#9999FF" stroked="f">
                <v:path arrowok="t"/>
                <v:fill/>
              </v:shape>
            </v:group>
            <v:group style="position:absolute;left:6781;top:-1295;width:400;height:197" coordorigin="6781,-1295" coordsize="400,197">
              <v:shape style="position:absolute;left:6781;top:-1295;width:400;height:197" coordorigin="6781,-1295" coordsize="400,197" path="m6980,-1295l6918,-1290,6843,-1268,6792,-1230,6781,-1196,6781,-1189,6828,-1130,6886,-1108,6946,-1099,6995,-1098,7017,-1098,7080,-1106,7150,-1129,7174,-1147,6975,-1147,6956,-1151,6938,-1160,6925,-1175,6921,-1196,6922,-1204,6983,-1244,7010,-1244,7181,-1244,7177,-1248,7114,-1281,7033,-1293,7008,-1295,6980,-1295e" filled="t" fillcolor="#B1B1B1" stroked="f">
                <v:path arrowok="t"/>
                <v:fill/>
              </v:shape>
            </v:group>
            <v:group style="position:absolute;left:6975;top:-1244;width:224;height:97" coordorigin="6975,-1244" coordsize="224,97">
              <v:shape style="position:absolute;left:6975;top:-1244;width:224;height:97" coordorigin="6975,-1244" coordsize="224,97" path="m7181,-1244l7010,-1244,7029,-1239,7048,-1229,7057,-1213,7060,-1189,7052,-1171,7036,-1156,7022,-1151,7002,-1148,6975,-1147,7174,-1147,7182,-1155,7192,-1171,7198,-1191,7199,-1215,7191,-1232,7181,-1244e" filled="t" fillcolor="#B1B1B1" stroked="f">
                <v:path arrowok="t"/>
                <v:fill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07,-1367l7328,-1355,7292,-1321,7290,-1315,7288,-1307,7288,-1305,7288,-1299,7288,-1294,7274,-1291,7254,-1287,7235,-1276,7238,-1257,7247,-1237,7266,-1234,7285,-1222,7284,-1198,7284,-1178,7284,-1162,7283,-1102,7303,-1102,7383,-1108,7423,-1138,7424,-1158,7431,-1218,7455,-1239,7474,-1243,7494,-1251,7493,-1271,7488,-1291,7428,-1291,7429,-1299,7457,-1321,7473,-1321,7490,-1321,7513,-1325,7520,-1344,7527,-1363,7504,-1364,7483,-1365,7464,-1366,7444,-1367,7426,-1367,7407,-1367e" filled="t" fillcolor="#B1B1B1" stroked="f">
                <v:path arrowok="t"/>
                <v:fill/>
              </v:shape>
            </v:group>
            <v:group style="position:absolute;left:6781;top:-1295;width:419;height:197" coordorigin="6781,-1295" coordsize="419,197">
              <v:shape style="position:absolute;left:6781;top:-1295;width:419;height:197" coordorigin="6781,-1295" coordsize="419,197" path="m6781,-1196l6825,-1259,6899,-1286,6959,-1294,6980,-1295,7008,-1295,7077,-1289,7145,-1270,7199,-1215,7198,-1191,7150,-1129,7080,-1106,7017,-1098,6995,-1098,6969,-1098,6904,-1104,6828,-1130,6785,-1173,6781,-1196xe" filled="f" stroked="t" strokeweight="1pt" strokecolor="#3333CC">
                <v:path arrowok="t"/>
              </v:shape>
            </v:group>
            <v:group style="position:absolute;left:6921;top:-1244;width:138;height:97" coordorigin="6921,-1244" coordsize="138,97">
              <v:shape style="position:absolute;left:6921;top:-1244;width:138;height:97" coordorigin="6921,-1244" coordsize="138,97" path="m6921,-1196l6925,-1175,6938,-1160,6956,-1151,6975,-1147,7002,-1148,7022,-1151,7036,-1156,7052,-1171,7060,-1189,7057,-1213,7048,-1229,7029,-1239,7010,-1244,6983,-1244,6922,-1204,6921,-1196xe" filled="f" stroked="t" strokeweight="1pt" strokecolor="#3333CC">
                <v:path arrowok="t"/>
              </v:shape>
            </v:group>
            <v:group style="position:absolute;left:7235;top:-1367;width:292;height:265" coordorigin="7235,-1367" coordsize="292,265">
              <v:shape style="position:absolute;left:7235;top:-1367;width:292;height:265" coordorigin="7235,-1367" coordsize="292,265" path="m7428,-1291l7448,-1291,7468,-1291,7488,-1291,7493,-1271,7494,-1251,7474,-1243,7455,-1239,7435,-1238,7431,-1218,7424,-1158,7423,-1118,7402,-1112,7343,-1103,7283,-1102,7283,-1122,7284,-1182,7285,-1222,7266,-1234,7247,-1237,7238,-1257,7235,-1276,7254,-1287,7274,-1291,7288,-1294,7288,-1296,7288,-1299,7288,-1307,7290,-1315,7294,-1325,7297,-1334,7365,-1364,7407,-1367,7426,-1367,7504,-1364,7527,-1363,7520,-1344,7513,-1325,7490,-1321,7473,-1321,7457,-1321,7448,-1320,7429,-1299,7428,-1291xe" filled="f" stroked="t" strokeweight="1pt" strokecolor="#3333CC">
                <v:path arrowok="t"/>
              </v:shape>
            </v:group>
            <w10:wrap type="none"/>
          </v:group>
        </w:pict>
      </w:r>
      <w:r>
        <w:rPr/>
        <w:pict>
          <v:shape style="position:absolute;margin-left:391.177094pt;margin-top:-68.634117pt;width:126.041518pt;height:16.170000pt;mso-position-horizontal-relative:page;mso-position-vertical-relative:paragraph;z-index:-7143" type="#_x0000_t75">
            <v:imagedata r:id="rId7" o:title=""/>
          </v:shape>
        </w:pict>
      </w:r>
      <w:r>
        <w:rPr/>
        <w:pict>
          <v:shape style="position:absolute;margin-left:294.793823pt;margin-top:-42.944115pt;width:147.198480pt;height:19.875pt;mso-position-horizontal-relative:page;mso-position-vertical-relative:paragraph;z-index:-7142" type="#_x0000_t75">
            <v:imagedata r:id="rId8" o:title=""/>
          </v:shape>
        </w:pict>
      </w:r>
      <w:r>
        <w:rPr/>
        <w:pict>
          <v:shape style="position:absolute;margin-left:226.850006pt;margin-top:-16.854115pt;width:250.590897pt;height:19.11pt;mso-position-horizontal-relative:page;mso-position-vertical-relative:paragraph;z-index:-7141" type="#_x0000_t75">
            <v:imagedata r:id="rId9" o:title=""/>
          </v:shape>
        </w:pict>
      </w:r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8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59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6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6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2115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57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9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3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7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8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3235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-57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4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h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1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u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auto"/>
        <w:ind w:left="248" w:right="461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f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M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b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t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6"/>
          <w:w w:val="10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</w:rPr>
        <w:t>d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0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48" w:right="2150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Summ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color w:val="4F81BC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4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95.799999" w:type="dxa"/>
      </w:tblPr>
      <w:tblGrid/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232" w:space="0" w:color="4F81BC"/>
              <w:left w:val="single" w:sz="18.080" w:space="0" w:color="4F81BC"/>
              <w:right w:val="single" w:sz="35.36" w:space="0" w:color="538DD3"/>
            </w:tcBorders>
            <w:shd w:val="clear" w:color="auto" w:fill="538DD3"/>
          </w:tcPr>
          <w:p>
            <w:pPr>
              <w:spacing w:before="1" w:after="0" w:line="110" w:lineRule="exact"/>
              <w:jc w:val="left"/>
              <w:rPr>
                <w:sz w:val="11"/>
                <w:szCs w:val="11"/>
              </w:rPr>
            </w:pPr>
            <w:rPr/>
            <w:r>
              <w:rPr>
                <w:sz w:val="11"/>
                <w:szCs w:val="11"/>
              </w:rPr>
            </w:r>
          </w:p>
          <w:p>
            <w:pPr>
              <w:spacing w:before="0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3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or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232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63" w:right="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232" w:space="0" w:color="4F81BC"/>
              <w:left w:val="single" w:sz="35.36" w:space="0" w:color="538DD3"/>
              <w:right w:val="single" w:sz="35.36" w:space="0" w:color="538DD3"/>
            </w:tcBorders>
            <w:shd w:val="clear" w:color="auto" w:fill="538DD3"/>
          </w:tcPr>
          <w:p>
            <w:pPr>
              <w:spacing w:before="0" w:after="0" w:line="244" w:lineRule="exact"/>
              <w:ind w:left="54" w:right="3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We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-1"/>
                <w:w w:val="100"/>
                <w:b/>
                <w:bCs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46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exact"/>
              <w:ind w:left="258" w:right="241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FFFFFF"/>
                <w:spacing w:val="0"/>
                <w:w w:val="100"/>
                <w:b/>
                <w:bCs/>
              </w:rPr>
              <w:t>2015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232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232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99</w:t>
            </w:r>
          </w:p>
        </w:tc>
        <w:tc>
          <w:tcPr>
            <w:tcW w:w="1169" w:type="dxa"/>
            <w:tcBorders>
              <w:top w:val="single" w:sz="19.232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42" w:right="322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100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5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2" w:right="38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01" w:right="38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63</w:t>
            </w:r>
          </w:p>
        </w:tc>
      </w:tr>
      <w:tr>
        <w:trPr>
          <w:trHeight w:val="523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" w:after="0" w:line="240" w:lineRule="exact"/>
              <w:ind w:left="85" w:right="45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%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481" w:right="46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*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FP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66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3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17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5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41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7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7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65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29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ery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6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67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526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4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</w:p>
          <w:p>
            <w:pPr>
              <w:spacing w:before="0" w:after="0" w:line="240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5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m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8" w:after="0" w:line="220" w:lineRule="exact"/>
              <w:jc w:val="left"/>
              <w:rPr>
                <w:sz w:val="22"/>
                <w:szCs w:val="22"/>
              </w:rPr>
            </w:pPr>
            <w:rPr/>
            <w:r>
              <w:rPr>
                <w:sz w:val="22"/>
                <w:szCs w:val="22"/>
              </w:rPr>
            </w:r>
          </w:p>
          <w:p>
            <w:pPr>
              <w:spacing w:before="0" w:after="0" w:line="240" w:lineRule="auto"/>
              <w:ind w:left="464" w:right="4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552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aria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08" w:firstLine="-20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3,487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7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1" w:lineRule="auto"/>
              <w:ind w:left="366" w:right="107" w:firstLine="-20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8,699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21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4"/>
                <w:w w:val="100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s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298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NNT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33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  <w:tr>
        <w:trPr>
          <w:trHeight w:val="300" w:hRule="exact"/>
        </w:trPr>
        <w:tc>
          <w:tcPr>
            <w:tcW w:w="1548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51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ue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6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9.04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3" w:after="0" w:line="240" w:lineRule="auto"/>
              <w:ind w:left="464" w:right="443"/>
              <w:jc w:val="center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0</w:t>
            </w:r>
          </w:p>
        </w:tc>
      </w:tr>
      <w:tr>
        <w:trPr>
          <w:trHeight w:val="299" w:hRule="exact"/>
        </w:trPr>
        <w:tc>
          <w:tcPr>
            <w:tcW w:w="1548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9" w:lineRule="exact"/>
              <w:ind w:left="85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2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spacing w:val="-2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d</w:t>
            </w:r>
          </w:p>
        </w:tc>
        <w:tc>
          <w:tcPr>
            <w:tcW w:w="1171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29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  <w:tc>
          <w:tcPr>
            <w:tcW w:w="1169" w:type="dxa"/>
            <w:tcBorders>
              <w:top w:val="single" w:sz="19.04" w:space="0" w:color="4F81BC"/>
              <w:bottom w:val="single" w:sz="18.080" w:space="0" w:color="4F81BC"/>
              <w:left w:val="single" w:sz="18.080" w:space="0" w:color="4F81BC"/>
              <w:right w:val="single" w:sz="18.080" w:space="0" w:color="4F81BC"/>
            </w:tcBorders>
          </w:tcPr>
          <w:p>
            <w:pPr>
              <w:spacing w:before="0" w:after="0" w:line="240" w:lineRule="auto"/>
              <w:ind w:left="153" w:right="-2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1</w:t>
            </w:r>
            <w:r>
              <w:rPr>
                <w:rFonts w:ascii="Arial" w:hAnsi="Arial" w:cs="Arial" w:eastAsia="Arial"/>
                <w:sz w:val="22"/>
                <w:szCs w:val="22"/>
                <w:spacing w:val="-1"/>
                <w:w w:val="100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44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spacing w:val="1"/>
                <w:w w:val="100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spacing w:val="-3"/>
                <w:w w:val="100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spacing w:val="0"/>
                <w:w w:val="100"/>
              </w:rPr>
              <w:t>)</w:t>
            </w:r>
          </w:p>
        </w:tc>
      </w:tr>
    </w:tbl>
    <w:p>
      <w:pPr>
        <w:spacing w:before="0" w:after="0" w:line="240" w:lineRule="auto"/>
        <w:ind w:left="248" w:right="1745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*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color w:val="4F81BC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4F81BC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color w:val="4F81BC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pro</w:t>
      </w:r>
      <w:r>
        <w:rPr>
          <w:rFonts w:ascii="Arial" w:hAnsi="Arial" w:cs="Arial" w:eastAsia="Arial"/>
          <w:sz w:val="20"/>
          <w:szCs w:val="20"/>
          <w:color w:val="4F81BC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</w:rPr>
        <w:t>ided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15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248" w:right="805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b/>
          <w:bCs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mpl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ten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Re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u w:val="thick" w:color="4F81BC"/>
        </w:rPr>
        <w:t>orting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248" w:right="-5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63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6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%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The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4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4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&amp;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/>
        <w:br w:type="column"/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" w:right="818"/>
        <w:jc w:val="both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pid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mio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og</w:t>
      </w:r>
      <w:r>
        <w:rPr>
          <w:rFonts w:ascii="Arial" w:hAnsi="Arial" w:cs="Arial" w:eastAsia="Arial"/>
          <w:sz w:val="24"/>
          <w:szCs w:val="24"/>
          <w:color w:val="4F81BC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color w:val="4F81BC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4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6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2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</w:rPr>
        <w:t>0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[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</w:rPr>
        <w:t>9</w:t>
      </w:r>
      <w:r>
        <w:rPr>
          <w:rFonts w:ascii="Arial" w:hAnsi="Arial" w:cs="Arial" w:eastAsia="Arial"/>
          <w:sz w:val="16"/>
          <w:szCs w:val="16"/>
          <w:color w:val="4F81BC"/>
          <w:spacing w:val="-1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0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–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5</w:t>
      </w:r>
      <w:r>
        <w:rPr>
          <w:rFonts w:ascii="Arial" w:hAnsi="Arial" w:cs="Arial" w:eastAsia="Arial"/>
          <w:sz w:val="16"/>
          <w:szCs w:val="16"/>
          <w:color w:val="4F81BC"/>
          <w:spacing w:val="-3"/>
          <w:w w:val="100"/>
          <w:b/>
          <w:bCs/>
          <w:position w:val="8"/>
        </w:rPr>
        <w:t>t</w:t>
      </w:r>
      <w:r>
        <w:rPr>
          <w:rFonts w:ascii="Arial" w:hAnsi="Arial" w:cs="Arial" w:eastAsia="Arial"/>
          <w:sz w:val="16"/>
          <w:szCs w:val="16"/>
          <w:color w:val="4F81BC"/>
          <w:spacing w:val="0"/>
          <w:w w:val="100"/>
          <w:b/>
          <w:bCs/>
          <w:position w:val="8"/>
        </w:rPr>
        <w:t>h</w:t>
      </w:r>
      <w:r>
        <w:rPr>
          <w:rFonts w:ascii="Arial" w:hAnsi="Arial" w:cs="Arial" w:eastAsia="Arial"/>
          <w:sz w:val="16"/>
          <w:szCs w:val="16"/>
          <w:color w:val="4F81BC"/>
          <w:spacing w:val="22"/>
          <w:w w:val="100"/>
          <w:b/>
          <w:bCs/>
          <w:position w:val="8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4"/>
          <w:szCs w:val="24"/>
          <w:color w:val="4F81BC"/>
          <w:spacing w:val="-1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4"/>
          <w:szCs w:val="24"/>
          <w:color w:val="4F81BC"/>
          <w:spacing w:val="0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4"/>
          <w:szCs w:val="24"/>
          <w:color w:val="4F81BC"/>
          <w:spacing w:val="-3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4"/>
          <w:szCs w:val="24"/>
          <w:color w:val="4F81BC"/>
          <w:spacing w:val="1"/>
          <w:w w:val="100"/>
          <w:b/>
          <w:bCs/>
          <w:position w:val="0"/>
        </w:rPr>
        <w:t>2015]</w:t>
      </w:r>
      <w:r>
        <w:rPr>
          <w:rFonts w:ascii="Arial" w:hAnsi="Arial" w:cs="Arial" w:eastAsia="Arial"/>
          <w:sz w:val="24"/>
          <w:szCs w:val="24"/>
          <w:color w:val="000000"/>
          <w:spacing w:val="0"/>
          <w:w w:val="100"/>
          <w:position w:val="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28.894284pt;height:174.15pt;mso-position-horizontal-relative:char;mso-position-vertical-relative:line" type="#_x0000_t75">
            <v:imagedata r:id="rId10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29" w:after="0" w:line="240" w:lineRule="auto"/>
        <w:ind w:left="10" w:right="989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-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46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2015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33" w:after="0" w:line="240" w:lineRule="auto"/>
        <w:ind w:left="9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338.941265pt;height:176.88pt;mso-position-horizontal-relative:char;mso-position-vertical-relative:line" type="#_x0000_t75">
            <v:imagedata r:id="rId11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59" w:after="0" w:line="240" w:lineRule="auto"/>
        <w:ind w:left="10" w:right="15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18"/>
          <w:szCs w:val="18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18"/>
          <w:szCs w:val="18"/>
          <w:spacing w:val="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(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8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%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20"/>
          <w:szCs w:val="20"/>
          <w:spacing w:val="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34" w:after="0" w:line="240" w:lineRule="auto"/>
        <w:ind w:left="10" w:right="344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32" w:after="0" w:line="240" w:lineRule="auto"/>
        <w:ind w:left="10" w:right="492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7" w:after="0" w:line="240" w:lineRule="auto"/>
        <w:ind w:left="10" w:right="423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7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35" w:after="0" w:line="239" w:lineRule="auto"/>
        <w:ind w:left="10" w:right="14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8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5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Th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2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;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jc w:val="both"/>
        <w:spacing w:after="0"/>
        <w:sectPr>
          <w:type w:val="continuous"/>
          <w:pgSz w:w="11920" w:h="16840"/>
          <w:pgMar w:top="520" w:bottom="280" w:left="40" w:right="440"/>
          <w:cols w:num="2" w:equalWidth="0">
            <w:col w:w="4242" w:space="255"/>
            <w:col w:w="6943"/>
          </w:cols>
        </w:sectPr>
      </w:pPr>
      <w:rPr/>
    </w:p>
    <w:p>
      <w:pPr>
        <w:spacing w:before="81" w:after="0" w:line="241" w:lineRule="auto"/>
        <w:ind w:left="100" w:right="54"/>
        <w:jc w:val="both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40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1999;width:9900;height:4584" type="#_x0000_t75">
                <v:imagedata r:id="rId12" o:title=""/>
              </v:shape>
              <v:shape style="position:absolute;left:360;top:7051;width:9703;height:4337" type="#_x0000_t75">
                <v:imagedata r:id="rId13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eme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q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campa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shrp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ers.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4" w:after="0" w:line="225" w:lineRule="exact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3: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pidem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of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the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hole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Busia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istr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ct,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em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er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6" w:after="0" w:line="140" w:lineRule="exact"/>
        <w:jc w:val="left"/>
        <w:rPr>
          <w:sz w:val="14"/>
          <w:szCs w:val="14"/>
        </w:rPr>
      </w:pPr>
      <w:rPr/>
      <w:r>
        <w:rPr>
          <w:sz w:val="14"/>
          <w:szCs w:val="14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er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om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the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ill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ges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Busia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1F487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B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Di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1F487C"/>
          <w:spacing w:val="-2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ct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era</w:t>
      </w:r>
      <w:r>
        <w:rPr>
          <w:rFonts w:ascii="Arial" w:hAnsi="Arial" w:cs="Arial" w:eastAsia="Arial"/>
          <w:sz w:val="22"/>
          <w:szCs w:val="22"/>
          <w:color w:val="1F487C"/>
          <w:spacing w:val="-4"/>
          <w:w w:val="100"/>
          <w:b/>
          <w:bCs/>
          <w:u w:val="thick" w:color="1F487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u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1F487C"/>
          <w:spacing w:val="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bre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1F487C"/>
          <w:spacing w:val="-1"/>
          <w:w w:val="100"/>
          <w:b/>
          <w:bCs/>
          <w:u w:val="thick" w:color="1F487C"/>
          <w:position w:val="-1"/>
        </w:rPr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u w:val="thick" w:color="1F487C"/>
          <w:position w:val="-1"/>
        </w:rPr>
        <w:t>k</w:t>
      </w:r>
      <w:r>
        <w:rPr>
          <w:rFonts w:ascii="Arial" w:hAnsi="Arial" w:cs="Arial" w:eastAsia="Arial"/>
          <w:sz w:val="22"/>
          <w:szCs w:val="22"/>
          <w:color w:val="1F487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1" w:after="0" w:line="239" w:lineRule="auto"/>
        <w:ind w:left="100" w:right="5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24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2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otal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92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2.2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Bus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79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s)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cur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sho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re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ost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om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u,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arachi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Figure</w:t>
      </w:r>
      <w:r>
        <w:rPr>
          <w:rFonts w:ascii="Arial" w:hAnsi="Arial" w:cs="Arial" w:eastAsia="Arial"/>
          <w:sz w:val="22"/>
          <w:szCs w:val="22"/>
          <w:spacing w:val="27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ses,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51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41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es;</w:t>
      </w:r>
      <w:r>
        <w:rPr>
          <w:rFonts w:ascii="Arial" w:hAnsi="Arial" w:cs="Arial" w:eastAsia="Arial"/>
          <w:sz w:val="22"/>
          <w:szCs w:val="22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7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2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est</w:t>
      </w:r>
      <w:r>
        <w:rPr>
          <w:rFonts w:ascii="Arial" w:hAnsi="Arial" w:cs="Arial" w:eastAsia="Arial"/>
          <w:sz w:val="22"/>
          <w:szCs w:val="22"/>
          <w:spacing w:val="3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0.5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s;</w:t>
      </w:r>
      <w:r>
        <w:rPr>
          <w:rFonts w:ascii="Arial" w:hAnsi="Arial" w:cs="Arial" w:eastAsia="Arial"/>
          <w:sz w:val="22"/>
          <w:szCs w:val="22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st</w:t>
      </w:r>
      <w:r>
        <w:rPr>
          <w:rFonts w:ascii="Arial" w:hAnsi="Arial" w:cs="Arial" w:eastAsia="Arial"/>
          <w:sz w:val="22"/>
          <w:szCs w:val="22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75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4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1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29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no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aths.</w:t>
      </w:r>
      <w:r>
        <w:rPr>
          <w:rFonts w:ascii="Arial" w:hAnsi="Arial" w:cs="Arial" w:eastAsia="Arial"/>
          <w:sz w:val="22"/>
          <w:szCs w:val="22"/>
          <w:spacing w:val="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ex</w:t>
      </w:r>
      <w:r>
        <w:rPr>
          <w:rFonts w:ascii="Arial" w:hAnsi="Arial" w:cs="Arial" w:eastAsia="Arial"/>
          <w:sz w:val="22"/>
          <w:szCs w:val="22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case</w:t>
      </w:r>
      <w:r>
        <w:rPr>
          <w:rFonts w:ascii="Arial" w:hAnsi="Arial" w:cs="Arial" w:eastAsia="Arial"/>
          <w:sz w:val="22"/>
          <w:szCs w:val="22"/>
          <w:spacing w:val="1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nti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</w:p>
    <w:p>
      <w:pPr>
        <w:spacing w:before="6" w:after="0" w:line="252" w:lineRule="exact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29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spacing w:val="4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15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ore</w:t>
      </w:r>
      <w:r>
        <w:rPr>
          <w:rFonts w:ascii="Arial" w:hAnsi="Arial" w:cs="Arial" w:eastAsia="Arial"/>
          <w:sz w:val="22"/>
          <w:szCs w:val="22"/>
          <w:spacing w:val="4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4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  <w:r>
        <w:rPr>
          <w:rFonts w:ascii="Arial" w:hAnsi="Arial" w:cs="Arial" w:eastAsia="Arial"/>
          <w:sz w:val="22"/>
          <w:szCs w:val="22"/>
          <w:spacing w:val="4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0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samp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es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4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by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ure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brio</w:t>
      </w:r>
      <w:r>
        <w:rPr>
          <w:rFonts w:ascii="Arial" w:hAnsi="Arial" w:cs="Arial" w:eastAsia="Arial"/>
          <w:sz w:val="22"/>
          <w:szCs w:val="22"/>
          <w:spacing w:val="24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era</w:t>
      </w:r>
      <w:r>
        <w:rPr>
          <w:rFonts w:ascii="Arial" w:hAnsi="Arial" w:cs="Arial" w:eastAsia="Arial"/>
          <w:sz w:val="22"/>
          <w:szCs w:val="22"/>
          <w:spacing w:val="25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01</w:t>
      </w:r>
      <w:r>
        <w:rPr>
          <w:rFonts w:ascii="Arial" w:hAnsi="Arial" w:cs="Arial" w:eastAsia="Arial"/>
          <w:sz w:val="22"/>
          <w:szCs w:val="22"/>
          <w:spacing w:val="23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26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era.</w:t>
      </w:r>
      <w:r>
        <w:rPr>
          <w:rFonts w:ascii="Arial" w:hAnsi="Arial" w:cs="Arial" w:eastAsia="Arial"/>
          <w:sz w:val="22"/>
          <w:szCs w:val="22"/>
          <w:spacing w:val="2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ere</w:t>
      </w:r>
    </w:p>
    <w:p>
      <w:pPr>
        <w:spacing w:before="0" w:after="0" w:line="251" w:lineRule="exact"/>
        <w:ind w:left="100" w:right="46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hree</w:t>
      </w:r>
      <w:r>
        <w:rPr>
          <w:rFonts w:ascii="Arial" w:hAnsi="Arial" w:cs="Arial" w:eastAsia="Arial"/>
          <w:sz w:val="22"/>
          <w:szCs w:val="22"/>
          <w:spacing w:val="4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4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4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ome</w:t>
      </w:r>
      <w:r>
        <w:rPr>
          <w:rFonts w:ascii="Arial" w:hAnsi="Arial" w:cs="Arial" w:eastAsia="Arial"/>
          <w:sz w:val="22"/>
          <w:szCs w:val="22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5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 </w:t>
      </w:r>
      <w:r>
        <w:rPr>
          <w:rFonts w:ascii="Arial" w:hAnsi="Arial" w:cs="Arial" w:eastAsia="Arial"/>
          <w:sz w:val="22"/>
          <w:szCs w:val="22"/>
          <w:spacing w:val="3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</w:p>
    <w:p>
      <w:pPr>
        <w:spacing w:before="0" w:after="0" w:line="252" w:lineRule="exact"/>
        <w:ind w:left="100" w:right="292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aths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es;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712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era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bre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mpala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di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3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40" w:after="0" w:line="240" w:lineRule="auto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25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spacing w:val="2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ember,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36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aths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8.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%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2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en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2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era</w:t>
      </w:r>
    </w:p>
    <w:p>
      <w:pPr>
        <w:spacing w:before="0" w:after="0" w:line="247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2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cur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ntly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6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-1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-1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21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-1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8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cas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-1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ere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9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om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7"/>
          <w:w w:val="100"/>
          <w:position w:val="-1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-1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-1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-1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</w:r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2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860" w:bottom="280" w:left="260" w:right="460"/>
        </w:sectPr>
      </w:pPr>
      <w:rPr/>
    </w:p>
    <w:p>
      <w:pPr>
        <w:spacing w:before="65" w:after="0" w:line="239" w:lineRule="auto"/>
        <w:ind w:left="100" w:right="43"/>
        <w:jc w:val="both"/>
        <w:rPr>
          <w:rFonts w:ascii="Times New Roman" w:hAnsi="Times New Roman" w:cs="Times New Roman" w:eastAsia="Times New Roman"/>
          <w:sz w:val="24"/>
          <w:szCs w:val="24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9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8218;width:9108;height:3909" type="#_x0000_t75">
                <v:imagedata r:id="rId14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18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ses)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sh,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12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es)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aris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18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samp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Vi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erae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ure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susc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µ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µ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µ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1.25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µ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</w:rPr>
        <w:t>(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0µ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</w:rPr>
        <w:t>).</w:t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s:</w:t>
      </w:r>
      <w:r>
        <w:rPr>
          <w:rFonts w:ascii="Arial" w:hAnsi="Arial" w:cs="Arial" w:eastAsia="Arial"/>
          <w:sz w:val="22"/>
          <w:szCs w:val="22"/>
          <w:spacing w:val="2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en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hrice</w:t>
      </w:r>
      <w:r>
        <w:rPr>
          <w:rFonts w:ascii="Arial" w:hAnsi="Arial" w:cs="Arial" w:eastAsia="Arial"/>
          <w:sz w:val="22"/>
          <w:szCs w:val="22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ampa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utho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ak.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n,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nd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com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es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ater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care.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soc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sati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pro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educ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9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ss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ul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sa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&amp;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dis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2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no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at</w:t>
      </w:r>
      <w:r>
        <w:rPr>
          <w:rFonts w:ascii="Arial" w:hAnsi="Arial" w:cs="Arial" w:eastAsia="Arial"/>
          <w:sz w:val="22"/>
          <w:szCs w:val="22"/>
          <w:color w:val="000000"/>
          <w:spacing w:val="2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2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ered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sch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23</w:t>
      </w:r>
      <w:r>
        <w:rPr>
          <w:rFonts w:ascii="Arial" w:hAnsi="Arial" w:cs="Arial" w:eastAsia="Arial"/>
          <w:sz w:val="14"/>
          <w:szCs w:val="14"/>
          <w:color w:val="000000"/>
          <w:spacing w:val="-1"/>
          <w:w w:val="100"/>
          <w:position w:val="8"/>
        </w:rPr>
        <w:t>r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d</w:t>
      </w:r>
      <w:r>
        <w:rPr>
          <w:rFonts w:ascii="Arial" w:hAnsi="Arial" w:cs="Arial" w:eastAsia="Arial"/>
          <w:sz w:val="14"/>
          <w:szCs w:val="14"/>
          <w:color w:val="000000"/>
          <w:spacing w:val="0"/>
          <w:w w:val="100"/>
          <w:position w:val="8"/>
        </w:rPr>
        <w:t> </w:t>
      </w:r>
      <w:r>
        <w:rPr>
          <w:rFonts w:ascii="Arial" w:hAnsi="Arial" w:cs="Arial" w:eastAsia="Arial"/>
          <w:sz w:val="14"/>
          <w:szCs w:val="14"/>
          <w:color w:val="000000"/>
          <w:spacing w:val="5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emb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of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ected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er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sa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ccord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ng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esti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nte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chron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co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sum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acc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ed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at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  <w:t>s.</w:t>
      </w:r>
    </w:p>
    <w:p>
      <w:pPr>
        <w:spacing w:before="1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51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g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,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k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</w:p>
    <w:p>
      <w:pPr>
        <w:spacing w:before="8" w:after="0" w:line="252" w:lineRule="exact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14"/>
          <w:szCs w:val="14"/>
          <w:spacing w:val="-3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15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8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3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)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3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6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5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</w:p>
    <w:p>
      <w:pPr>
        <w:spacing w:before="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aria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dec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sed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46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3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8,699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compared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3,487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hest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are: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5,264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2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5,13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4,790)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umani</w:t>
      </w:r>
      <w:r>
        <w:rPr>
          <w:rFonts w:ascii="Arial" w:hAnsi="Arial" w:cs="Arial" w:eastAsia="Arial"/>
          <w:sz w:val="22"/>
          <w:szCs w:val="22"/>
          <w:color w:val="000000"/>
          <w:spacing w:val="2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45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cas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10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bre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bre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nse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uted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Fi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ures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145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7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drop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ted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nd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7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3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640" w:bottom="280" w:left="260" w:right="46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8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720;width:9070;height:3941" type="#_x0000_t75">
                <v:imagedata r:id="rId15" o:title=""/>
              </v:shape>
              <v:shape style="position:absolute;left:360;top:5604;width:9240;height:3946" type="#_x0000_t75">
                <v:imagedata r:id="rId16" o:title=""/>
              </v:shape>
              <v:shape style="position:absolute;left:360;top:10514;width:9034;height:3958" type="#_x0000_t75">
                <v:imagedata r:id="rId17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4" w:after="0" w:line="241" w:lineRule="auto"/>
        <w:ind w:left="100" w:right="60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6:</w:t>
      </w:r>
      <w:r>
        <w:rPr>
          <w:rFonts w:ascii="Arial" w:hAnsi="Arial" w:cs="Arial" w:eastAsia="Arial"/>
          <w:sz w:val="20"/>
          <w:szCs w:val="20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le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8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ture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ntra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ts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ns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trol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647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7: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where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194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8: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Lam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as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on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7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2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4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1560" w:bottom="280" w:left="260" w:right="460"/>
        </w:sectPr>
      </w:pPr>
      <w:rPr/>
    </w:p>
    <w:p>
      <w:pPr>
        <w:spacing w:before="1" w:after="0" w:line="100" w:lineRule="exact"/>
        <w:jc w:val="left"/>
        <w:rPr>
          <w:sz w:val="10"/>
          <w:szCs w:val="10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7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720;width:9034;height:3994" type="#_x0000_t75">
                <v:imagedata r:id="rId18" o:title=""/>
              </v:shape>
              <v:shape style="position:absolute;left:360;top:5678;width:8904;height:4140" type="#_x0000_t75">
                <v:imagedata r:id="rId19" o:title=""/>
              </v:shape>
              <v:shape style="position:absolute;left:360;top:10555;width:9250;height:3931" type="#_x0000_t75">
                <v:imagedata r:id="rId20" o:title=""/>
              </v:shape>
            </v:group>
            <w10:wrap type="none"/>
          </v:group>
        </w:pict>
      </w:r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8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9: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mal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channels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es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rat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ed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el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eri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162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ago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drop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ntrol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4" w:after="0" w:line="170" w:lineRule="exact"/>
        <w:jc w:val="left"/>
        <w:rPr>
          <w:sz w:val="17"/>
          <w:szCs w:val="17"/>
        </w:rPr>
      </w:pPr>
      <w:rPr/>
      <w:r>
        <w:rPr>
          <w:sz w:val="17"/>
          <w:szCs w:val="17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1" w:lineRule="auto"/>
        <w:ind w:left="100" w:right="58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1: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ad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te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t,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drop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j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urther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ntrol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pro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220" w:right="-20"/>
        <w:jc w:val="left"/>
        <w:tabs>
          <w:tab w:pos="958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5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Sz w:w="11920" w:h="16840"/>
          <w:pgMar w:top="1560" w:bottom="280" w:left="260" w:right="48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6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720;width:8707;height:3984" type="#_x0000_t75">
                <v:imagedata r:id="rId22" o:title=""/>
              </v:shape>
              <v:shape style="position:absolute;left:360;top:5441;width:8978;height:3727" type="#_x0000_t75">
                <v:imagedata r:id="rId23" o:title=""/>
              </v:shape>
              <v:shape style="position:absolute;left:360;top:9902;width:8892;height:3833" type="#_x0000_t75">
                <v:imagedata r:id="rId24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4" w:after="0" w:line="242" w:lineRule="auto"/>
        <w:ind w:left="100" w:right="57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2: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ds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ore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ol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tbr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2" w:lineRule="auto"/>
        <w:ind w:left="100" w:right="8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3: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dis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ic</w:t>
      </w:r>
      <w:r>
        <w:rPr>
          <w:rFonts w:ascii="Arial" w:hAnsi="Arial" w:cs="Arial" w:eastAsia="Arial"/>
          <w:sz w:val="20"/>
          <w:szCs w:val="20"/>
          <w:spacing w:val="5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es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drop,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ng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3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2" w:after="0" w:line="241" w:lineRule="auto"/>
        <w:ind w:left="100" w:right="45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Fig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4: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ia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chan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els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and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ing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ates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itgum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istri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ards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ncre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left"/>
        <w:spacing w:after="0"/>
        <w:sectPr>
          <w:pgMar w:footer="478" w:header="0" w:top="1560" w:bottom="660" w:left="260" w:right="600"/>
          <w:footerReference w:type="default" r:id="rId21"/>
          <w:pgSz w:w="11920" w:h="16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5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720;width:9125;height:3907" type="#_x0000_t75">
                <v:imagedata r:id="rId26" o:title=""/>
              </v:shape>
            </v:group>
            <v:group style="position:absolute;left:749;top:6047;width:60;height:22" coordorigin="749,6047" coordsize="60,22">
              <v:shape style="position:absolute;left:749;top:6047;width:60;height:22" coordorigin="749,6047" coordsize="60,22" path="m749,6057l809,6057e" filled="f" stroked="t" strokeweight="1.18pt" strokecolor="#000000">
                <v:path arrowok="t"/>
              </v:shape>
              <v:shape style="position:absolute;left:360;top:8813;width:9509;height:4233" type="#_x0000_t75">
                <v:imagedata r:id="rId27" o:title="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47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10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3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k</w:t>
      </w:r>
      <w:r>
        <w:rPr>
          <w:rFonts w:ascii="Arial" w:hAnsi="Arial" w:cs="Arial" w:eastAsia="Arial"/>
          <w:sz w:val="20"/>
          <w:szCs w:val="20"/>
          <w:spacing w:val="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1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6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9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6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52" w:lineRule="exact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0"/>
          <w:szCs w:val="20"/>
          <w:color w:val="4F81BC"/>
          <w:w w:val="99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0"/>
          <w:szCs w:val="20"/>
          <w:color w:val="4F81BC"/>
          <w:spacing w:val="-7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0"/>
          <w:szCs w:val="20"/>
          <w:color w:val="4F81BC"/>
          <w:spacing w:val="0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0"/>
          <w:szCs w:val="20"/>
          <w:color w:val="4F81BC"/>
          <w:spacing w:val="-3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: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</w:p>
    <w:p>
      <w:pPr>
        <w:spacing w:before="0" w:after="0" w:line="248" w:lineRule="exact"/>
        <w:ind w:left="100" w:right="6402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  <w:t>y</w:t>
      </w:r>
      <w:r>
        <w:rPr>
          <w:rFonts w:ascii="Arial" w:hAnsi="Arial" w:cs="Arial" w:eastAsia="Arial"/>
          <w:sz w:val="22"/>
          <w:szCs w:val="22"/>
          <w:color w:val="4F81BC"/>
          <w:spacing w:val="-8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56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8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;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6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3" w:lineRule="auto"/>
        <w:ind w:left="100" w:right="5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b/>
          <w:bCs/>
        </w:rPr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  <w:u w:val="thick" w:color="0000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u w:val="thick" w:color="000000"/>
        </w:rPr>
        <w:t>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7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32" w:after="0" w:line="240" w:lineRule="auto"/>
        <w:ind w:left="100" w:right="2445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6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ve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≥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0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cases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19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b/>
          <w:bCs/>
        </w:rPr>
        <w:t>7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1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jc w:val="both"/>
        <w:spacing w:after="0"/>
        <w:sectPr>
          <w:pgNumType w:start="7"/>
          <w:pgMar w:footer="478" w:header="0" w:top="1560" w:bottom="660" w:left="260" w:right="460"/>
          <w:footerReference w:type="default" r:id="rId25"/>
          <w:pgSz w:w="11920" w:h="16840"/>
        </w:sectPr>
      </w:pPr>
      <w:rPr/>
    </w:p>
    <w:p>
      <w:pPr>
        <w:spacing w:before="2" w:after="0" w:line="130" w:lineRule="exact"/>
        <w:jc w:val="left"/>
        <w:rPr>
          <w:sz w:val="13"/>
          <w:szCs w:val="13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4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  <v:shape style="position:absolute;left:360;top:720;width:9430;height:3984" type="#_x0000_t75">
                <v:imagedata r:id="rId28" o:title=""/>
              </v:shape>
            </v:group>
            <w10:wrap type="none"/>
          </v:group>
        </w:pict>
      </w:r>
      <w:r>
        <w:rPr>
          <w:sz w:val="13"/>
          <w:szCs w:val="13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4" w:after="0" w:line="240" w:lineRule="auto"/>
        <w:ind w:left="100" w:right="4233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u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17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0"/>
          <w:szCs w:val="20"/>
          <w:spacing w:val="-7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4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6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2015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1" w:lineRule="auto"/>
        <w:ind w:left="100" w:right="47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p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d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(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)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25" w:lineRule="exact"/>
        <w:ind w:left="100" w:right="6792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13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hs</w:t>
      </w:r>
      <w:r>
        <w:rPr>
          <w:rFonts w:ascii="Arial" w:hAnsi="Arial" w:cs="Arial" w:eastAsia="Arial"/>
          <w:sz w:val="20"/>
          <w:szCs w:val="20"/>
          <w:spacing w:val="-1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b/>
          <w:bCs/>
          <w:position w:val="-1"/>
        </w:rPr>
        <w:t>w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20"/>
          <w:szCs w:val="20"/>
          <w:spacing w:val="-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46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9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180.599995" w:type="dxa"/>
      </w:tblPr>
      <w:tblGrid/>
      <w:tr>
        <w:trPr>
          <w:trHeight w:val="470" w:hRule="exact"/>
        </w:trPr>
        <w:tc>
          <w:tcPr>
            <w:tcW w:w="8642" w:type="dxa"/>
            <w:gridSpan w:val="4"/>
            <w:tcBorders>
              <w:top w:val="single" w:sz="4.639840" w:space="0" w:color="6FAC46"/>
              <w:bottom w:val="nil" w:sz="6" w:space="0" w:color="auto"/>
              <w:left w:val="single" w:sz="4.640" w:space="0" w:color="6FAC46"/>
              <w:right w:val="single" w:sz="4.639840" w:space="0" w:color="6FAC46"/>
            </w:tcBorders>
            <w:shd w:val="clear" w:color="auto" w:fill="6FAC46"/>
          </w:tcPr>
          <w:p>
            <w:pPr>
              <w:spacing w:before="0" w:after="0" w:line="224" w:lineRule="exact"/>
              <w:ind w:left="100" w:right="-20"/>
              <w:jc w:val="left"/>
              <w:tabs>
                <w:tab w:pos="1900" w:val="left"/>
                <w:tab w:pos="4420" w:val="left"/>
                <w:tab w:pos="7520" w:val="left"/>
              </w:tabs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Distri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Di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v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is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on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S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-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Hea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"/>
                <w:w w:val="100"/>
                <w:b/>
                <w:bCs/>
              </w:rPr>
              <w:t>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h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6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Fa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2"/>
                <w:w w:val="100"/>
                <w:b/>
                <w:bCs/>
              </w:rPr>
              <w:t>c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ili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m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b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er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-9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of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  <w:p>
            <w:pPr>
              <w:spacing w:before="0" w:after="0" w:line="240" w:lineRule="auto"/>
              <w:ind w:left="1900" w:right="-20"/>
              <w:jc w:val="left"/>
              <w:tabs>
                <w:tab w:pos="7860" w:val="left"/>
              </w:tabs>
              <w:rPr>
                <w:rFonts w:ascii="Arial" w:hAnsi="Arial" w:cs="Arial" w:eastAsia="Arial"/>
                <w:sz w:val="20"/>
                <w:szCs w:val="20"/>
              </w:rPr>
            </w:pPr>
            <w:rPr/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co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u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3"/>
                <w:w w:val="100"/>
                <w:b/>
                <w:bCs/>
              </w:rPr>
              <w:t>y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1"/>
                <w:w w:val="100"/>
                <w:b/>
                <w:bCs/>
              </w:rPr>
              <w:t>/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o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3"/>
                <w:w w:val="100"/>
                <w:b/>
                <w:bCs/>
              </w:rPr>
              <w:t>w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n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-12"/>
                <w:w w:val="100"/>
                <w:b/>
                <w:bCs/>
              </w:rPr>
              <w:t> 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>Council</w:t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  <w:tab/>
            </w:r>
            <w:r>
              <w:rPr>
                <w:rFonts w:ascii="Arial" w:hAnsi="Arial" w:cs="Arial" w:eastAsia="Arial"/>
                <w:sz w:val="20"/>
                <w:szCs w:val="20"/>
                <w:color w:val="2F2F38"/>
                <w:spacing w:val="0"/>
                <w:w w:val="100"/>
                <w:b/>
                <w:bCs/>
              </w:rPr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de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-1"/>
                <w:w w:val="100"/>
                <w:b/>
                <w:bCs/>
              </w:rPr>
              <w:t>a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1"/>
                <w:w w:val="100"/>
                <w:b/>
                <w:bCs/>
              </w:rPr>
              <w:t>t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  <w:b/>
                <w:bCs/>
              </w:rPr>
              <w:t>hs</w:t>
            </w:r>
            <w:r>
              <w:rPr>
                <w:rFonts w:ascii="Arial" w:hAnsi="Arial" w:cs="Arial" w:eastAsia="Arial"/>
                <w:sz w:val="20"/>
                <w:szCs w:val="20"/>
                <w:color w:val="000000"/>
                <w:spacing w:val="0"/>
                <w:w w:val="100"/>
              </w:rPr>
            </w:r>
          </w:p>
        </w:tc>
      </w:tr>
      <w:tr>
        <w:trPr>
          <w:trHeight w:val="310" w:hRule="exact"/>
        </w:trPr>
        <w:tc>
          <w:tcPr>
            <w:tcW w:w="1800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521" w:type="dxa"/>
            <w:tcBorders>
              <w:top w:val="nil" w:sz="6" w:space="0" w:color="auto"/>
              <w:bottom w:val="single" w:sz="4.639840" w:space="0" w:color="A8D08D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nil" w:sz="6" w:space="0" w:color="auto"/>
              <w:bottom w:val="single" w:sz="4.639840" w:space="0" w:color="A8D08D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441" w:type="dxa"/>
            <w:tcBorders>
              <w:top w:val="nil" w:sz="6" w:space="0" w:color="auto"/>
              <w:bottom w:val="single" w:sz="4.639840" w:space="0" w:color="A8D08D"/>
              <w:left w:val="single" w:sz="4.64008" w:space="0" w:color="A8D08D"/>
              <w:right w:val="single" w:sz="4.6398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800" w:type="dxa"/>
            <w:tcBorders>
              <w:top w:val="single" w:sz="4.639840" w:space="0" w:color="A8D08D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53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521" w:type="dxa"/>
            <w:tcBorders>
              <w:top w:val="single" w:sz="4.639840" w:space="0" w:color="A8D08D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53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single" w:sz="4.639840" w:space="0" w:color="A8D08D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53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441" w:type="dxa"/>
            <w:tcBorders>
              <w:top w:val="single" w:sz="4.639840" w:space="0" w:color="A8D08D"/>
              <w:bottom w:val="nil" w:sz="6" w:space="0" w:color="auto"/>
              <w:left w:val="single" w:sz="4.64008" w:space="0" w:color="A8D08D"/>
              <w:right w:val="single" w:sz="4.639840" w:space="0" w:color="A8D08D"/>
            </w:tcBorders>
          </w:tcPr>
          <w:p>
            <w:pPr>
              <w:spacing w:before="53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80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521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441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39840" w:space="0" w:color="A8D08D"/>
            </w:tcBorders>
            <w:shd w:val="clear" w:color="auto" w:fill="E1EED9"/>
          </w:tcPr>
          <w:p>
            <w:pPr>
              <w:spacing w:before="58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0" w:hRule="exact"/>
        </w:trPr>
        <w:tc>
          <w:tcPr>
            <w:tcW w:w="180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lu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521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B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-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g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y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's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441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39840" w:space="0" w:color="A8D08D"/>
            </w:tcBorders>
          </w:tcPr>
          <w:p>
            <w:pPr>
              <w:spacing w:before="6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  <w:tr>
        <w:trPr>
          <w:trHeight w:val="312" w:hRule="exact"/>
        </w:trPr>
        <w:tc>
          <w:tcPr>
            <w:tcW w:w="1800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c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521" w:type="dxa"/>
            <w:tcBorders>
              <w:top w:val="nil" w:sz="6" w:space="0" w:color="auto"/>
              <w:bottom w:val="nil" w:sz="6" w:space="0" w:color="auto"/>
              <w:left w:val="single" w:sz="4.640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K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D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v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ion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2880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4008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left="145" w:right="-2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3"/>
                <w:w w:val="100"/>
              </w:rPr>
              <w:t>m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GIO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4"/>
                <w:w w:val="100"/>
              </w:rPr>
              <w:t>N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E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F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1"/>
                <w:w w:val="100"/>
              </w:rPr>
              <w:t>H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3"/>
                <w:w w:val="100"/>
              </w:rPr>
              <w:t>O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S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P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-2"/>
                <w:w w:val="100"/>
              </w:rPr>
              <w:t>T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1"/>
                <w:w w:val="100"/>
              </w:rPr>
              <w:t>A</w:t>
            </w:r>
            <w:r>
              <w:rPr>
                <w:rFonts w:ascii="Arial" w:hAnsi="Arial" w:cs="Arial" w:eastAsia="Arial"/>
                <w:sz w:val="16"/>
                <w:szCs w:val="16"/>
                <w:color w:val="2F2F38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16"/>
                <w:szCs w:val="16"/>
                <w:color w:val="000000"/>
                <w:spacing w:val="0"/>
                <w:w w:val="100"/>
              </w:rPr>
            </w:r>
          </w:p>
        </w:tc>
        <w:tc>
          <w:tcPr>
            <w:tcW w:w="1441" w:type="dxa"/>
            <w:tcBorders>
              <w:top w:val="nil" w:sz="6" w:space="0" w:color="auto"/>
              <w:bottom w:val="nil" w:sz="6" w:space="0" w:color="auto"/>
              <w:left w:val="single" w:sz="4.64008" w:space="0" w:color="A8D08D"/>
              <w:right w:val="single" w:sz="4.639840" w:space="0" w:color="A8D08D"/>
            </w:tcBorders>
            <w:shd w:val="clear" w:color="auto" w:fill="E1EED9"/>
          </w:tcPr>
          <w:p>
            <w:pPr>
              <w:spacing w:before="61" w:after="0" w:line="240" w:lineRule="auto"/>
              <w:ind w:right="84"/>
              <w:jc w:val="right"/>
              <w:rPr>
                <w:rFonts w:ascii="Arial" w:hAnsi="Arial" w:cs="Arial" w:eastAsia="Arial"/>
                <w:sz w:val="16"/>
                <w:szCs w:val="16"/>
              </w:rPr>
            </w:pPr>
            <w:rPr/>
            <w:r>
              <w:rPr>
                <w:rFonts w:ascii="Arial" w:hAnsi="Arial" w:cs="Arial" w:eastAsia="Arial"/>
                <w:sz w:val="16"/>
                <w:szCs w:val="16"/>
                <w:spacing w:val="0"/>
                <w:w w:val="100"/>
              </w:rPr>
              <w:t>1</w:t>
            </w:r>
          </w:p>
        </w:tc>
      </w:tr>
    </w:tbl>
    <w:p>
      <w:pPr>
        <w:spacing w:before="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1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z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3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2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u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m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:</w:t>
      </w:r>
      <w:r>
        <w:rPr>
          <w:rFonts w:ascii="Arial" w:hAnsi="Arial" w:cs="Arial" w:eastAsia="Arial"/>
          <w:sz w:val="22"/>
          <w:szCs w:val="22"/>
          <w:color w:val="4F81BC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3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3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9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33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3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1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8" w:lineRule="exact"/>
        <w:ind w:left="100" w:right="837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5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  <w:position w:val="-1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11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100" w:right="8453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4F81BC"/>
          <w:b/>
          <w:bCs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b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o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l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V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H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n</w:t>
      </w:r>
      <w:r>
        <w:rPr>
          <w:rFonts w:ascii="Arial" w:hAnsi="Arial" w:cs="Arial" w:eastAsia="Arial"/>
          <w:sz w:val="22"/>
          <w:szCs w:val="22"/>
          <w:color w:val="4F81BC"/>
          <w:spacing w:val="-4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W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e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s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t</w:t>
      </w:r>
      <w:r>
        <w:rPr>
          <w:rFonts w:ascii="Arial" w:hAnsi="Arial" w:cs="Arial" w:eastAsia="Arial"/>
          <w:sz w:val="22"/>
          <w:szCs w:val="22"/>
          <w:color w:val="4F81BC"/>
          <w:spacing w:val="-1"/>
          <w:w w:val="100"/>
          <w:b/>
          <w:bCs/>
          <w:u w:val="thick" w:color="4F81BC"/>
        </w:rPr>
        <w:t> 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-1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f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  <w:t>r</w:t>
      </w:r>
      <w:r>
        <w:rPr>
          <w:rFonts w:ascii="Arial" w:hAnsi="Arial" w:cs="Arial" w:eastAsia="Arial"/>
          <w:sz w:val="22"/>
          <w:szCs w:val="22"/>
          <w:color w:val="4F81BC"/>
          <w:spacing w:val="-2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  <w:t>i</w:t>
      </w:r>
      <w:r>
        <w:rPr>
          <w:rFonts w:ascii="Arial" w:hAnsi="Arial" w:cs="Arial" w:eastAsia="Arial"/>
          <w:sz w:val="22"/>
          <w:szCs w:val="22"/>
          <w:color w:val="4F81BC"/>
          <w:spacing w:val="1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  <w:t>c</w:t>
      </w:r>
      <w:r>
        <w:rPr>
          <w:rFonts w:ascii="Arial" w:hAnsi="Arial" w:cs="Arial" w:eastAsia="Arial"/>
          <w:sz w:val="22"/>
          <w:szCs w:val="22"/>
          <w:color w:val="4F81BC"/>
          <w:spacing w:val="-3"/>
          <w:w w:val="100"/>
          <w:b/>
          <w:bCs/>
          <w:u w:val="thick" w:color="4F81BC"/>
        </w:rPr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  <w:u w:val="thick" w:color="4F81BC"/>
        </w:rPr>
        <w:t>a</w:t>
      </w:r>
      <w:r>
        <w:rPr>
          <w:rFonts w:ascii="Arial" w:hAnsi="Arial" w:cs="Arial" w:eastAsia="Arial"/>
          <w:sz w:val="22"/>
          <w:szCs w:val="22"/>
          <w:color w:val="4F81BC"/>
          <w:spacing w:val="0"/>
          <w:w w:val="100"/>
          <w:b/>
          <w:bCs/>
        </w:rPr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4" w:after="0" w:line="240" w:lineRule="auto"/>
        <w:ind w:left="100" w:right="51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</w:p>
    <w:p>
      <w:pPr>
        <w:spacing w:before="0" w:after="0" w:line="252" w:lineRule="exact"/>
        <w:ind w:left="100" w:right="48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1" w:after="0" w:line="239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4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'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q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2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100" w:right="45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9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39" w:lineRule="auto"/>
        <w:ind w:left="100" w:right="44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&amp;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0"/>
          <w:w w:val="100"/>
        </w:rPr>
      </w:r>
      <w:hyperlink r:id="rId29"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: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.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6"/>
            <w:w w:val="100"/>
            <w:u w:val="single" w:color="0000FF"/>
          </w:rPr>
          <w:t>w</w:t>
        </w:r>
        <w:r>
          <w:rPr>
            <w:rFonts w:ascii="Arial" w:hAnsi="Arial" w:cs="Arial" w:eastAsia="Arial"/>
            <w:sz w:val="22"/>
            <w:szCs w:val="22"/>
            <w:color w:val="0000FF"/>
            <w:spacing w:val="-6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.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b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u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u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b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u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1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8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6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-6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v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-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2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  <w:t>1</w:t>
        </w:r>
        <w:r>
          <w:rPr>
            <w:rFonts w:ascii="Arial" w:hAnsi="Arial" w:cs="Arial" w:eastAsia="Arial"/>
            <w:sz w:val="22"/>
            <w:szCs w:val="22"/>
            <w:color w:val="0000FF"/>
            <w:spacing w:val="-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5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</w:rPr>
        </w:r>
      </w:hyperlink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)</w:t>
      </w:r>
    </w:p>
    <w:p>
      <w:pPr>
        <w:jc w:val="both"/>
        <w:spacing w:after="0"/>
        <w:sectPr>
          <w:pgMar w:header="0" w:footer="478" w:top="1560" w:bottom="660" w:left="260" w:right="460"/>
          <w:pgSz w:w="11920" w:h="16840"/>
        </w:sectPr>
      </w:pPr>
      <w:rPr/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pict>
          <v:group style="position:absolute;margin-left:5.825pt;margin-top:21.424994pt;width:577.550pt;height:798.65pt;mso-position-horizontal-relative:page;mso-position-vertical-relative:page;z-index:-7133" coordorigin="116,428" coordsize="11551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</v:group>
            <v:group style="position:absolute;left:129;top:4992;width:11526;height:1755" coordorigin="129,4992" coordsize="11526,1755">
              <v:shape style="position:absolute;left:129;top:4992;width:11526;height:1755" coordorigin="129,4992" coordsize="11526,1755" path="m129,6747l11655,6747,11655,4992,129,4992,129,6747e" filled="t" fillcolor="#FFFFFF" stroked="f">
                <v:path arrowok="t"/>
                <v:fill/>
              </v:shape>
            </v:group>
            <v:group style="position:absolute;left:129;top:4992;width:11526;height:1755" coordorigin="129,4992" coordsize="11526,1755">
              <v:shape style="position:absolute;left:129;top:4992;width:11526;height:1755" coordorigin="129,4992" coordsize="11526,1755" path="m129,6747l11655,6747,11655,4992,129,4992,129,6747xe" filled="f" stroked="t" strokeweight=".75pt" strokecolor="#000000">
                <v:path arrowok="t"/>
              </v:shape>
            </v:group>
            <w10:wrap type="none"/>
          </v:group>
        </w:pict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6" w:after="0" w:line="242" w:lineRule="auto"/>
        <w:ind w:left="101" w:right="65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b/>
          <w:bCs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6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1" w:after="0" w:line="238" w:lineRule="auto"/>
        <w:ind w:left="101" w:right="238"/>
        <w:jc w:val="left"/>
        <w:rPr>
          <w:rFonts w:ascii="Times New Roman" w:hAnsi="Times New Roman" w:cs="Times New Roman" w:eastAsia="Times New Roman"/>
          <w:sz w:val="18"/>
          <w:szCs w:val="18"/>
        </w:rPr>
      </w:pPr>
      <w:rPr/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b/>
          <w:bCs/>
        </w:rPr>
        <w:t>F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b/>
          <w:bCs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1"/>
          <w:w w:val="100"/>
          <w:b/>
          <w:bCs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b/>
          <w:bCs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2"/>
          <w:w w:val="100"/>
          <w:b/>
          <w:bCs/>
        </w:rPr>
        <w:t>s</w:t>
      </w:r>
      <w:r>
        <w:rPr>
          <w:rFonts w:ascii="Times New Roman" w:hAnsi="Times New Roman" w:cs="Times New Roman" w:eastAsia="Times New Roman"/>
          <w:sz w:val="24"/>
          <w:szCs w:val="24"/>
          <w:spacing w:val="0"/>
          <w:w w:val="100"/>
          <w:b/>
          <w:bCs/>
        </w:rPr>
        <w:t>:</w:t>
      </w:r>
      <w:r>
        <w:rPr>
          <w:rFonts w:ascii="Times New Roman" w:hAnsi="Times New Roman" w:cs="Times New Roman" w:eastAsia="Times New Roman"/>
          <w:sz w:val="24"/>
          <w:szCs w:val="24"/>
          <w:spacing w:val="-1"/>
          <w:w w:val="100"/>
          <w:b/>
          <w:bCs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h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J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C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o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ir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e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4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L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s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w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42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5"/>
          <w:w w:val="100"/>
          <w:i/>
        </w:rPr>
        <w:t>(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P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)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D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N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B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k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y</w:t>
      </w:r>
      <w:r>
        <w:rPr>
          <w:rFonts w:ascii="Times New Roman" w:hAnsi="Times New Roman" w:cs="Times New Roman" w:eastAsia="Times New Roman"/>
          <w:sz w:val="18"/>
          <w:szCs w:val="18"/>
          <w:spacing w:val="3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i</w:t>
      </w:r>
      <w:r>
        <w:rPr>
          <w:rFonts w:ascii="Times New Roman" w:hAnsi="Times New Roman" w:cs="Times New Roman" w:eastAsia="Times New Roman"/>
          <w:sz w:val="18"/>
          <w:szCs w:val="18"/>
          <w:spacing w:val="-2"/>
          <w:w w:val="100"/>
          <w:i/>
        </w:rPr>
        <w:t>t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,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3"/>
          <w:w w:val="100"/>
          <w:i/>
        </w:rPr>
        <w:t>r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.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 </w:t>
      </w:r>
      <w:r>
        <w:rPr>
          <w:rFonts w:ascii="Times New Roman" w:hAnsi="Times New Roman" w:cs="Times New Roman" w:eastAsia="Times New Roman"/>
          <w:sz w:val="18"/>
          <w:szCs w:val="18"/>
          <w:spacing w:val="-4"/>
          <w:w w:val="100"/>
          <w:i/>
        </w:rPr>
        <w:t>M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u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-1"/>
          <w:w w:val="100"/>
          <w:i/>
        </w:rPr>
        <w:t>g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  <w:i/>
        </w:rPr>
        <w:t>a</w:t>
      </w:r>
      <w:r>
        <w:rPr>
          <w:rFonts w:ascii="Times New Roman" w:hAnsi="Times New Roman" w:cs="Times New Roman" w:eastAsia="Times New Roman"/>
          <w:sz w:val="18"/>
          <w:szCs w:val="18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7" w:lineRule="auto"/>
        <w:ind w:left="4304" w:right="533" w:firstLine="-2888"/>
        <w:jc w:val="left"/>
        <w:rPr>
          <w:rFonts w:ascii="Times New Roman" w:hAnsi="Times New Roman" w:cs="Times New Roman" w:eastAsia="Times New Roman"/>
          <w:sz w:val="16"/>
          <w:szCs w:val="16"/>
        </w:rPr>
      </w:pPr>
      <w:rPr/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F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The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g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c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u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rv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ce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D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v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s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n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H;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.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-3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B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X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2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K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p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,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T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7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/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-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3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4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5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1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0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8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;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spacing w:val="-2"/>
          <w:w w:val="100"/>
          <w:b/>
          <w:bCs/>
          <w:i/>
        </w:rPr>
        <w:t>E</w:t>
      </w:r>
      <w:r>
        <w:rPr>
          <w:rFonts w:ascii="Times New Roman" w:hAnsi="Times New Roman" w:cs="Times New Roman" w:eastAsia="Times New Roman"/>
          <w:sz w:val="16"/>
          <w:szCs w:val="16"/>
          <w:spacing w:val="2"/>
          <w:w w:val="100"/>
          <w:b/>
          <w:bCs/>
          <w:i/>
        </w:rPr>
        <w:t>m</w:t>
      </w:r>
      <w:r>
        <w:rPr>
          <w:rFonts w:ascii="Times New Roman" w:hAnsi="Times New Roman" w:cs="Times New Roman" w:eastAsia="Times New Roman"/>
          <w:sz w:val="16"/>
          <w:szCs w:val="16"/>
          <w:spacing w:val="-1"/>
          <w:w w:val="100"/>
          <w:b/>
          <w:bCs/>
          <w:i/>
        </w:rPr>
        <w:t>a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i</w:t>
      </w:r>
      <w:r>
        <w:rPr>
          <w:rFonts w:ascii="Times New Roman" w:hAnsi="Times New Roman" w:cs="Times New Roman" w:eastAsia="Times New Roman"/>
          <w:sz w:val="16"/>
          <w:szCs w:val="16"/>
          <w:spacing w:val="1"/>
          <w:w w:val="100"/>
          <w:b/>
          <w:bCs/>
          <w:i/>
        </w:rPr>
        <w:t>l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:</w:t>
      </w:r>
      <w:r>
        <w:rPr>
          <w:rFonts w:ascii="Times New Roman" w:hAnsi="Times New Roman" w:cs="Times New Roman" w:eastAsia="Times New Roman"/>
          <w:sz w:val="16"/>
          <w:szCs w:val="16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0"/>
          <w:w w:val="100"/>
          <w:b/>
          <w:bCs/>
          <w:i/>
        </w:rPr>
      </w:r>
      <w:hyperlink r:id="rId30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l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t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</w:rPr>
          <w:t> </w:t>
        </w:r>
      </w:hyperlink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1"/>
          <w:w w:val="100"/>
          <w:b/>
          <w:bCs/>
          <w:i/>
        </w:rPr>
        <w:t>o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r</w:t>
      </w:r>
      <w:r>
        <w:rPr>
          <w:rFonts w:ascii="Times New Roman" w:hAnsi="Times New Roman" w:cs="Times New Roman" w:eastAsia="Times New Roman"/>
          <w:sz w:val="16"/>
          <w:szCs w:val="16"/>
          <w:color w:val="000000"/>
          <w:spacing w:val="0"/>
          <w:w w:val="100"/>
          <w:b/>
          <w:bCs/>
          <w:i/>
        </w:rPr>
        <w:t> </w:t>
      </w:r>
      <w:r>
        <w:rPr>
          <w:rFonts w:ascii="Times New Roman" w:hAnsi="Times New Roman" w:cs="Times New Roman" w:eastAsia="Times New Roman"/>
          <w:sz w:val="16"/>
          <w:szCs w:val="16"/>
          <w:color w:val="0000FF"/>
          <w:spacing w:val="-39"/>
          <w:w w:val="100"/>
          <w:b/>
          <w:bCs/>
          <w:i/>
        </w:rPr>
        <w:t> </w:t>
      </w:r>
      <w:hyperlink r:id="rId31"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e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s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g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n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d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@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y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a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  <w:t>h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3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  <w:t>c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2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  <w:t>o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.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  <w:t>u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-1"/>
            <w:w w:val="100"/>
            <w:b/>
            <w:bCs/>
            <w:i/>
            <w:u w:val="single" w:color="0000FF"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  <w:u w:val="single" w:color="0000FF"/>
          </w:rPr>
          <w:t>k</w:t>
        </w:r>
        <w:r>
          <w:rPr>
            <w:rFonts w:ascii="Times New Roman" w:hAnsi="Times New Roman" w:cs="Times New Roman" w:eastAsia="Times New Roman"/>
            <w:sz w:val="16"/>
            <w:szCs w:val="16"/>
            <w:color w:val="0000FF"/>
            <w:spacing w:val="0"/>
            <w:w w:val="100"/>
            <w:b/>
            <w:bCs/>
            <w:i/>
          </w:rPr>
        </w:r>
        <w:r>
          <w:rPr>
            <w:rFonts w:ascii="Times New Roman" w:hAnsi="Times New Roman" w:cs="Times New Roman" w:eastAsia="Times New Roman"/>
            <w:sz w:val="16"/>
            <w:szCs w:val="16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Mar w:header="0" w:footer="478" w:top="1560" w:bottom="660" w:left="180" w:right="420"/>
          <w:pgSz w:w="11920" w:h="16840"/>
        </w:sectPr>
      </w:pPr>
      <w:rPr/>
    </w:p>
    <w:p>
      <w:pPr>
        <w:spacing w:before="77" w:after="0" w:line="240" w:lineRule="auto"/>
        <w:ind w:left="34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32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</v:group>
            <v:group style="position:absolute;left:715;top:1378;width:10452;height:2" coordorigin="715,1378" coordsize="10452,2">
              <v:shape style="position:absolute;left:715;top:1378;width:10452;height:2" coordorigin="715,1378" coordsize="10452,0" path="m715,1378l11167,1378e" filled="f" stroked="t" strokeweight=".580pt" strokecolor="#000000">
                <v:path arrowok="t"/>
              </v:shape>
            </v:group>
            <v:group style="position:absolute;left:720;top:1382;width:2;height:14676" coordorigin="720,1382" coordsize="2,14676">
              <v:shape style="position:absolute;left:720;top:1382;width:2;height:14676" coordorigin="720,1382" coordsize="0,14676" path="m720,1382l720,16058e" filled="f" stroked="t" strokeweight=".580pt" strokecolor="#000000">
                <v:path arrowok="t"/>
              </v:shape>
            </v:group>
            <v:group style="position:absolute;left:2261;top:1382;width:2;height:14676" coordorigin="2261,1382" coordsize="2,14676">
              <v:shape style="position:absolute;left:2261;top:1382;width:2;height:14676" coordorigin="2261,1382" coordsize="0,14676" path="m2261,1382l2261,16058e" filled="f" stroked="t" strokeweight=".580pt" strokecolor="#000000">
                <v:path arrowok="t"/>
              </v:shape>
            </v:group>
            <v:group style="position:absolute;left:2952;top:1382;width:2;height:14676" coordorigin="2952,1382" coordsize="2,14676">
              <v:shape style="position:absolute;left:2952;top:1382;width:2;height:14676" coordorigin="2952,1382" coordsize="0,14676" path="m2952,1382l2952,16058e" filled="f" stroked="t" strokeweight=".580pt" strokecolor="#000000">
                <v:path arrowok="t"/>
              </v:shape>
            </v:group>
            <v:group style="position:absolute;left:3636;top:1382;width:2;height:14676" coordorigin="3636,1382" coordsize="2,14676">
              <v:shape style="position:absolute;left:3636;top:1382;width:2;height:14676" coordorigin="3636,1382" coordsize="0,14676" path="m3636,1382l3636,16058e" filled="f" stroked="t" strokeweight=".580pt" strokecolor="#000000">
                <v:path arrowok="t"/>
              </v:shape>
            </v:group>
            <v:group style="position:absolute;left:4501;top:1382;width:2;height:14676" coordorigin="4501,1382" coordsize="2,14676">
              <v:shape style="position:absolute;left:4501;top:1382;width:2;height:14676" coordorigin="4501,1382" coordsize="0,14676" path="m4501,1382l4501,16058e" filled="f" stroked="t" strokeweight=".580pt" strokecolor="#000000">
                <v:path arrowok="t"/>
              </v:shape>
            </v:group>
            <v:group style="position:absolute;left:5173;top:1382;width:2;height:14676" coordorigin="5173,1382" coordsize="2,14676">
              <v:shape style="position:absolute;left:5173;top:1382;width:2;height:14676" coordorigin="5173,1382" coordsize="0,14676" path="m5173,1382l5173,16058e" filled="f" stroked="t" strokeweight=".58001pt" strokecolor="#000000">
                <v:path arrowok="t"/>
              </v:shape>
            </v:group>
            <v:group style="position:absolute;left:5862;top:1382;width:2;height:14676" coordorigin="5862,1382" coordsize="2,14676">
              <v:shape style="position:absolute;left:5862;top:1382;width:2;height:14676" coordorigin="5862,1382" coordsize="0,14676" path="m5862,1382l5862,16058e" filled="f" stroked="t" strokeweight=".58001pt" strokecolor="#000000">
                <v:path arrowok="t"/>
              </v:shape>
            </v:group>
            <v:group style="position:absolute;left:6455;top:1382;width:2;height:14676" coordorigin="6455,1382" coordsize="2,14676">
              <v:shape style="position:absolute;left:6455;top:1382;width:2;height:14676" coordorigin="6455,1382" coordsize="0,14676" path="m6455,1382l6455,16058e" filled="f" stroked="t" strokeweight=".58001pt" strokecolor="#000000">
                <v:path arrowok="t"/>
              </v:shape>
            </v:group>
            <v:group style="position:absolute;left:7732;top:1382;width:2;height:14676" coordorigin="7732,1382" coordsize="2,14676">
              <v:shape style="position:absolute;left:7732;top:1382;width:2;height:14676" coordorigin="7732,1382" coordsize="0,14676" path="m7732,1382l7732,16058e" filled="f" stroked="t" strokeweight=".58001pt" strokecolor="#000000">
                <v:path arrowok="t"/>
              </v:shape>
            </v:group>
            <v:group style="position:absolute;left:8461;top:1382;width:2;height:14676" coordorigin="8461,1382" coordsize="2,14676">
              <v:shape style="position:absolute;left:8461;top:1382;width:2;height:14676" coordorigin="8461,1382" coordsize="0,14676" path="m8461,1382l8461,16058e" filled="f" stroked="t" strokeweight=".58001pt" strokecolor="#000000">
                <v:path arrowok="t"/>
              </v:shape>
            </v:group>
            <v:group style="position:absolute;left:9187;top:1382;width:2;height:14676" coordorigin="9187,1382" coordsize="2,14676">
              <v:shape style="position:absolute;left:9187;top:1382;width:2;height:14676" coordorigin="9187,1382" coordsize="0,14676" path="m9187,1382l9187,16058e" filled="f" stroked="t" strokeweight=".579980pt" strokecolor="#000000">
                <v:path arrowok="t"/>
              </v:shape>
            </v:group>
            <v:group style="position:absolute;left:9794;top:1382;width:2;height:14676" coordorigin="9794,1382" coordsize="2,14676">
              <v:shape style="position:absolute;left:9794;top:1382;width:2;height:14676" coordorigin="9794,1382" coordsize="0,14676" path="m9794,1382l9794,16058e" filled="f" stroked="t" strokeweight=".58001pt" strokecolor="#000000">
                <v:path arrowok="t"/>
              </v:shape>
            </v:group>
            <v:group style="position:absolute;left:10442;top:1382;width:2;height:14676" coordorigin="10442,1382" coordsize="2,14676">
              <v:shape style="position:absolute;left:10442;top:1382;width:2;height:14676" coordorigin="10442,1382" coordsize="0,14676" path="m10442,1382l10442,16058e" filled="f" stroked="t" strokeweight=".579980pt" strokecolor="#000000">
                <v:path arrowok="t"/>
              </v:shape>
            </v:group>
            <v:group style="position:absolute;left:11162;top:1382;width:2;height:14676" coordorigin="11162,1382" coordsize="2,14676">
              <v:shape style="position:absolute;left:11162;top:1382;width:2;height:14676" coordorigin="11162,1382" coordsize="0,14676" path="m11162,1382l11162,16058e" filled="f" stroked="t" strokeweight=".579980pt" strokecolor="#000000">
                <v:path arrowok="t"/>
              </v:shape>
            </v:group>
            <v:group style="position:absolute;left:725;top:2830;width:1532;height:2" coordorigin="725,2830" coordsize="1532,2">
              <v:shape style="position:absolute;left:725;top:2830;width:1532;height:2" coordorigin="725,2830" coordsize="1532,0" path="m725,2830l2256,2830e" filled="f" stroked="t" strokeweight="2.5pt" strokecolor="#FFFFFF">
                <v:path arrowok="t"/>
              </v:shape>
            </v:group>
            <v:group style="position:absolute;left:725;top:2854;width:103;height:206" coordorigin="725,2854" coordsize="103,206">
              <v:shape style="position:absolute;left:725;top:2854;width:103;height:206" coordorigin="725,2854" coordsize="103,206" path="m725,3060l828,3060,828,2854,725,2854,725,3060e" filled="t" fillcolor="#FFFFFF" stroked="f">
                <v:path arrowok="t"/>
                <v:fill/>
              </v:shape>
            </v:group>
            <v:group style="position:absolute;left:2153;top:2854;width:103;height:206" coordorigin="2153,2854" coordsize="103,206">
              <v:shape style="position:absolute;left:2153;top:2854;width:103;height:206" coordorigin="2153,2854" coordsize="103,206" path="m2153,3060l2256,3060,2256,2854,2153,2854,2153,3060e" filled="t" fillcolor="#FFFFFF" stroked="f">
                <v:path arrowok="t"/>
                <v:fill/>
              </v:shape>
            </v:group>
            <v:group style="position:absolute;left:828;top:2854;width:1325;height:206" coordorigin="828,2854" coordsize="1325,206">
              <v:shape style="position:absolute;left:828;top:2854;width:1325;height:206" coordorigin="828,2854" coordsize="1325,206" path="m828,3060l2153,3060,2153,2854,828,2854,828,3060e" filled="t" fillcolor="#FFFFFF" stroked="f">
                <v:path arrowok="t"/>
                <v:fill/>
              </v:shape>
            </v:group>
            <v:group style="position:absolute;left:2261;top:2824;width:686;height:2" coordorigin="2261,2824" coordsize="686,2">
              <v:shape style="position:absolute;left:2261;top:2824;width:686;height:2" coordorigin="2261,2824" coordsize="686,0" path="m2261,2824l2948,2824e" filled="f" stroked="t" strokeweight="1.9pt" strokecolor="#FFFFFF">
                <v:path arrowok="t"/>
              </v:shape>
            </v:group>
            <v:group style="position:absolute;left:2261;top:2842;width:108;height:185" coordorigin="2261,2842" coordsize="108,185">
              <v:shape style="position:absolute;left:2261;top:2842;width:108;height:185" coordorigin="2261,2842" coordsize="108,185" path="m2261,3027l2369,3027,2369,2842,2261,2842,2261,3027e" filled="t" fillcolor="#FFFFFF" stroked="f">
                <v:path arrowok="t"/>
                <v:fill/>
              </v:shape>
            </v:group>
            <v:group style="position:absolute;left:2844;top:2842;width:103;height:185" coordorigin="2844,2842" coordsize="103,185">
              <v:shape style="position:absolute;left:2844;top:2842;width:103;height:185" coordorigin="2844,2842" coordsize="103,185" path="m2844,3027l2948,3027,2948,2842,2844,2842,2844,3027e" filled="t" fillcolor="#FFFFFF" stroked="f">
                <v:path arrowok="t"/>
                <v:fill/>
              </v:shape>
            </v:group>
            <v:group style="position:absolute;left:2261;top:3044;width:2235;height:2" coordorigin="2261,3044" coordsize="2235,2">
              <v:shape style="position:absolute;left:2261;top:3044;width:2235;height:2" coordorigin="2261,3044" coordsize="2235,0" path="m2261,3044l4496,3044e" filled="f" stroked="t" strokeweight="1.78pt" strokecolor="#FFFFFF">
                <v:path arrowok="t"/>
              </v:shape>
            </v:group>
            <v:group style="position:absolute;left:2369;top:2842;width:475;height:185" coordorigin="2369,2842" coordsize="475,185">
              <v:shape style="position:absolute;left:2369;top:2842;width:475;height:185" coordorigin="2369,2842" coordsize="475,185" path="m2369,3027l2844,3027,2844,2842,2369,2842,2369,3027e" filled="t" fillcolor="#FFFFFF" stroked="f">
                <v:path arrowok="t"/>
                <v:fill/>
              </v:shape>
            </v:group>
            <v:group style="position:absolute;left:2952;top:2830;width:108;height:206" coordorigin="2952,2830" coordsize="108,206">
              <v:shape style="position:absolute;left:2952;top:2830;width:108;height:206" coordorigin="2952,2830" coordsize="108,206" path="m2952,3036l3060,3036,3060,2830,2952,2830,2952,3036e" filled="t" fillcolor="#FFFFFF" stroked="f">
                <v:path arrowok="t"/>
                <v:fill/>
              </v:shape>
            </v:group>
            <v:group style="position:absolute;left:3528;top:2830;width:103;height:206" coordorigin="3528,2830" coordsize="103,206">
              <v:shape style="position:absolute;left:3528;top:2830;width:103;height:206" coordorigin="3528,2830" coordsize="103,206" path="m3528,3036l3632,3036,3632,2830,3528,2830,3528,3036e" filled="t" fillcolor="#FFFFFF" stroked="f">
                <v:path arrowok="t"/>
                <v:fill/>
              </v:shape>
            </v:group>
            <v:group style="position:absolute;left:3060;top:2830;width:468;height:206" coordorigin="3060,2830" coordsize="468,206">
              <v:shape style="position:absolute;left:3060;top:2830;width:468;height:206" coordorigin="3060,2830" coordsize="468,206" path="m3060,3036l3528,3036,3528,2830,3060,2830,3060,3036e" filled="t" fillcolor="#FFFFFF" stroked="f">
                <v:path arrowok="t"/>
                <v:fill/>
              </v:shape>
            </v:group>
            <v:group style="position:absolute;left:3636;top:2842;width:108;height:185" coordorigin="3636,2842" coordsize="108,185">
              <v:shape style="position:absolute;left:3636;top:2842;width:108;height:185" coordorigin="3636,2842" coordsize="108,185" path="m3636,3027l3744,3027,3744,2842,3636,2842,3636,3027e" filled="t" fillcolor="#FFFFFF" stroked="f">
                <v:path arrowok="t"/>
                <v:fill/>
              </v:shape>
            </v:group>
            <v:group style="position:absolute;left:4393;top:2842;width:103;height:185" coordorigin="4393,2842" coordsize="103,185">
              <v:shape style="position:absolute;left:4393;top:2842;width:103;height:185" coordorigin="4393,2842" coordsize="103,185" path="m4393,3027l4496,3027,4496,2842,4393,2842,4393,3027e" filled="t" fillcolor="#FFFFFF" stroked="f">
                <v:path arrowok="t"/>
                <v:fill/>
              </v:shape>
            </v:group>
            <v:group style="position:absolute;left:3744;top:2842;width:648;height:185" coordorigin="3744,2842" coordsize="648,185">
              <v:shape style="position:absolute;left:3744;top:2842;width:648;height:185" coordorigin="3744,2842" coordsize="648,185" path="m3744,3027l4393,3027,4393,2842,3744,2842,3744,3027e" filled="t" fillcolor="#FFFFFF" stroked="f">
                <v:path arrowok="t"/>
                <v:fill/>
              </v:shape>
            </v:group>
            <v:group style="position:absolute;left:4501;top:2830;width:667;height:2" coordorigin="4501,2830" coordsize="667,2">
              <v:shape style="position:absolute;left:4501;top:2830;width:667;height:2" coordorigin="4501,2830" coordsize="667,0" path="m4501,2830l5168,2830e" filled="f" stroked="t" strokeweight="2.5pt" strokecolor="#FFFFFF">
                <v:path arrowok="t"/>
              </v:shape>
            </v:group>
            <v:group style="position:absolute;left:4501;top:2854;width:108;height:206" coordorigin="4501,2854" coordsize="108,206">
              <v:shape style="position:absolute;left:4501;top:2854;width:108;height:206" coordorigin="4501,2854" coordsize="108,206" path="m4501,3060l4609,3060,4609,2854,4501,2854,4501,3060e" filled="t" fillcolor="#FFFFFF" stroked="f">
                <v:path arrowok="t"/>
                <v:fill/>
              </v:shape>
            </v:group>
            <v:group style="position:absolute;left:5065;top:2854;width:103;height:206" coordorigin="5065,2854" coordsize="103,206">
              <v:shape style="position:absolute;left:5065;top:2854;width:103;height:206" coordorigin="5065,2854" coordsize="103,206" path="m5065,3060l5168,3060,5168,2854,5065,2854,5065,3060e" filled="t" fillcolor="#FFFFFF" stroked="f">
                <v:path arrowok="t"/>
                <v:fill/>
              </v:shape>
            </v:group>
            <v:group style="position:absolute;left:4609;top:2854;width:456;height:206" coordorigin="4609,2854" coordsize="456,206">
              <v:shape style="position:absolute;left:4609;top:2854;width:456;height:206" coordorigin="4609,2854" coordsize="456,206" path="m4609,3060l5065,3060,5065,2854,4609,2854,4609,3060e" filled="t" fillcolor="#FFFFFF" stroked="f">
                <v:path arrowok="t"/>
                <v:fill/>
              </v:shape>
            </v:group>
            <v:group style="position:absolute;left:5173;top:2842;width:108;height:185" coordorigin="5173,2842" coordsize="108,185">
              <v:shape style="position:absolute;left:5173;top:2842;width:108;height:185" coordorigin="5173,2842" coordsize="108,185" path="m5173,3027l5281,3027,5281,2842,5173,2842,5173,3027e" filled="t" fillcolor="#FFFFFF" stroked="f">
                <v:path arrowok="t"/>
                <v:fill/>
              </v:shape>
            </v:group>
            <v:group style="position:absolute;left:5754;top:2842;width:103;height:185" coordorigin="5754,2842" coordsize="103,185">
              <v:shape style="position:absolute;left:5754;top:2842;width:103;height:185" coordorigin="5754,2842" coordsize="103,185" path="m5754,3027l5857,3027,5857,2842,5754,2842,5754,3027e" filled="t" fillcolor="#FFFFFF" stroked="f">
                <v:path arrowok="t"/>
                <v:fill/>
              </v:shape>
            </v:group>
            <v:group style="position:absolute;left:5173;top:3044;width:684;height:2" coordorigin="5173,3044" coordsize="684,2">
              <v:shape style="position:absolute;left:5173;top:3044;width:684;height:2" coordorigin="5173,3044" coordsize="684,0" path="m5173,3044l5857,3044e" filled="f" stroked="t" strokeweight="1.78pt" strokecolor="#FFFFFF">
                <v:path arrowok="t"/>
              </v:shape>
            </v:group>
            <v:group style="position:absolute;left:5281;top:2842;width:473;height:185" coordorigin="5281,2842" coordsize="473,185">
              <v:shape style="position:absolute;left:5281;top:2842;width:473;height:185" coordorigin="5281,2842" coordsize="473,185" path="m5281,3027l5754,3027,5754,2842,5281,2842,5281,3027e" filled="t" fillcolor="#FFFFFF" stroked="f">
                <v:path arrowok="t"/>
                <v:fill/>
              </v:shape>
            </v:group>
            <v:group style="position:absolute;left:5862;top:2830;width:588;height:2" coordorigin="5862,2830" coordsize="588,2">
              <v:shape style="position:absolute;left:5862;top:2830;width:588;height:2" coordorigin="5862,2830" coordsize="588,0" path="m5862,2830l6450,2830e" filled="f" stroked="t" strokeweight="2.5pt" strokecolor="#FFFFFF">
                <v:path arrowok="t"/>
              </v:shape>
            </v:group>
            <v:group style="position:absolute;left:5862;top:2854;width:108;height:206" coordorigin="5862,2854" coordsize="108,206">
              <v:shape style="position:absolute;left:5862;top:2854;width:108;height:206" coordorigin="5862,2854" coordsize="108,206" path="m5862,3060l5970,3060,5970,2854,5862,2854,5862,3060e" filled="t" fillcolor="#FFFFFF" stroked="f">
                <v:path arrowok="t"/>
                <v:fill/>
              </v:shape>
            </v:group>
            <v:group style="position:absolute;left:6347;top:2854;width:103;height:206" coordorigin="6347,2854" coordsize="103,206">
              <v:shape style="position:absolute;left:6347;top:2854;width:103;height:206" coordorigin="6347,2854" coordsize="103,206" path="m6347,3060l6450,3060,6450,2854,6347,2854,6347,3060e" filled="t" fillcolor="#FFFFFF" stroked="f">
                <v:path arrowok="t"/>
                <v:fill/>
              </v:shape>
            </v:group>
            <v:group style="position:absolute;left:5970;top:2854;width:377;height:206" coordorigin="5970,2854" coordsize="377,206">
              <v:shape style="position:absolute;left:5970;top:2854;width:377;height:206" coordorigin="5970,2854" coordsize="377,206" path="m5970,3060l6347,3060,6347,2854,5970,2854,5970,3060e" filled="t" fillcolor="#FFFFFF" stroked="f">
                <v:path arrowok="t"/>
                <v:fill/>
              </v:shape>
            </v:group>
            <v:group style="position:absolute;left:6455;top:2842;width:108;height:185" coordorigin="6455,2842" coordsize="108,185">
              <v:shape style="position:absolute;left:6455;top:2842;width:108;height:185" coordorigin="6455,2842" coordsize="108,185" path="m6455,3027l6563,3027,6563,2842,6455,2842,6455,3027e" filled="t" fillcolor="#FFFFFF" stroked="f">
                <v:path arrowok="t"/>
                <v:fill/>
              </v:shape>
            </v:group>
            <v:group style="position:absolute;left:7624;top:2842;width:103;height:185" coordorigin="7624,2842" coordsize="103,185">
              <v:shape style="position:absolute;left:7624;top:2842;width:103;height:185" coordorigin="7624,2842" coordsize="103,185" path="m7624,3027l7727,3027,7727,2842,7624,2842,7624,3027e" filled="t" fillcolor="#FFFFFF" stroked="f">
                <v:path arrowok="t"/>
                <v:fill/>
              </v:shape>
            </v:group>
            <v:group style="position:absolute;left:6455;top:3044;width:4700;height:2" coordorigin="6455,3044" coordsize="4700,2">
              <v:shape style="position:absolute;left:6455;top:3044;width:4700;height:2" coordorigin="6455,3044" coordsize="4700,0" path="m6455,3044l11155,3044e" filled="f" stroked="t" strokeweight="1.78pt" strokecolor="#FFFFFF">
                <v:path arrowok="t"/>
              </v:shape>
            </v:group>
            <v:group style="position:absolute;left:6563;top:2842;width:1061;height:185" coordorigin="6563,2842" coordsize="1061,185">
              <v:shape style="position:absolute;left:6563;top:2842;width:1061;height:185" coordorigin="6563,2842" coordsize="1061,185" path="m6563,3027l7624,3027,7624,2842,6563,2842,6563,3027e" filled="t" fillcolor="#FFFFFF" stroked="f">
                <v:path arrowok="t"/>
                <v:fill/>
              </v:shape>
            </v:group>
            <v:group style="position:absolute;left:7732;top:2842;width:108;height:185" coordorigin="7732,2842" coordsize="108,185">
              <v:shape style="position:absolute;left:7732;top:2842;width:108;height:185" coordorigin="7732,2842" coordsize="108,185" path="m7732,3027l7840,3027,7840,2842,7732,2842,7732,3027e" filled="t" fillcolor="#FFFFFF" stroked="f">
                <v:path arrowok="t"/>
                <v:fill/>
              </v:shape>
            </v:group>
            <v:group style="position:absolute;left:8353;top:2842;width:103;height:185" coordorigin="8353,2842" coordsize="103,185">
              <v:shape style="position:absolute;left:8353;top:2842;width:103;height:185" coordorigin="8353,2842" coordsize="103,185" path="m8353,3027l8457,3027,8457,2842,8353,2842,8353,3027e" filled="t" fillcolor="#FFFFFF" stroked="f">
                <v:path arrowok="t"/>
                <v:fill/>
              </v:shape>
            </v:group>
            <v:group style="position:absolute;left:7840;top:2842;width:514;height:185" coordorigin="7840,2842" coordsize="514,185">
              <v:shape style="position:absolute;left:7840;top:2842;width:514;height:185" coordorigin="7840,2842" coordsize="514,185" path="m7840,3027l8353,3027,8353,2842,7840,2842,7840,3027e" filled="t" fillcolor="#FFFFFF" stroked="f">
                <v:path arrowok="t"/>
                <v:fill/>
              </v:shape>
            </v:group>
            <v:group style="position:absolute;left:8461;top:2830;width:108;height:206" coordorigin="8461,2830" coordsize="108,206">
              <v:shape style="position:absolute;left:8461;top:2830;width:108;height:206" coordorigin="8461,2830" coordsize="108,206" path="m8461,3036l8569,3036,8569,2830,8461,2830,8461,3036e" filled="t" fillcolor="#FFFFFF" stroked="f">
                <v:path arrowok="t"/>
                <v:fill/>
              </v:shape>
            </v:group>
            <v:group style="position:absolute;left:9079;top:2830;width:103;height:206" coordorigin="9079,2830" coordsize="103,206">
              <v:shape style="position:absolute;left:9079;top:2830;width:103;height:206" coordorigin="9079,2830" coordsize="103,206" path="m9079,3036l9182,3036,9182,2830,9079,2830,9079,3036e" filled="t" fillcolor="#FFFFFF" stroked="f">
                <v:path arrowok="t"/>
                <v:fill/>
              </v:shape>
            </v:group>
            <v:group style="position:absolute;left:8569;top:2830;width:509;height:206" coordorigin="8569,2830" coordsize="509,206">
              <v:shape style="position:absolute;left:8569;top:2830;width:509;height:206" coordorigin="8569,2830" coordsize="509,206" path="m8569,3036l9079,3036,9079,2830,8569,2830,8569,3036e" filled="t" fillcolor="#FFFFFF" stroked="f">
                <v:path arrowok="t"/>
                <v:fill/>
              </v:shape>
            </v:group>
            <v:group style="position:absolute;left:9187;top:2830;width:108;height:206" coordorigin="9187,2830" coordsize="108,206">
              <v:shape style="position:absolute;left:9187;top:2830;width:108;height:206" coordorigin="9187,2830" coordsize="108,206" path="m9187,3036l9295,3036,9295,2830,9187,2830,9187,3036e" filled="t" fillcolor="#FFFFFF" stroked="f">
                <v:path arrowok="t"/>
                <v:fill/>
              </v:shape>
            </v:group>
            <v:group style="position:absolute;left:9686;top:2830;width:103;height:206" coordorigin="9686,2830" coordsize="103,206">
              <v:shape style="position:absolute;left:9686;top:2830;width:103;height:206" coordorigin="9686,2830" coordsize="103,206" path="m9686,3036l9789,3036,9789,2830,9686,2830,9686,3036e" filled="t" fillcolor="#FFFFFF" stroked="f">
                <v:path arrowok="t"/>
                <v:fill/>
              </v:shape>
            </v:group>
            <v:group style="position:absolute;left:9295;top:2830;width:391;height:206" coordorigin="9295,2830" coordsize="391,206">
              <v:shape style="position:absolute;left:9295;top:2830;width:391;height:206" coordorigin="9295,2830" coordsize="391,206" path="m9295,3036l9686,3036,9686,2830,9295,2830,9295,3036e" filled="t" fillcolor="#FFFFFF" stroked="f">
                <v:path arrowok="t"/>
                <v:fill/>
              </v:shape>
            </v:group>
            <v:group style="position:absolute;left:9794;top:2830;width:108;height:206" coordorigin="9794,2830" coordsize="108,206">
              <v:shape style="position:absolute;left:9794;top:2830;width:108;height:206" coordorigin="9794,2830" coordsize="108,206" path="m9794,3036l9902,3036,9902,2830,9794,2830,9794,3036e" filled="t" fillcolor="#FFFFFF" stroked="f">
                <v:path arrowok="t"/>
                <v:fill/>
              </v:shape>
            </v:group>
            <v:group style="position:absolute;left:10334;top:2830;width:103;height:206" coordorigin="10334,2830" coordsize="103,206">
              <v:shape style="position:absolute;left:10334;top:2830;width:103;height:206" coordorigin="10334,2830" coordsize="103,206" path="m10334,3036l10437,3036,10437,2830,10334,2830,10334,3036e" filled="t" fillcolor="#FFFFFF" stroked="f">
                <v:path arrowok="t"/>
                <v:fill/>
              </v:shape>
            </v:group>
            <v:group style="position:absolute;left:9902;top:2830;width:432;height:206" coordorigin="9902,2830" coordsize="432,206">
              <v:shape style="position:absolute;left:9902;top:2830;width:432;height:206" coordorigin="9902,2830" coordsize="432,206" path="m9902,3036l10334,3036,10334,2830,9902,2830,9902,3036e" filled="t" fillcolor="#FFFFFF" stroked="f">
                <v:path arrowok="t"/>
                <v:fill/>
              </v:shape>
            </v:group>
            <v:group style="position:absolute;left:10442;top:2842;width:108;height:185" coordorigin="10442,2842" coordsize="108,185">
              <v:shape style="position:absolute;left:10442;top:2842;width:108;height:185" coordorigin="10442,2842" coordsize="108,185" path="m10442,3027l10550,3027,10550,2842,10442,2842,10442,3027e" filled="t" fillcolor="#FFFFFF" stroked="f">
                <v:path arrowok="t"/>
                <v:fill/>
              </v:shape>
            </v:group>
            <v:group style="position:absolute;left:11054;top:2842;width:101;height:185" coordorigin="11054,2842" coordsize="101,185">
              <v:shape style="position:absolute;left:11054;top:2842;width:101;height:185" coordorigin="11054,2842" coordsize="101,185" path="m11054,3027l11155,3027,11155,2842,11054,2842,11054,3027e" filled="t" fillcolor="#FFFFFF" stroked="f">
                <v:path arrowok="t"/>
                <v:fill/>
              </v:shape>
            </v:group>
            <v:group style="position:absolute;left:10550;top:2842;width:504;height:185" coordorigin="10550,2842" coordsize="504,185">
              <v:shape style="position:absolute;left:10550;top:2842;width:504;height:185" coordorigin="10550,2842" coordsize="504,185" path="m10550,3027l11054,3027,11054,2842,10550,2842,10550,3027e" filled="t" fillcolor="#FFFFFF" stroked="f">
                <v:path arrowok="t"/>
                <v:fill/>
              </v:shape>
            </v:group>
            <v:group style="position:absolute;left:715;top:2801;width:10452;height:2" coordorigin="715,2801" coordsize="10452,2">
              <v:shape style="position:absolute;left:715;top:2801;width:10452;height:2" coordorigin="715,2801" coordsize="10452,0" path="m715,2801l11167,2801e" filled="f" stroked="t" strokeweight=".580pt" strokecolor="#000000">
                <v:path arrowok="t"/>
              </v:shape>
            </v:group>
            <v:group style="position:absolute;left:725;top:3096;width:1532;height:2" coordorigin="725,3096" coordsize="1532,2">
              <v:shape style="position:absolute;left:725;top:3096;width:1532;height:2" coordorigin="725,3096" coordsize="1532,0" path="m725,3096l2256,3096e" filled="f" stroked="t" strokeweight="2.5pt" strokecolor="#FFFF00">
                <v:path arrowok="t"/>
              </v:shape>
            </v:group>
            <v:group style="position:absolute;left:725;top:3120;width:103;height:206" coordorigin="725,3120" coordsize="103,206">
              <v:shape style="position:absolute;left:725;top:3120;width:103;height:206" coordorigin="725,3120" coordsize="103,206" path="m725,3327l828,3327,828,3120,725,3120,725,3327e" filled="t" fillcolor="#FFFF00" stroked="f">
                <v:path arrowok="t"/>
                <v:fill/>
              </v:shape>
            </v:group>
            <v:group style="position:absolute;left:2153;top:3120;width:103;height:206" coordorigin="2153,3120" coordsize="103,206">
              <v:shape style="position:absolute;left:2153;top:3120;width:103;height:206" coordorigin="2153,3120" coordsize="103,206" path="m2153,3327l2256,3327,2256,3120,2153,3120,2153,3327e" filled="t" fillcolor="#FFFF00" stroked="f">
                <v:path arrowok="t"/>
                <v:fill/>
              </v:shape>
            </v:group>
            <v:group style="position:absolute;left:828;top:3120;width:1325;height:206" coordorigin="828,3120" coordsize="1325,206">
              <v:shape style="position:absolute;left:828;top:3120;width:1325;height:206" coordorigin="828,3120" coordsize="1325,206" path="m828,3327l2153,3327,2153,3120,828,3120,828,3327e" filled="t" fillcolor="#FFFF00" stroked="f">
                <v:path arrowok="t"/>
                <v:fill/>
              </v:shape>
            </v:group>
            <v:group style="position:absolute;left:2261;top:3089;width:2235;height:2" coordorigin="2261,3089" coordsize="2235,2">
              <v:shape style="position:absolute;left:2261;top:3089;width:2235;height:2" coordorigin="2261,3089" coordsize="2235,0" path="m2261,3089l4496,3089e" filled="f" stroked="t" strokeweight="1.78pt" strokecolor="#FFFF00">
                <v:path arrowok="t"/>
              </v:shape>
            </v:group>
            <v:group style="position:absolute;left:2261;top:3106;width:108;height:185" coordorigin="2261,3106" coordsize="108,185">
              <v:shape style="position:absolute;left:2261;top:3106;width:108;height:185" coordorigin="2261,3106" coordsize="108,185" path="m2261,3291l2369,3291,2369,3106,2261,3106,2261,3291e" filled="t" fillcolor="#FFFF00" stroked="f">
                <v:path arrowok="t"/>
                <v:fill/>
              </v:shape>
            </v:group>
            <v:group style="position:absolute;left:2844;top:3106;width:103;height:185" coordorigin="2844,3106" coordsize="103,185">
              <v:shape style="position:absolute;left:2844;top:3106;width:103;height:185" coordorigin="2844,3106" coordsize="103,185" path="m2844,3291l2948,3291,2948,3106,2844,3106,2844,3291e" filled="t" fillcolor="#FFFF00" stroked="f">
                <v:path arrowok="t"/>
                <v:fill/>
              </v:shape>
            </v:group>
            <v:group style="position:absolute;left:2261;top:3290;width:686;height:38" coordorigin="2261,3290" coordsize="686,38">
              <v:shape style="position:absolute;left:2261;top:3290;width:686;height:38" coordorigin="2261,3290" coordsize="686,38" path="m2261,3328l2948,3328,2948,3290,2261,3290,2261,3328xe" filled="t" fillcolor="#FFFF00" stroked="f">
                <v:path arrowok="t"/>
                <v:fill/>
              </v:shape>
            </v:group>
            <v:group style="position:absolute;left:2369;top:3106;width:475;height:185" coordorigin="2369,3106" coordsize="475,185">
              <v:shape style="position:absolute;left:2369;top:3106;width:475;height:185" coordorigin="2369,3106" coordsize="475,185" path="m2369,3291l2844,3291,2844,3106,2369,3106,2369,3291e" filled="t" fillcolor="#FFFF00" stroked="f">
                <v:path arrowok="t"/>
                <v:fill/>
              </v:shape>
            </v:group>
            <v:group style="position:absolute;left:2952;top:3096;width:108;height:206" coordorigin="2952,3096" coordsize="108,206">
              <v:shape style="position:absolute;left:2952;top:3096;width:108;height:206" coordorigin="2952,3096" coordsize="108,206" path="m2952,3303l3060,3303,3060,3096,2952,3096,2952,3303e" filled="t" fillcolor="#FFFF00" stroked="f">
                <v:path arrowok="t"/>
                <v:fill/>
              </v:shape>
            </v:group>
            <v:group style="position:absolute;left:3528;top:3096;width:103;height:206" coordorigin="3528,3096" coordsize="103,206">
              <v:shape style="position:absolute;left:3528;top:3096;width:103;height:206" coordorigin="3528,3096" coordsize="103,206" path="m3528,3303l3632,3303,3632,3096,3528,3096,3528,3303e" filled="t" fillcolor="#FFFF00" stroked="f">
                <v:path arrowok="t"/>
                <v:fill/>
              </v:shape>
            </v:group>
            <v:group style="position:absolute;left:2952;top:3302;width:679;height:26" coordorigin="2952,3302" coordsize="679,26">
              <v:shape style="position:absolute;left:2952;top:3302;width:679;height:26" coordorigin="2952,3302" coordsize="679,26" path="m2952,3328l3632,3328,3632,3302,2952,3302,2952,3328xe" filled="t" fillcolor="#FFFF00" stroked="f">
                <v:path arrowok="t"/>
                <v:fill/>
              </v:shape>
            </v:group>
            <v:group style="position:absolute;left:3060;top:3096;width:468;height:206" coordorigin="3060,3096" coordsize="468,206">
              <v:shape style="position:absolute;left:3060;top:3096;width:468;height:206" coordorigin="3060,3096" coordsize="468,206" path="m3060,3303l3528,3303,3528,3096,3060,3096,3060,3303e" filled="t" fillcolor="#FFFF00" stroked="f">
                <v:path arrowok="t"/>
                <v:fill/>
              </v:shape>
            </v:group>
            <v:group style="position:absolute;left:3636;top:3106;width:108;height:185" coordorigin="3636,3106" coordsize="108,185">
              <v:shape style="position:absolute;left:3636;top:3106;width:108;height:185" coordorigin="3636,3106" coordsize="108,185" path="m3636,3291l3744,3291,3744,3106,3636,3106,3636,3291e" filled="t" fillcolor="#FFFF00" stroked="f">
                <v:path arrowok="t"/>
                <v:fill/>
              </v:shape>
            </v:group>
            <v:group style="position:absolute;left:4393;top:3106;width:103;height:185" coordorigin="4393,3106" coordsize="103,185">
              <v:shape style="position:absolute;left:4393;top:3106;width:103;height:185" coordorigin="4393,3106" coordsize="103,185" path="m4393,3291l4496,3291,4496,3106,4393,3106,4393,3291e" filled="t" fillcolor="#FFFF00" stroked="f">
                <v:path arrowok="t"/>
                <v:fill/>
              </v:shape>
            </v:group>
            <v:group style="position:absolute;left:3636;top:3290;width:860;height:38" coordorigin="3636,3290" coordsize="860,38">
              <v:shape style="position:absolute;left:3636;top:3290;width:860;height:38" coordorigin="3636,3290" coordsize="860,38" path="m3636,3328l4496,3328,4496,3290,3636,3290,3636,3328xe" filled="t" fillcolor="#FFFF00" stroked="f">
                <v:path arrowok="t"/>
                <v:fill/>
              </v:shape>
            </v:group>
            <v:group style="position:absolute;left:3744;top:3106;width:648;height:185" coordorigin="3744,3106" coordsize="648,185">
              <v:shape style="position:absolute;left:3744;top:3106;width:648;height:185" coordorigin="3744,3106" coordsize="648,185" path="m3744,3291l4393,3291,4393,3106,3744,3106,3744,3291e" filled="t" fillcolor="#FFFF00" stroked="f">
                <v:path arrowok="t"/>
                <v:fill/>
              </v:shape>
            </v:group>
            <v:group style="position:absolute;left:4501;top:3096;width:667;height:2" coordorigin="4501,3096" coordsize="667,2">
              <v:shape style="position:absolute;left:4501;top:3096;width:667;height:2" coordorigin="4501,3096" coordsize="667,0" path="m4501,3096l5168,3096e" filled="f" stroked="t" strokeweight="2.5pt" strokecolor="#FFFF00">
                <v:path arrowok="t"/>
              </v:shape>
            </v:group>
            <v:group style="position:absolute;left:4501;top:3120;width:108;height:206" coordorigin="4501,3120" coordsize="108,206">
              <v:shape style="position:absolute;left:4501;top:3120;width:108;height:206" coordorigin="4501,3120" coordsize="108,206" path="m4501,3327l4609,3327,4609,3120,4501,3120,4501,3327e" filled="t" fillcolor="#FFFF00" stroked="f">
                <v:path arrowok="t"/>
                <v:fill/>
              </v:shape>
            </v:group>
            <v:group style="position:absolute;left:5065;top:3120;width:103;height:206" coordorigin="5065,3120" coordsize="103,206">
              <v:shape style="position:absolute;left:5065;top:3120;width:103;height:206" coordorigin="5065,3120" coordsize="103,206" path="m5065,3327l5168,3327,5168,3120,5065,3120,5065,3327e" filled="t" fillcolor="#FFFF00" stroked="f">
                <v:path arrowok="t"/>
                <v:fill/>
              </v:shape>
            </v:group>
            <v:group style="position:absolute;left:4609;top:3120;width:456;height:206" coordorigin="4609,3120" coordsize="456,206">
              <v:shape style="position:absolute;left:4609;top:3120;width:456;height:206" coordorigin="4609,3120" coordsize="456,206" path="m4609,3327l5065,3327,5065,3120,4609,3120,4609,3327e" filled="t" fillcolor="#FFFF00" stroked="f">
                <v:path arrowok="t"/>
                <v:fill/>
              </v:shape>
            </v:group>
            <v:group style="position:absolute;left:5173;top:3089;width:684;height:2" coordorigin="5173,3089" coordsize="684,2">
              <v:shape style="position:absolute;left:5173;top:3089;width:684;height:2" coordorigin="5173,3089" coordsize="684,0" path="m5173,3089l5857,3089e" filled="f" stroked="t" strokeweight="1.78pt" strokecolor="#FFFF00">
                <v:path arrowok="t"/>
              </v:shape>
            </v:group>
            <v:group style="position:absolute;left:5173;top:3106;width:108;height:185" coordorigin="5173,3106" coordsize="108,185">
              <v:shape style="position:absolute;left:5173;top:3106;width:108;height:185" coordorigin="5173,3106" coordsize="108,185" path="m5173,3291l5281,3291,5281,3106,5173,3106,5173,3291e" filled="t" fillcolor="#FFFF00" stroked="f">
                <v:path arrowok="t"/>
                <v:fill/>
              </v:shape>
            </v:group>
            <v:group style="position:absolute;left:5754;top:3106;width:103;height:185" coordorigin="5754,3106" coordsize="103,185">
              <v:shape style="position:absolute;left:5754;top:3106;width:103;height:185" coordorigin="5754,3106" coordsize="103,185" path="m5754,3291l5857,3291,5857,3106,5754,3106,5754,3291e" filled="t" fillcolor="#FFFF00" stroked="f">
                <v:path arrowok="t"/>
                <v:fill/>
              </v:shape>
            </v:group>
            <v:group style="position:absolute;left:5173;top:3290;width:684;height:38" coordorigin="5173,3290" coordsize="684,38">
              <v:shape style="position:absolute;left:5173;top:3290;width:684;height:38" coordorigin="5173,3290" coordsize="684,38" path="m5173,3328l5857,3328,5857,3290,5173,3290,5173,3328xe" filled="t" fillcolor="#FFFF00" stroked="f">
                <v:path arrowok="t"/>
                <v:fill/>
              </v:shape>
            </v:group>
            <v:group style="position:absolute;left:5281;top:3106;width:473;height:185" coordorigin="5281,3106" coordsize="473,185">
              <v:shape style="position:absolute;left:5281;top:3106;width:473;height:185" coordorigin="5281,3106" coordsize="473,185" path="m5281,3291l5754,3291,5754,3106,5281,3106,5281,3291e" filled="t" fillcolor="#FFFF00" stroked="f">
                <v:path arrowok="t"/>
                <v:fill/>
              </v:shape>
            </v:group>
            <v:group style="position:absolute;left:5862;top:3096;width:588;height:2" coordorigin="5862,3096" coordsize="588,2">
              <v:shape style="position:absolute;left:5862;top:3096;width:588;height:2" coordorigin="5862,3096" coordsize="588,0" path="m5862,3096l6450,3096e" filled="f" stroked="t" strokeweight="2.5pt" strokecolor="#FFFF00">
                <v:path arrowok="t"/>
              </v:shape>
            </v:group>
            <v:group style="position:absolute;left:5862;top:3120;width:108;height:206" coordorigin="5862,3120" coordsize="108,206">
              <v:shape style="position:absolute;left:5862;top:3120;width:108;height:206" coordorigin="5862,3120" coordsize="108,206" path="m5862,3327l5970,3327,5970,3120,5862,3120,5862,3327e" filled="t" fillcolor="#FFFF00" stroked="f">
                <v:path arrowok="t"/>
                <v:fill/>
              </v:shape>
            </v:group>
            <v:group style="position:absolute;left:6347;top:3120;width:103;height:206" coordorigin="6347,3120" coordsize="103,206">
              <v:shape style="position:absolute;left:6347;top:3120;width:103;height:206" coordorigin="6347,3120" coordsize="103,206" path="m6347,3327l6450,3327,6450,3120,6347,3120,6347,3327e" filled="t" fillcolor="#FFFF00" stroked="f">
                <v:path arrowok="t"/>
                <v:fill/>
              </v:shape>
            </v:group>
            <v:group style="position:absolute;left:5970;top:3120;width:377;height:206" coordorigin="5970,3120" coordsize="377,206">
              <v:shape style="position:absolute;left:5970;top:3120;width:377;height:206" coordorigin="5970,3120" coordsize="377,206" path="m5970,3327l6347,3327,6347,3120,5970,3120,5970,3327e" filled="t" fillcolor="#FFFF00" stroked="f">
                <v:path arrowok="t"/>
                <v:fill/>
              </v:shape>
            </v:group>
            <v:group style="position:absolute;left:6455;top:3089;width:4700;height:2" coordorigin="6455,3089" coordsize="4700,2">
              <v:shape style="position:absolute;left:6455;top:3089;width:4700;height:2" coordorigin="6455,3089" coordsize="4700,0" path="m6455,3089l11155,3089e" filled="f" stroked="t" strokeweight="1.78pt" strokecolor="#FFFF00">
                <v:path arrowok="t"/>
              </v:shape>
            </v:group>
            <v:group style="position:absolute;left:6455;top:3106;width:108;height:185" coordorigin="6455,3106" coordsize="108,185">
              <v:shape style="position:absolute;left:6455;top:3106;width:108;height:185" coordorigin="6455,3106" coordsize="108,185" path="m6455,3291l6563,3291,6563,3106,6455,3106,6455,3291e" filled="t" fillcolor="#FFFF00" stroked="f">
                <v:path arrowok="t"/>
                <v:fill/>
              </v:shape>
            </v:group>
            <v:group style="position:absolute;left:7624;top:3106;width:103;height:185" coordorigin="7624,3106" coordsize="103,185">
              <v:shape style="position:absolute;left:7624;top:3106;width:103;height:185" coordorigin="7624,3106" coordsize="103,185" path="m7624,3291l7727,3291,7727,3106,7624,3106,7624,3291e" filled="t" fillcolor="#FFFF00" stroked="f">
                <v:path arrowok="t"/>
                <v:fill/>
              </v:shape>
            </v:group>
            <v:group style="position:absolute;left:6455;top:3290;width:2002;height:38" coordorigin="6455,3290" coordsize="2002,38">
              <v:shape style="position:absolute;left:6455;top:3290;width:2002;height:38" coordorigin="6455,3290" coordsize="2002,38" path="m6455,3328l8457,3328,8457,3290,6455,3290,6455,3328xe" filled="t" fillcolor="#FFFF00" stroked="f">
                <v:path arrowok="t"/>
                <v:fill/>
              </v:shape>
            </v:group>
            <v:group style="position:absolute;left:6563;top:3106;width:1061;height:185" coordorigin="6563,3106" coordsize="1061,185">
              <v:shape style="position:absolute;left:6563;top:3106;width:1061;height:185" coordorigin="6563,3106" coordsize="1061,185" path="m6563,3291l7624,3291,7624,3106,6563,3106,6563,3291e" filled="t" fillcolor="#FFFF00" stroked="f">
                <v:path arrowok="t"/>
                <v:fill/>
              </v:shape>
            </v:group>
            <v:group style="position:absolute;left:7732;top:3106;width:108;height:185" coordorigin="7732,3106" coordsize="108,185">
              <v:shape style="position:absolute;left:7732;top:3106;width:108;height:185" coordorigin="7732,3106" coordsize="108,185" path="m7732,3291l7840,3291,7840,3106,7732,3106,7732,3291e" filled="t" fillcolor="#FFFF00" stroked="f">
                <v:path arrowok="t"/>
                <v:fill/>
              </v:shape>
            </v:group>
            <v:group style="position:absolute;left:8353;top:3106;width:103;height:185" coordorigin="8353,3106" coordsize="103,185">
              <v:shape style="position:absolute;left:8353;top:3106;width:103;height:185" coordorigin="8353,3106" coordsize="103,185" path="m8353,3291l8457,3291,8457,3106,8353,3106,8353,3291e" filled="t" fillcolor="#FFFF00" stroked="f">
                <v:path arrowok="t"/>
                <v:fill/>
              </v:shape>
            </v:group>
            <v:group style="position:absolute;left:7840;top:3106;width:514;height:185" coordorigin="7840,3106" coordsize="514,185">
              <v:shape style="position:absolute;left:7840;top:3106;width:514;height:185" coordorigin="7840,3106" coordsize="514,185" path="m7840,3291l8353,3291,8353,3106,7840,3106,7840,3291e" filled="t" fillcolor="#FFFF00" stroked="f">
                <v:path arrowok="t"/>
                <v:fill/>
              </v:shape>
            </v:group>
            <v:group style="position:absolute;left:8461;top:3096;width:108;height:206" coordorigin="8461,3096" coordsize="108,206">
              <v:shape style="position:absolute;left:8461;top:3096;width:108;height:206" coordorigin="8461,3096" coordsize="108,206" path="m8461,3303l8569,3303,8569,3096,8461,3096,8461,3303e" filled="t" fillcolor="#FFFF00" stroked="f">
                <v:path arrowok="t"/>
                <v:fill/>
              </v:shape>
            </v:group>
            <v:group style="position:absolute;left:9079;top:3096;width:103;height:206" coordorigin="9079,3096" coordsize="103,206">
              <v:shape style="position:absolute;left:9079;top:3096;width:103;height:206" coordorigin="9079,3096" coordsize="103,206" path="m9079,3303l9182,3303,9182,3096,9079,3096,9079,3303e" filled="t" fillcolor="#FFFF00" stroked="f">
                <v:path arrowok="t"/>
                <v:fill/>
              </v:shape>
            </v:group>
            <v:group style="position:absolute;left:8461;top:3302;width:1976;height:26" coordorigin="8461,3302" coordsize="1976,26">
              <v:shape style="position:absolute;left:8461;top:3302;width:1976;height:26" coordorigin="8461,3302" coordsize="1976,26" path="m8461,3328l10437,3328,10437,3302,8461,3302,8461,3328xe" filled="t" fillcolor="#FFFF00" stroked="f">
                <v:path arrowok="t"/>
                <v:fill/>
              </v:shape>
            </v:group>
            <v:group style="position:absolute;left:8569;top:3096;width:509;height:206" coordorigin="8569,3096" coordsize="509,206">
              <v:shape style="position:absolute;left:8569;top:3096;width:509;height:206" coordorigin="8569,3096" coordsize="509,206" path="m8569,3303l9079,3303,9079,3096,8569,3096,8569,3303e" filled="t" fillcolor="#FFFF00" stroked="f">
                <v:path arrowok="t"/>
                <v:fill/>
              </v:shape>
            </v:group>
            <v:group style="position:absolute;left:9187;top:3096;width:108;height:206" coordorigin="9187,3096" coordsize="108,206">
              <v:shape style="position:absolute;left:9187;top:3096;width:108;height:206" coordorigin="9187,3096" coordsize="108,206" path="m9187,3303l9295,3303,9295,3096,9187,3096,9187,3303e" filled="t" fillcolor="#FFFF00" stroked="f">
                <v:path arrowok="t"/>
                <v:fill/>
              </v:shape>
            </v:group>
            <v:group style="position:absolute;left:9686;top:3096;width:103;height:206" coordorigin="9686,3096" coordsize="103,206">
              <v:shape style="position:absolute;left:9686;top:3096;width:103;height:206" coordorigin="9686,3096" coordsize="103,206" path="m9686,3303l9789,3303,9789,3096,9686,3096,9686,3303e" filled="t" fillcolor="#FFFF00" stroked="f">
                <v:path arrowok="t"/>
                <v:fill/>
              </v:shape>
            </v:group>
            <v:group style="position:absolute;left:9295;top:3096;width:391;height:206" coordorigin="9295,3096" coordsize="391,206">
              <v:shape style="position:absolute;left:9295;top:3096;width:391;height:206" coordorigin="9295,3096" coordsize="391,206" path="m9295,3303l9686,3303,9686,3096,9295,3096,9295,3303e" filled="t" fillcolor="#FFFF00" stroked="f">
                <v:path arrowok="t"/>
                <v:fill/>
              </v:shape>
            </v:group>
            <v:group style="position:absolute;left:9794;top:3096;width:108;height:206" coordorigin="9794,3096" coordsize="108,206">
              <v:shape style="position:absolute;left:9794;top:3096;width:108;height:206" coordorigin="9794,3096" coordsize="108,206" path="m9794,3303l9902,3303,9902,3096,9794,3096,9794,3303e" filled="t" fillcolor="#FFFF00" stroked="f">
                <v:path arrowok="t"/>
                <v:fill/>
              </v:shape>
            </v:group>
            <v:group style="position:absolute;left:10334;top:3096;width:103;height:206" coordorigin="10334,3096" coordsize="103,206">
              <v:shape style="position:absolute;left:10334;top:3096;width:103;height:206" coordorigin="10334,3096" coordsize="103,206" path="m10334,3303l10437,3303,10437,3096,10334,3096,10334,3303e" filled="t" fillcolor="#FFFF00" stroked="f">
                <v:path arrowok="t"/>
                <v:fill/>
              </v:shape>
            </v:group>
            <v:group style="position:absolute;left:9902;top:3096;width:432;height:206" coordorigin="9902,3096" coordsize="432,206">
              <v:shape style="position:absolute;left:9902;top:3096;width:432;height:206" coordorigin="9902,3096" coordsize="432,206" path="m9902,3303l10334,3303,10334,3096,9902,3096,9902,3303e" filled="t" fillcolor="#FFFF00" stroked="f">
                <v:path arrowok="t"/>
                <v:fill/>
              </v:shape>
            </v:group>
            <v:group style="position:absolute;left:10442;top:3106;width:108;height:185" coordorigin="10442,3106" coordsize="108,185">
              <v:shape style="position:absolute;left:10442;top:3106;width:108;height:185" coordorigin="10442,3106" coordsize="108,185" path="m10442,3291l10550,3291,10550,3106,10442,3106,10442,3291e" filled="t" fillcolor="#FFFF00" stroked="f">
                <v:path arrowok="t"/>
                <v:fill/>
              </v:shape>
            </v:group>
            <v:group style="position:absolute;left:11054;top:3106;width:101;height:185" coordorigin="11054,3106" coordsize="101,185">
              <v:shape style="position:absolute;left:11054;top:3106;width:101;height:185" coordorigin="11054,3106" coordsize="101,185" path="m11054,3291l11155,3291,11155,3106,11054,3106,11054,3291e" filled="t" fillcolor="#FFFF00" stroked="f">
                <v:path arrowok="t"/>
                <v:fill/>
              </v:shape>
            </v:group>
            <v:group style="position:absolute;left:10442;top:3290;width:713;height:38" coordorigin="10442,3290" coordsize="713,38">
              <v:shape style="position:absolute;left:10442;top:3290;width:713;height:38" coordorigin="10442,3290" coordsize="713,38" path="m10442,3328l11155,3328,11155,3290,10442,3290,10442,3328xe" filled="t" fillcolor="#FFFF00" stroked="f">
                <v:path arrowok="t"/>
                <v:fill/>
              </v:shape>
            </v:group>
            <v:group style="position:absolute;left:10550;top:3106;width:504;height:185" coordorigin="10550,3106" coordsize="504,185">
              <v:shape style="position:absolute;left:10550;top:3106;width:504;height:185" coordorigin="10550,3106" coordsize="504,185" path="m10550,3291l11054,3291,11054,3106,10550,3106,10550,3291e" filled="t" fillcolor="#FFFF00" stroked="f">
                <v:path arrowok="t"/>
                <v:fill/>
              </v:shape>
            </v:group>
            <v:group style="position:absolute;left:715;top:3065;width:10452;height:2" coordorigin="715,3065" coordsize="10452,2">
              <v:shape style="position:absolute;left:715;top:3065;width:10452;height:2" coordorigin="715,3065" coordsize="10452,0" path="m715,3065l11167,3065e" filled="f" stroked="t" strokeweight=".580pt" strokecolor="#000000">
                <v:path arrowok="t"/>
              </v:shape>
            </v:group>
            <v:group style="position:absolute;left:725;top:3360;width:1532;height:2" coordorigin="725,3360" coordsize="1532,2">
              <v:shape style="position:absolute;left:725;top:3360;width:1532;height:2" coordorigin="725,3360" coordsize="1532,0" path="m725,3360l2256,3360e" filled="f" stroked="t" strokeweight="2.5pt" strokecolor="#FFFFFF">
                <v:path arrowok="t"/>
              </v:shape>
            </v:group>
            <v:group style="position:absolute;left:725;top:3384;width:103;height:206" coordorigin="725,3384" coordsize="103,206">
              <v:shape style="position:absolute;left:725;top:3384;width:103;height:206" coordorigin="725,3384" coordsize="103,206" path="m725,3591l828,3591,828,3384,725,3384,725,3591e" filled="t" fillcolor="#FFFFFF" stroked="f">
                <v:path arrowok="t"/>
                <v:fill/>
              </v:shape>
            </v:group>
            <v:group style="position:absolute;left:2153;top:3384;width:103;height:206" coordorigin="2153,3384" coordsize="103,206">
              <v:shape style="position:absolute;left:2153;top:3384;width:103;height:206" coordorigin="2153,3384" coordsize="103,206" path="m2153,3591l2256,3591,2256,3384,2153,3384,2153,3591e" filled="t" fillcolor="#FFFFFF" stroked="f">
                <v:path arrowok="t"/>
                <v:fill/>
              </v:shape>
            </v:group>
            <v:group style="position:absolute;left:828;top:3384;width:1325;height:206" coordorigin="828,3384" coordsize="1325,206">
              <v:shape style="position:absolute;left:828;top:3384;width:1325;height:206" coordorigin="828,3384" coordsize="1325,206" path="m828,3591l2153,3591,2153,3384,828,3384,828,3591e" filled="t" fillcolor="#FFFFFF" stroked="f">
                <v:path arrowok="t"/>
                <v:fill/>
              </v:shape>
            </v:group>
            <v:group style="position:absolute;left:2261;top:3335;width:686;height:38" coordorigin="2261,3335" coordsize="686,38">
              <v:shape style="position:absolute;left:2261;top:3335;width:686;height:38" coordorigin="2261,3335" coordsize="686,38" path="m2261,3373l2948,3373,2948,3335,2261,3335,2261,3373xe" filled="t" fillcolor="#FFFFFF" stroked="f">
                <v:path arrowok="t"/>
                <v:fill/>
              </v:shape>
            </v:group>
            <v:group style="position:absolute;left:2261;top:3372;width:108;height:182" coordorigin="2261,3372" coordsize="108,182">
              <v:shape style="position:absolute;left:2261;top:3372;width:108;height:182" coordorigin="2261,3372" coordsize="108,182" path="m2261,3555l2369,3555,2369,3372,2261,3372,2261,3555e" filled="t" fillcolor="#FFFFFF" stroked="f">
                <v:path arrowok="t"/>
                <v:fill/>
              </v:shape>
            </v:group>
            <v:group style="position:absolute;left:2844;top:3372;width:103;height:182" coordorigin="2844,3372" coordsize="103,182">
              <v:shape style="position:absolute;left:2844;top:3372;width:103;height:182" coordorigin="2844,3372" coordsize="103,182" path="m2844,3555l2948,3555,2948,3372,2844,3372,2844,3555e" filled="t" fillcolor="#FFFFFF" stroked="f">
                <v:path arrowok="t"/>
                <v:fill/>
              </v:shape>
            </v:group>
            <v:group style="position:absolute;left:2261;top:3554;width:686;height:38" coordorigin="2261,3554" coordsize="686,38">
              <v:shape style="position:absolute;left:2261;top:3554;width:686;height:38" coordorigin="2261,3554" coordsize="686,38" path="m2261,3592l2948,3592,2948,3554,2261,3554,2261,3592xe" filled="t" fillcolor="#FFFFFF" stroked="f">
                <v:path arrowok="t"/>
                <v:fill/>
              </v:shape>
            </v:group>
            <v:group style="position:absolute;left:2369;top:3372;width:475;height:182" coordorigin="2369,3372" coordsize="475,182">
              <v:shape style="position:absolute;left:2369;top:3372;width:475;height:182" coordorigin="2369,3372" coordsize="475,182" path="m2369,3555l2844,3555,2844,3372,2369,3372,2369,3555e" filled="t" fillcolor="#FFFFFF" stroked="f">
                <v:path arrowok="t"/>
                <v:fill/>
              </v:shape>
            </v:group>
            <v:group style="position:absolute;left:2952;top:3335;width:679;height:26" coordorigin="2952,3335" coordsize="679,26">
              <v:shape style="position:absolute;left:2952;top:3335;width:679;height:26" coordorigin="2952,3335" coordsize="679,26" path="m2952,3361l3632,3361,3632,3335,2952,3335,2952,3361xe" filled="t" fillcolor="#FFFFFF" stroked="f">
                <v:path arrowok="t"/>
                <v:fill/>
              </v:shape>
            </v:group>
            <v:group style="position:absolute;left:2952;top:3360;width:108;height:206" coordorigin="2952,3360" coordsize="108,206">
              <v:shape style="position:absolute;left:2952;top:3360;width:108;height:206" coordorigin="2952,3360" coordsize="108,206" path="m2952,3567l3060,3567,3060,3360,2952,3360,2952,3567e" filled="t" fillcolor="#FFFFFF" stroked="f">
                <v:path arrowok="t"/>
                <v:fill/>
              </v:shape>
            </v:group>
            <v:group style="position:absolute;left:3528;top:3360;width:103;height:206" coordorigin="3528,3360" coordsize="103,206">
              <v:shape style="position:absolute;left:3528;top:3360;width:103;height:206" coordorigin="3528,3360" coordsize="103,206" path="m3528,3567l3632,3567,3632,3360,3528,3360,3528,3567e" filled="t" fillcolor="#FFFFFF" stroked="f">
                <v:path arrowok="t"/>
                <v:fill/>
              </v:shape>
            </v:group>
            <v:group style="position:absolute;left:2952;top:3566;width:679;height:26" coordorigin="2952,3566" coordsize="679,26">
              <v:shape style="position:absolute;left:2952;top:3566;width:679;height:26" coordorigin="2952,3566" coordsize="679,26" path="m2952,3592l3632,3592,3632,3566,2952,3566,2952,3592xe" filled="t" fillcolor="#FFFFFF" stroked="f">
                <v:path arrowok="t"/>
                <v:fill/>
              </v:shape>
            </v:group>
            <v:group style="position:absolute;left:3060;top:3360;width:468;height:206" coordorigin="3060,3360" coordsize="468,206">
              <v:shape style="position:absolute;left:3060;top:3360;width:468;height:206" coordorigin="3060,3360" coordsize="468,206" path="m3060,3567l3528,3567,3528,3360,3060,3360,3060,3567e" filled="t" fillcolor="#FFFFFF" stroked="f">
                <v:path arrowok="t"/>
                <v:fill/>
              </v:shape>
            </v:group>
            <v:group style="position:absolute;left:3636;top:3335;width:860;height:38" coordorigin="3636,3335" coordsize="860,38">
              <v:shape style="position:absolute;left:3636;top:3335;width:860;height:38" coordorigin="3636,3335" coordsize="860,38" path="m3636,3373l4496,3373,4496,3335,3636,3335,3636,3373xe" filled="t" fillcolor="#FFFFFF" stroked="f">
                <v:path arrowok="t"/>
                <v:fill/>
              </v:shape>
            </v:group>
            <v:group style="position:absolute;left:3636;top:3372;width:108;height:182" coordorigin="3636,3372" coordsize="108,182">
              <v:shape style="position:absolute;left:3636;top:3372;width:108;height:182" coordorigin="3636,3372" coordsize="108,182" path="m3636,3555l3744,3555,3744,3372,3636,3372,3636,3555e" filled="t" fillcolor="#FFFFFF" stroked="f">
                <v:path arrowok="t"/>
                <v:fill/>
              </v:shape>
            </v:group>
            <v:group style="position:absolute;left:4393;top:3372;width:103;height:182" coordorigin="4393,3372" coordsize="103,182">
              <v:shape style="position:absolute;left:4393;top:3372;width:103;height:182" coordorigin="4393,3372" coordsize="103,182" path="m4393,3555l4496,3555,4496,3372,4393,3372,4393,3555e" filled="t" fillcolor="#FFFFFF" stroked="f">
                <v:path arrowok="t"/>
                <v:fill/>
              </v:shape>
            </v:group>
            <v:group style="position:absolute;left:3636;top:3554;width:860;height:38" coordorigin="3636,3554" coordsize="860,38">
              <v:shape style="position:absolute;left:3636;top:3554;width:860;height:38" coordorigin="3636,3554" coordsize="860,38" path="m3636,3592l4496,3592,4496,3554,3636,3554,3636,3592xe" filled="t" fillcolor="#FFFFFF" stroked="f">
                <v:path arrowok="t"/>
                <v:fill/>
              </v:shape>
            </v:group>
            <v:group style="position:absolute;left:3744;top:3372;width:648;height:182" coordorigin="3744,3372" coordsize="648,182">
              <v:shape style="position:absolute;left:3744;top:3372;width:648;height:182" coordorigin="3744,3372" coordsize="648,182" path="m3744,3555l4393,3555,4393,3372,3744,3372,3744,3555e" filled="t" fillcolor="#FFFFFF" stroked="f">
                <v:path arrowok="t"/>
                <v:fill/>
              </v:shape>
            </v:group>
            <v:group style="position:absolute;left:4501;top:3360;width:667;height:2" coordorigin="4501,3360" coordsize="667,2">
              <v:shape style="position:absolute;left:4501;top:3360;width:667;height:2" coordorigin="4501,3360" coordsize="667,0" path="m4501,3360l5168,3360e" filled="f" stroked="t" strokeweight="2.5pt" strokecolor="#FFFFFF">
                <v:path arrowok="t"/>
              </v:shape>
            </v:group>
            <v:group style="position:absolute;left:4501;top:3384;width:108;height:206" coordorigin="4501,3384" coordsize="108,206">
              <v:shape style="position:absolute;left:4501;top:3384;width:108;height:206" coordorigin="4501,3384" coordsize="108,206" path="m4501,3591l4609,3591,4609,3384,4501,3384,4501,3591e" filled="t" fillcolor="#FFFFFF" stroked="f">
                <v:path arrowok="t"/>
                <v:fill/>
              </v:shape>
            </v:group>
            <v:group style="position:absolute;left:5065;top:3384;width:103;height:206" coordorigin="5065,3384" coordsize="103,206">
              <v:shape style="position:absolute;left:5065;top:3384;width:103;height:206" coordorigin="5065,3384" coordsize="103,206" path="m5065,3591l5168,3591,5168,3384,5065,3384,5065,3591e" filled="t" fillcolor="#FFFFFF" stroked="f">
                <v:path arrowok="t"/>
                <v:fill/>
              </v:shape>
            </v:group>
            <v:group style="position:absolute;left:4609;top:3384;width:456;height:206" coordorigin="4609,3384" coordsize="456,206">
              <v:shape style="position:absolute;left:4609;top:3384;width:456;height:206" coordorigin="4609,3384" coordsize="456,206" path="m4609,3591l5065,3591,5065,3384,4609,3384,4609,3591e" filled="t" fillcolor="#FFFFFF" stroked="f">
                <v:path arrowok="t"/>
                <v:fill/>
              </v:shape>
            </v:group>
            <v:group style="position:absolute;left:5173;top:3335;width:684;height:38" coordorigin="5173,3335" coordsize="684,38">
              <v:shape style="position:absolute;left:5173;top:3335;width:684;height:38" coordorigin="5173,3335" coordsize="684,38" path="m5173,3373l5857,3373,5857,3335,5173,3335,5173,3373xe" filled="t" fillcolor="#FFFFFF" stroked="f">
                <v:path arrowok="t"/>
                <v:fill/>
              </v:shape>
            </v:group>
            <v:group style="position:absolute;left:5173;top:3372;width:108;height:182" coordorigin="5173,3372" coordsize="108,182">
              <v:shape style="position:absolute;left:5173;top:3372;width:108;height:182" coordorigin="5173,3372" coordsize="108,182" path="m5173,3555l5281,3555,5281,3372,5173,3372,5173,3555e" filled="t" fillcolor="#FFFFFF" stroked="f">
                <v:path arrowok="t"/>
                <v:fill/>
              </v:shape>
            </v:group>
            <v:group style="position:absolute;left:5754;top:3372;width:103;height:182" coordorigin="5754,3372" coordsize="103,182">
              <v:shape style="position:absolute;left:5754;top:3372;width:103;height:182" coordorigin="5754,3372" coordsize="103,182" path="m5754,3555l5857,3555,5857,3372,5754,3372,5754,3555e" filled="t" fillcolor="#FFFFFF" stroked="f">
                <v:path arrowok="t"/>
                <v:fill/>
              </v:shape>
            </v:group>
            <v:group style="position:absolute;left:5173;top:3554;width:684;height:38" coordorigin="5173,3554" coordsize="684,38">
              <v:shape style="position:absolute;left:5173;top:3554;width:684;height:38" coordorigin="5173,3554" coordsize="684,38" path="m5173,3592l5857,3592,5857,3554,5173,3554,5173,3592xe" filled="t" fillcolor="#FFFFFF" stroked="f">
                <v:path arrowok="t"/>
                <v:fill/>
              </v:shape>
            </v:group>
            <v:group style="position:absolute;left:5281;top:3372;width:473;height:182" coordorigin="5281,3372" coordsize="473,182">
              <v:shape style="position:absolute;left:5281;top:3372;width:473;height:182" coordorigin="5281,3372" coordsize="473,182" path="m5281,3555l5754,3555,5754,3372,5281,3372,5281,3555e" filled="t" fillcolor="#FFFFFF" stroked="f">
                <v:path arrowok="t"/>
                <v:fill/>
              </v:shape>
            </v:group>
            <v:group style="position:absolute;left:5862;top:3360;width:588;height:2" coordorigin="5862,3360" coordsize="588,2">
              <v:shape style="position:absolute;left:5862;top:3360;width:588;height:2" coordorigin="5862,3360" coordsize="588,0" path="m5862,3360l6450,3360e" filled="f" stroked="t" strokeweight="2.5pt" strokecolor="#FFFFFF">
                <v:path arrowok="t"/>
              </v:shape>
            </v:group>
            <v:group style="position:absolute;left:5862;top:3384;width:108;height:206" coordorigin="5862,3384" coordsize="108,206">
              <v:shape style="position:absolute;left:5862;top:3384;width:108;height:206" coordorigin="5862,3384" coordsize="108,206" path="m5862,3591l5970,3591,5970,3384,5862,3384,5862,3591e" filled="t" fillcolor="#FFFFFF" stroked="f">
                <v:path arrowok="t"/>
                <v:fill/>
              </v:shape>
            </v:group>
            <v:group style="position:absolute;left:6347;top:3384;width:103;height:206" coordorigin="6347,3384" coordsize="103,206">
              <v:shape style="position:absolute;left:6347;top:3384;width:103;height:206" coordorigin="6347,3384" coordsize="103,206" path="m6347,3591l6450,3591,6450,3384,6347,3384,6347,3591e" filled="t" fillcolor="#FFFFFF" stroked="f">
                <v:path arrowok="t"/>
                <v:fill/>
              </v:shape>
            </v:group>
            <v:group style="position:absolute;left:5970;top:3384;width:377;height:206" coordorigin="5970,3384" coordsize="377,206">
              <v:shape style="position:absolute;left:5970;top:3384;width:377;height:206" coordorigin="5970,3384" coordsize="377,206" path="m5970,3591l6347,3591,6347,3384,5970,3384,5970,3591e" filled="t" fillcolor="#FFFFFF" stroked="f">
                <v:path arrowok="t"/>
                <v:fill/>
              </v:shape>
            </v:group>
            <v:group style="position:absolute;left:6455;top:3335;width:2002;height:38" coordorigin="6455,3335" coordsize="2002,38">
              <v:shape style="position:absolute;left:6455;top:3335;width:2002;height:38" coordorigin="6455,3335" coordsize="2002,38" path="m6455,3373l8457,3373,8457,3335,6455,3335,6455,3373xe" filled="t" fillcolor="#FFFFFF" stroked="f">
                <v:path arrowok="t"/>
                <v:fill/>
              </v:shape>
            </v:group>
            <v:group style="position:absolute;left:6455;top:3372;width:108;height:182" coordorigin="6455,3372" coordsize="108,182">
              <v:shape style="position:absolute;left:6455;top:3372;width:108;height:182" coordorigin="6455,3372" coordsize="108,182" path="m6455,3555l6563,3555,6563,3372,6455,3372,6455,3555e" filled="t" fillcolor="#FFFFFF" stroked="f">
                <v:path arrowok="t"/>
                <v:fill/>
              </v:shape>
            </v:group>
            <v:group style="position:absolute;left:7624;top:3372;width:103;height:182" coordorigin="7624,3372" coordsize="103,182">
              <v:shape style="position:absolute;left:7624;top:3372;width:103;height:182" coordorigin="7624,3372" coordsize="103,182" path="m7624,3555l7727,3555,7727,3372,7624,3372,7624,3555e" filled="t" fillcolor="#FFFFFF" stroked="f">
                <v:path arrowok="t"/>
                <v:fill/>
              </v:shape>
            </v:group>
            <v:group style="position:absolute;left:6455;top:3554;width:2002;height:38" coordorigin="6455,3554" coordsize="2002,38">
              <v:shape style="position:absolute;left:6455;top:3554;width:2002;height:38" coordorigin="6455,3554" coordsize="2002,38" path="m6455,3592l8457,3592,8457,3554,6455,3554,6455,3592xe" filled="t" fillcolor="#FFFFFF" stroked="f">
                <v:path arrowok="t"/>
                <v:fill/>
              </v:shape>
            </v:group>
            <v:group style="position:absolute;left:6563;top:3372;width:1061;height:182" coordorigin="6563,3372" coordsize="1061,182">
              <v:shape style="position:absolute;left:6563;top:3372;width:1061;height:182" coordorigin="6563,3372" coordsize="1061,182" path="m6563,3555l7624,3555,7624,3372,6563,3372,6563,3555e" filled="t" fillcolor="#FFFFFF" stroked="f">
                <v:path arrowok="t"/>
                <v:fill/>
              </v:shape>
            </v:group>
            <v:group style="position:absolute;left:7732;top:3372;width:108;height:182" coordorigin="7732,3372" coordsize="108,182">
              <v:shape style="position:absolute;left:7732;top:3372;width:108;height:182" coordorigin="7732,3372" coordsize="108,182" path="m7732,3555l7840,3555,7840,3372,7732,3372,7732,3555e" filled="t" fillcolor="#FFFFFF" stroked="f">
                <v:path arrowok="t"/>
                <v:fill/>
              </v:shape>
            </v:group>
            <v:group style="position:absolute;left:8353;top:3372;width:103;height:182" coordorigin="8353,3372" coordsize="103,182">
              <v:shape style="position:absolute;left:8353;top:3372;width:103;height:182" coordorigin="8353,3372" coordsize="103,182" path="m8353,3555l8457,3555,8457,3372,8353,3372,8353,3555e" filled="t" fillcolor="#FFFFFF" stroked="f">
                <v:path arrowok="t"/>
                <v:fill/>
              </v:shape>
            </v:group>
            <v:group style="position:absolute;left:7840;top:3372;width:514;height:182" coordorigin="7840,3372" coordsize="514,182">
              <v:shape style="position:absolute;left:7840;top:3372;width:514;height:182" coordorigin="7840,3372" coordsize="514,182" path="m7840,3555l8353,3555,8353,3372,7840,3372,7840,3555e" filled="t" fillcolor="#FFFFFF" stroked="f">
                <v:path arrowok="t"/>
                <v:fill/>
              </v:shape>
            </v:group>
            <v:group style="position:absolute;left:8461;top:3335;width:1976;height:26" coordorigin="8461,3335" coordsize="1976,26">
              <v:shape style="position:absolute;left:8461;top:3335;width:1976;height:26" coordorigin="8461,3335" coordsize="1976,26" path="m8461,3361l10437,3361,10437,3335,8461,3335,8461,3361xe" filled="t" fillcolor="#FFFFFF" stroked="f">
                <v:path arrowok="t"/>
                <v:fill/>
              </v:shape>
            </v:group>
            <v:group style="position:absolute;left:8461;top:3360;width:108;height:206" coordorigin="8461,3360" coordsize="108,206">
              <v:shape style="position:absolute;left:8461;top:3360;width:108;height:206" coordorigin="8461,3360" coordsize="108,206" path="m8461,3567l8569,3567,8569,3360,8461,3360,8461,3567e" filled="t" fillcolor="#FFFFFF" stroked="f">
                <v:path arrowok="t"/>
                <v:fill/>
              </v:shape>
            </v:group>
            <v:group style="position:absolute;left:9079;top:3360;width:103;height:206" coordorigin="9079,3360" coordsize="103,206">
              <v:shape style="position:absolute;left:9079;top:3360;width:103;height:206" coordorigin="9079,3360" coordsize="103,206" path="m9079,3567l9182,3567,9182,3360,9079,3360,9079,3567e" filled="t" fillcolor="#FFFFFF" stroked="f">
                <v:path arrowok="t"/>
                <v:fill/>
              </v:shape>
            </v:group>
            <v:group style="position:absolute;left:8461;top:3566;width:1976;height:26" coordorigin="8461,3566" coordsize="1976,26">
              <v:shape style="position:absolute;left:8461;top:3566;width:1976;height:26" coordorigin="8461,3566" coordsize="1976,26" path="m8461,3592l10437,3592,10437,3566,8461,3566,8461,3592xe" filled="t" fillcolor="#FFFFFF" stroked="f">
                <v:path arrowok="t"/>
                <v:fill/>
              </v:shape>
            </v:group>
            <v:group style="position:absolute;left:8569;top:3360;width:509;height:206" coordorigin="8569,3360" coordsize="509,206">
              <v:shape style="position:absolute;left:8569;top:3360;width:509;height:206" coordorigin="8569,3360" coordsize="509,206" path="m8569,3567l9079,3567,9079,3360,8569,3360,8569,3567e" filled="t" fillcolor="#FFFFFF" stroked="f">
                <v:path arrowok="t"/>
                <v:fill/>
              </v:shape>
            </v:group>
            <v:group style="position:absolute;left:9187;top:3360;width:108;height:206" coordorigin="9187,3360" coordsize="108,206">
              <v:shape style="position:absolute;left:9187;top:3360;width:108;height:206" coordorigin="9187,3360" coordsize="108,206" path="m9187,3567l9295,3567,9295,3360,9187,3360,9187,3567e" filled="t" fillcolor="#FFFFFF" stroked="f">
                <v:path arrowok="t"/>
                <v:fill/>
              </v:shape>
            </v:group>
            <v:group style="position:absolute;left:9686;top:3360;width:103;height:206" coordorigin="9686,3360" coordsize="103,206">
              <v:shape style="position:absolute;left:9686;top:3360;width:103;height:206" coordorigin="9686,3360" coordsize="103,206" path="m9686,3567l9789,3567,9789,3360,9686,3360,9686,3567e" filled="t" fillcolor="#FFFFFF" stroked="f">
                <v:path arrowok="t"/>
                <v:fill/>
              </v:shape>
            </v:group>
            <v:group style="position:absolute;left:9295;top:3360;width:391;height:206" coordorigin="9295,3360" coordsize="391,206">
              <v:shape style="position:absolute;left:9295;top:3360;width:391;height:206" coordorigin="9295,3360" coordsize="391,206" path="m9295,3567l9686,3567,9686,3360,9295,3360,9295,3567e" filled="t" fillcolor="#FFFFFF" stroked="f">
                <v:path arrowok="t"/>
                <v:fill/>
              </v:shape>
            </v:group>
            <v:group style="position:absolute;left:9794;top:3360;width:108;height:206" coordorigin="9794,3360" coordsize="108,206">
              <v:shape style="position:absolute;left:9794;top:3360;width:108;height:206" coordorigin="9794,3360" coordsize="108,206" path="m9794,3567l9902,3567,9902,3360,9794,3360,9794,3567e" filled="t" fillcolor="#FFFFFF" stroked="f">
                <v:path arrowok="t"/>
                <v:fill/>
              </v:shape>
            </v:group>
            <v:group style="position:absolute;left:10334;top:3360;width:103;height:206" coordorigin="10334,3360" coordsize="103,206">
              <v:shape style="position:absolute;left:10334;top:3360;width:103;height:206" coordorigin="10334,3360" coordsize="103,206" path="m10334,3567l10437,3567,10437,3360,10334,3360,10334,3567e" filled="t" fillcolor="#FFFFFF" stroked="f">
                <v:path arrowok="t"/>
                <v:fill/>
              </v:shape>
            </v:group>
            <v:group style="position:absolute;left:9902;top:3360;width:432;height:206" coordorigin="9902,3360" coordsize="432,206">
              <v:shape style="position:absolute;left:9902;top:3360;width:432;height:206" coordorigin="9902,3360" coordsize="432,206" path="m9902,3567l10334,3567,10334,3360,9902,3360,9902,3567e" filled="t" fillcolor="#FFFFFF" stroked="f">
                <v:path arrowok="t"/>
                <v:fill/>
              </v:shape>
            </v:group>
            <v:group style="position:absolute;left:10442;top:3335;width:713;height:38" coordorigin="10442,3335" coordsize="713,38">
              <v:shape style="position:absolute;left:10442;top:3335;width:713;height:38" coordorigin="10442,3335" coordsize="713,38" path="m10442,3373l11155,3373,11155,3335,10442,3335,10442,3373xe" filled="t" fillcolor="#FFFFFF" stroked="f">
                <v:path arrowok="t"/>
                <v:fill/>
              </v:shape>
            </v:group>
            <v:group style="position:absolute;left:10442;top:3372;width:108;height:182" coordorigin="10442,3372" coordsize="108,182">
              <v:shape style="position:absolute;left:10442;top:3372;width:108;height:182" coordorigin="10442,3372" coordsize="108,182" path="m10442,3555l10550,3555,10550,3372,10442,3372,10442,3555e" filled="t" fillcolor="#FFFFFF" stroked="f">
                <v:path arrowok="t"/>
                <v:fill/>
              </v:shape>
            </v:group>
            <v:group style="position:absolute;left:11054;top:3372;width:101;height:182" coordorigin="11054,3372" coordsize="101,182">
              <v:shape style="position:absolute;left:11054;top:3372;width:101;height:182" coordorigin="11054,3372" coordsize="101,182" path="m11054,3555l11155,3555,11155,3372,11054,3372,11054,3555e" filled="t" fillcolor="#FFFFFF" stroked="f">
                <v:path arrowok="t"/>
                <v:fill/>
              </v:shape>
            </v:group>
            <v:group style="position:absolute;left:10442;top:3554;width:713;height:38" coordorigin="10442,3554" coordsize="713,38">
              <v:shape style="position:absolute;left:10442;top:3554;width:713;height:38" coordorigin="10442,3554" coordsize="713,38" path="m10442,3592l11155,3592,11155,3554,10442,3554,10442,3592xe" filled="t" fillcolor="#FFFFFF" stroked="f">
                <v:path arrowok="t"/>
                <v:fill/>
              </v:shape>
            </v:group>
            <v:group style="position:absolute;left:10550;top:3372;width:504;height:182" coordorigin="10550,3372" coordsize="504,182">
              <v:shape style="position:absolute;left:10550;top:3372;width:504;height:182" coordorigin="10550,3372" coordsize="504,182" path="m10550,3555l11054,3555,11054,3372,10550,3372,10550,3555e" filled="t" fillcolor="#FFFFFF" stroked="f">
                <v:path arrowok="t"/>
                <v:fill/>
              </v:shape>
            </v:group>
            <v:group style="position:absolute;left:715;top:3332;width:10452;height:2" coordorigin="715,3332" coordsize="10452,2">
              <v:shape style="position:absolute;left:715;top:3332;width:10452;height:2" coordorigin="715,3332" coordsize="10452,0" path="m715,3332l11167,3332e" filled="f" stroked="t" strokeweight=".58001pt" strokecolor="#000000">
                <v:path arrowok="t"/>
              </v:shape>
            </v:group>
            <v:group style="position:absolute;left:725;top:3624;width:1532;height:2" coordorigin="725,3624" coordsize="1532,2">
              <v:shape style="position:absolute;left:725;top:3624;width:1532;height:2" coordorigin="725,3624" coordsize="1532,0" path="m725,3624l2256,3624e" filled="f" stroked="t" strokeweight="2.5pt" strokecolor="#6FAC46">
                <v:path arrowok="t"/>
              </v:shape>
            </v:group>
            <v:group style="position:absolute;left:725;top:3648;width:103;height:209" coordorigin="725,3648" coordsize="103,209">
              <v:shape style="position:absolute;left:725;top:3648;width:103;height:209" coordorigin="725,3648" coordsize="103,209" path="m725,3857l828,3857,828,3648,725,3648,725,3857e" filled="t" fillcolor="#6FAC46" stroked="f">
                <v:path arrowok="t"/>
                <v:fill/>
              </v:shape>
            </v:group>
            <v:group style="position:absolute;left:2153;top:3648;width:103;height:209" coordorigin="2153,3648" coordsize="103,209">
              <v:shape style="position:absolute;left:2153;top:3648;width:103;height:209" coordorigin="2153,3648" coordsize="103,209" path="m2153,3857l2256,3857,2256,3648,2153,3648,2153,3857e" filled="t" fillcolor="#6FAC46" stroked="f">
                <v:path arrowok="t"/>
                <v:fill/>
              </v:shape>
            </v:group>
            <v:group style="position:absolute;left:828;top:3648;width:1325;height:209" coordorigin="828,3648" coordsize="1325,209">
              <v:shape style="position:absolute;left:828;top:3648;width:1325;height:209" coordorigin="828,3648" coordsize="1325,209" path="m828,3857l2153,3857,2153,3648,828,3648,828,3857e" filled="t" fillcolor="#6FAC46" stroked="f">
                <v:path arrowok="t"/>
                <v:fill/>
              </v:shape>
            </v:group>
            <v:group style="position:absolute;left:2261;top:3599;width:686;height:38" coordorigin="2261,3599" coordsize="686,38">
              <v:shape style="position:absolute;left:2261;top:3599;width:686;height:38" coordorigin="2261,3599" coordsize="686,38" path="m2261,3637l2948,3637,2948,3599,2261,3599,2261,3637xe" filled="t" fillcolor="#6FAC46" stroked="f">
                <v:path arrowok="t"/>
                <v:fill/>
              </v:shape>
            </v:group>
            <v:group style="position:absolute;left:2261;top:3636;width:108;height:185" coordorigin="2261,3636" coordsize="108,185">
              <v:shape style="position:absolute;left:2261;top:3636;width:108;height:185" coordorigin="2261,3636" coordsize="108,185" path="m2261,3821l2369,3821,2369,3636,2261,3636,2261,3821e" filled="t" fillcolor="#6FAC46" stroked="f">
                <v:path arrowok="t"/>
                <v:fill/>
              </v:shape>
            </v:group>
            <v:group style="position:absolute;left:2844;top:3636;width:103;height:185" coordorigin="2844,3636" coordsize="103,185">
              <v:shape style="position:absolute;left:2844;top:3636;width:103;height:185" coordorigin="2844,3636" coordsize="103,185" path="m2844,3821l2948,3821,2948,3636,2844,3636,2844,3821e" filled="t" fillcolor="#6FAC46" stroked="f">
                <v:path arrowok="t"/>
                <v:fill/>
              </v:shape>
            </v:group>
            <v:group style="position:absolute;left:2261;top:3862;width:686;height:2" coordorigin="2261,3862" coordsize="686,2">
              <v:shape style="position:absolute;left:2261;top:3862;width:686;height:2" coordorigin="2261,3862" coordsize="686,0" path="m2261,3862l2948,3862e" filled="f" stroked="t" strokeweight="4.18pt" strokecolor="#6FAC46">
                <v:path arrowok="t"/>
              </v:shape>
            </v:group>
            <v:group style="position:absolute;left:2369;top:3636;width:475;height:185" coordorigin="2369,3636" coordsize="475,185">
              <v:shape style="position:absolute;left:2369;top:3636;width:475;height:185" coordorigin="2369,3636" coordsize="475,185" path="m2369,3821l2844,3821,2844,3636,2369,3636,2369,3821e" filled="t" fillcolor="#6FAC46" stroked="f">
                <v:path arrowok="t"/>
                <v:fill/>
              </v:shape>
            </v:group>
            <v:group style="position:absolute;left:2952;top:3599;width:679;height:26" coordorigin="2952,3599" coordsize="679,26">
              <v:shape style="position:absolute;left:2952;top:3599;width:679;height:26" coordorigin="2952,3599" coordsize="679,26" path="m2952,3625l3632,3625,3632,3599,2952,3599,2952,3625xe" filled="t" fillcolor="#6FAC46" stroked="f">
                <v:path arrowok="t"/>
                <v:fill/>
              </v:shape>
            </v:group>
            <v:group style="position:absolute;left:2952;top:3624;width:108;height:209" coordorigin="2952,3624" coordsize="108,209">
              <v:shape style="position:absolute;left:2952;top:3624;width:108;height:209" coordorigin="2952,3624" coordsize="108,209" path="m2952,3833l3060,3833,3060,3624,2952,3624,2952,3833e" filled="t" fillcolor="#6FAC46" stroked="f">
                <v:path arrowok="t"/>
                <v:fill/>
              </v:shape>
            </v:group>
            <v:group style="position:absolute;left:3528;top:3624;width:103;height:209" coordorigin="3528,3624" coordsize="103,209">
              <v:shape style="position:absolute;left:3528;top:3624;width:103;height:209" coordorigin="3528,3624" coordsize="103,209" path="m3528,3833l3632,3833,3632,3624,3528,3624,3528,3833e" filled="t" fillcolor="#6FAC46" stroked="f">
                <v:path arrowok="t"/>
                <v:fill/>
              </v:shape>
            </v:group>
            <v:group style="position:absolute;left:2952;top:3862;width:679;height:2" coordorigin="2952,3862" coordsize="679,2">
              <v:shape style="position:absolute;left:2952;top:3862;width:679;height:2" coordorigin="2952,3862" coordsize="679,0" path="m2952,3862l3632,3862e" filled="f" stroked="t" strokeweight="2.98pt" strokecolor="#6FAC46">
                <v:path arrowok="t"/>
              </v:shape>
            </v:group>
            <v:group style="position:absolute;left:3060;top:3624;width:468;height:209" coordorigin="3060,3624" coordsize="468,209">
              <v:shape style="position:absolute;left:3060;top:3624;width:468;height:209" coordorigin="3060,3624" coordsize="468,209" path="m3060,3833l3528,3833,3528,3624,3060,3624,3060,3833e" filled="t" fillcolor="#6FAC46" stroked="f">
                <v:path arrowok="t"/>
                <v:fill/>
              </v:shape>
            </v:group>
            <v:group style="position:absolute;left:3636;top:3599;width:860;height:38" coordorigin="3636,3599" coordsize="860,38">
              <v:shape style="position:absolute;left:3636;top:3599;width:860;height:38" coordorigin="3636,3599" coordsize="860,38" path="m3636,3637l4496,3637,4496,3599,3636,3599,3636,3637xe" filled="t" fillcolor="#6FAC46" stroked="f">
                <v:path arrowok="t"/>
                <v:fill/>
              </v:shape>
            </v:group>
            <v:group style="position:absolute;left:3636;top:3636;width:108;height:185" coordorigin="3636,3636" coordsize="108,185">
              <v:shape style="position:absolute;left:3636;top:3636;width:108;height:185" coordorigin="3636,3636" coordsize="108,185" path="m3636,3821l3744,3821,3744,3636,3636,3636,3636,3821e" filled="t" fillcolor="#6FAC46" stroked="f">
                <v:path arrowok="t"/>
                <v:fill/>
              </v:shape>
            </v:group>
            <v:group style="position:absolute;left:4393;top:3636;width:103;height:185" coordorigin="4393,3636" coordsize="103,185">
              <v:shape style="position:absolute;left:4393;top:3636;width:103;height:185" coordorigin="4393,3636" coordsize="103,185" path="m4393,3821l4496,3821,4496,3636,4393,3636,4393,3821e" filled="t" fillcolor="#6FAC46" stroked="f">
                <v:path arrowok="t"/>
                <v:fill/>
              </v:shape>
            </v:group>
            <v:group style="position:absolute;left:3636;top:3862;width:860;height:2" coordorigin="3636,3862" coordsize="860,2">
              <v:shape style="position:absolute;left:3636;top:3862;width:860;height:2" coordorigin="3636,3862" coordsize="860,0" path="m3636,3862l4496,3862e" filled="f" stroked="t" strokeweight="4.18pt" strokecolor="#6FAC46">
                <v:path arrowok="t"/>
              </v:shape>
            </v:group>
            <v:group style="position:absolute;left:3744;top:3636;width:648;height:185" coordorigin="3744,3636" coordsize="648,185">
              <v:shape style="position:absolute;left:3744;top:3636;width:648;height:185" coordorigin="3744,3636" coordsize="648,185" path="m3744,3821l4393,3821,4393,3636,3744,3636,3744,3821e" filled="t" fillcolor="#6FAC46" stroked="f">
                <v:path arrowok="t"/>
                <v:fill/>
              </v:shape>
            </v:group>
            <v:group style="position:absolute;left:4501;top:3624;width:667;height:2" coordorigin="4501,3624" coordsize="667,2">
              <v:shape style="position:absolute;left:4501;top:3624;width:667;height:2" coordorigin="4501,3624" coordsize="667,0" path="m4501,3624l5168,3624e" filled="f" stroked="t" strokeweight="2.5pt" strokecolor="#6FAC46">
                <v:path arrowok="t"/>
              </v:shape>
            </v:group>
            <v:group style="position:absolute;left:4501;top:3648;width:108;height:209" coordorigin="4501,3648" coordsize="108,209">
              <v:shape style="position:absolute;left:4501;top:3648;width:108;height:209" coordorigin="4501,3648" coordsize="108,209" path="m4501,3857l4609,3857,4609,3648,4501,3648,4501,3857e" filled="t" fillcolor="#6FAC46" stroked="f">
                <v:path arrowok="t"/>
                <v:fill/>
              </v:shape>
            </v:group>
            <v:group style="position:absolute;left:5065;top:3648;width:103;height:209" coordorigin="5065,3648" coordsize="103,209">
              <v:shape style="position:absolute;left:5065;top:3648;width:103;height:209" coordorigin="5065,3648" coordsize="103,209" path="m5065,3857l5168,3857,5168,3648,5065,3648,5065,3857e" filled="t" fillcolor="#6FAC46" stroked="f">
                <v:path arrowok="t"/>
                <v:fill/>
              </v:shape>
            </v:group>
            <v:group style="position:absolute;left:4609;top:3648;width:456;height:209" coordorigin="4609,3648" coordsize="456,209">
              <v:shape style="position:absolute;left:4609;top:3648;width:456;height:209" coordorigin="4609,3648" coordsize="456,209" path="m4609,3857l5065,3857,5065,3648,4609,3648,4609,3857e" filled="t" fillcolor="#6FAC46" stroked="f">
                <v:path arrowok="t"/>
                <v:fill/>
              </v:shape>
            </v:group>
            <v:group style="position:absolute;left:5173;top:3599;width:684;height:38" coordorigin="5173,3599" coordsize="684,38">
              <v:shape style="position:absolute;left:5173;top:3599;width:684;height:38" coordorigin="5173,3599" coordsize="684,38" path="m5173,3637l5857,3637,5857,3599,5173,3599,5173,3637xe" filled="t" fillcolor="#6FAC46" stroked="f">
                <v:path arrowok="t"/>
                <v:fill/>
              </v:shape>
            </v:group>
            <v:group style="position:absolute;left:5173;top:3636;width:108;height:185" coordorigin="5173,3636" coordsize="108,185">
              <v:shape style="position:absolute;left:5173;top:3636;width:108;height:185" coordorigin="5173,3636" coordsize="108,185" path="m5173,3821l5281,3821,5281,3636,5173,3636,5173,3821e" filled="t" fillcolor="#6FAC46" stroked="f">
                <v:path arrowok="t"/>
                <v:fill/>
              </v:shape>
            </v:group>
            <v:group style="position:absolute;left:5754;top:3636;width:103;height:185" coordorigin="5754,3636" coordsize="103,185">
              <v:shape style="position:absolute;left:5754;top:3636;width:103;height:185" coordorigin="5754,3636" coordsize="103,185" path="m5754,3821l5857,3821,5857,3636,5754,3636,5754,3821e" filled="t" fillcolor="#6FAC46" stroked="f">
                <v:path arrowok="t"/>
                <v:fill/>
              </v:shape>
            </v:group>
            <v:group style="position:absolute;left:5173;top:3862;width:684;height:2" coordorigin="5173,3862" coordsize="684,2">
              <v:shape style="position:absolute;left:5173;top:3862;width:684;height:2" coordorigin="5173,3862" coordsize="684,0" path="m5173,3862l5857,3862e" filled="f" stroked="t" strokeweight="4.18pt" strokecolor="#6FAC46">
                <v:path arrowok="t"/>
              </v:shape>
            </v:group>
            <v:group style="position:absolute;left:5281;top:3636;width:473;height:185" coordorigin="5281,3636" coordsize="473,185">
              <v:shape style="position:absolute;left:5281;top:3636;width:473;height:185" coordorigin="5281,3636" coordsize="473,185" path="m5281,3821l5754,3821,5754,3636,5281,3636,5281,3821e" filled="t" fillcolor="#6FAC46" stroked="f">
                <v:path arrowok="t"/>
                <v:fill/>
              </v:shape>
            </v:group>
            <v:group style="position:absolute;left:5862;top:3624;width:588;height:2" coordorigin="5862,3624" coordsize="588,2">
              <v:shape style="position:absolute;left:5862;top:3624;width:588;height:2" coordorigin="5862,3624" coordsize="588,0" path="m5862,3624l6450,3624e" filled="f" stroked="t" strokeweight="2.5pt" strokecolor="#6FAC46">
                <v:path arrowok="t"/>
              </v:shape>
            </v:group>
            <v:group style="position:absolute;left:5862;top:3648;width:108;height:209" coordorigin="5862,3648" coordsize="108,209">
              <v:shape style="position:absolute;left:5862;top:3648;width:108;height:209" coordorigin="5862,3648" coordsize="108,209" path="m5862,3857l5970,3857,5970,3648,5862,3648,5862,3857e" filled="t" fillcolor="#6FAC46" stroked="f">
                <v:path arrowok="t"/>
                <v:fill/>
              </v:shape>
            </v:group>
            <v:group style="position:absolute;left:6347;top:3648;width:103;height:209" coordorigin="6347,3648" coordsize="103,209">
              <v:shape style="position:absolute;left:6347;top:3648;width:103;height:209" coordorigin="6347,3648" coordsize="103,209" path="m6347,3857l6450,3857,6450,3648,6347,3648,6347,3857e" filled="t" fillcolor="#6FAC46" stroked="f">
                <v:path arrowok="t"/>
                <v:fill/>
              </v:shape>
            </v:group>
            <v:group style="position:absolute;left:5970;top:3648;width:377;height:209" coordorigin="5970,3648" coordsize="377,209">
              <v:shape style="position:absolute;left:5970;top:3648;width:377;height:209" coordorigin="5970,3648" coordsize="377,209" path="m5970,3857l6347,3857,6347,3648,5970,3648,5970,3857e" filled="t" fillcolor="#6FAC46" stroked="f">
                <v:path arrowok="t"/>
                <v:fill/>
              </v:shape>
            </v:group>
            <v:group style="position:absolute;left:6455;top:3599;width:2002;height:38" coordorigin="6455,3599" coordsize="2002,38">
              <v:shape style="position:absolute;left:6455;top:3599;width:2002;height:38" coordorigin="6455,3599" coordsize="2002,38" path="m6455,3637l8457,3637,8457,3599,6455,3599,6455,3637xe" filled="t" fillcolor="#6FAC46" stroked="f">
                <v:path arrowok="t"/>
                <v:fill/>
              </v:shape>
            </v:group>
            <v:group style="position:absolute;left:6455;top:3636;width:108;height:185" coordorigin="6455,3636" coordsize="108,185">
              <v:shape style="position:absolute;left:6455;top:3636;width:108;height:185" coordorigin="6455,3636" coordsize="108,185" path="m6455,3821l6563,3821,6563,3636,6455,3636,6455,3821e" filled="t" fillcolor="#6FAC46" stroked="f">
                <v:path arrowok="t"/>
                <v:fill/>
              </v:shape>
            </v:group>
            <v:group style="position:absolute;left:7624;top:3636;width:103;height:185" coordorigin="7624,3636" coordsize="103,185">
              <v:shape style="position:absolute;left:7624;top:3636;width:103;height:185" coordorigin="7624,3636" coordsize="103,185" path="m7624,3821l7727,3821,7727,3636,7624,3636,7624,3821e" filled="t" fillcolor="#6FAC46" stroked="f">
                <v:path arrowok="t"/>
                <v:fill/>
              </v:shape>
            </v:group>
            <v:group style="position:absolute;left:6455;top:3820;width:2002;height:38" coordorigin="6455,3820" coordsize="2002,38">
              <v:shape style="position:absolute;left:6455;top:3820;width:2002;height:38" coordorigin="6455,3820" coordsize="2002,38" path="m6455,3858l8457,3858,8457,3820,6455,3820,6455,3858xe" filled="t" fillcolor="#6FAC46" stroked="f">
                <v:path arrowok="t"/>
                <v:fill/>
              </v:shape>
            </v:group>
            <v:group style="position:absolute;left:6563;top:3636;width:1061;height:185" coordorigin="6563,3636" coordsize="1061,185">
              <v:shape style="position:absolute;left:6563;top:3636;width:1061;height:185" coordorigin="6563,3636" coordsize="1061,185" path="m6563,3821l7624,3821,7624,3636,6563,3636,6563,3821e" filled="t" fillcolor="#6FAC46" stroked="f">
                <v:path arrowok="t"/>
                <v:fill/>
              </v:shape>
            </v:group>
            <v:group style="position:absolute;left:7732;top:3636;width:108;height:185" coordorigin="7732,3636" coordsize="108,185">
              <v:shape style="position:absolute;left:7732;top:3636;width:108;height:185" coordorigin="7732,3636" coordsize="108,185" path="m7732,3821l7840,3821,7840,3636,7732,3636,7732,3821e" filled="t" fillcolor="#6FAC46" stroked="f">
                <v:path arrowok="t"/>
                <v:fill/>
              </v:shape>
            </v:group>
            <v:group style="position:absolute;left:8353;top:3636;width:103;height:185" coordorigin="8353,3636" coordsize="103,185">
              <v:shape style="position:absolute;left:8353;top:3636;width:103;height:185" coordorigin="8353,3636" coordsize="103,185" path="m8353,3821l8457,3821,8457,3636,8353,3636,8353,3821e" filled="t" fillcolor="#6FAC46" stroked="f">
                <v:path arrowok="t"/>
                <v:fill/>
              </v:shape>
            </v:group>
            <v:group style="position:absolute;left:7840;top:3636;width:514;height:185" coordorigin="7840,3636" coordsize="514,185">
              <v:shape style="position:absolute;left:7840;top:3636;width:514;height:185" coordorigin="7840,3636" coordsize="514,185" path="m7840,3821l8353,3821,8353,3636,7840,3636,7840,3821e" filled="t" fillcolor="#6FAC46" stroked="f">
                <v:path arrowok="t"/>
                <v:fill/>
              </v:shape>
            </v:group>
            <v:group style="position:absolute;left:8461;top:3599;width:1976;height:26" coordorigin="8461,3599" coordsize="1976,26">
              <v:shape style="position:absolute;left:8461;top:3599;width:1976;height:26" coordorigin="8461,3599" coordsize="1976,26" path="m8461,3625l10437,3625,10437,3599,8461,3599,8461,3625xe" filled="t" fillcolor="#6FAC46" stroked="f">
                <v:path arrowok="t"/>
                <v:fill/>
              </v:shape>
            </v:group>
            <v:group style="position:absolute;left:8461;top:3624;width:108;height:209" coordorigin="8461,3624" coordsize="108,209">
              <v:shape style="position:absolute;left:8461;top:3624;width:108;height:209" coordorigin="8461,3624" coordsize="108,209" path="m8461,3833l8569,3833,8569,3624,8461,3624,8461,3833e" filled="t" fillcolor="#6FAC46" stroked="f">
                <v:path arrowok="t"/>
                <v:fill/>
              </v:shape>
            </v:group>
            <v:group style="position:absolute;left:9079;top:3624;width:103;height:209" coordorigin="9079,3624" coordsize="103,209">
              <v:shape style="position:absolute;left:9079;top:3624;width:103;height:209" coordorigin="9079,3624" coordsize="103,209" path="m9079,3833l9182,3833,9182,3624,9079,3624,9079,3833e" filled="t" fillcolor="#6FAC46" stroked="f">
                <v:path arrowok="t"/>
                <v:fill/>
              </v:shape>
            </v:group>
            <v:group style="position:absolute;left:8461;top:3832;width:1976;height:26" coordorigin="8461,3832" coordsize="1976,26">
              <v:shape style="position:absolute;left:8461;top:3832;width:1976;height:26" coordorigin="8461,3832" coordsize="1976,26" path="m8461,3858l10437,3858,10437,3832,8461,3832,8461,3858xe" filled="t" fillcolor="#6FAC46" stroked="f">
                <v:path arrowok="t"/>
                <v:fill/>
              </v:shape>
            </v:group>
            <v:group style="position:absolute;left:8569;top:3624;width:509;height:209" coordorigin="8569,3624" coordsize="509,209">
              <v:shape style="position:absolute;left:8569;top:3624;width:509;height:209" coordorigin="8569,3624" coordsize="509,209" path="m8569,3833l9079,3833,9079,3624,8569,3624,8569,3833e" filled="t" fillcolor="#6FAC46" stroked="f">
                <v:path arrowok="t"/>
                <v:fill/>
              </v:shape>
            </v:group>
            <v:group style="position:absolute;left:9187;top:3624;width:108;height:209" coordorigin="9187,3624" coordsize="108,209">
              <v:shape style="position:absolute;left:9187;top:3624;width:108;height:209" coordorigin="9187,3624" coordsize="108,209" path="m9187,3833l9295,3833,9295,3624,9187,3624,9187,3833e" filled="t" fillcolor="#6FAC46" stroked="f">
                <v:path arrowok="t"/>
                <v:fill/>
              </v:shape>
            </v:group>
            <v:group style="position:absolute;left:9686;top:3624;width:103;height:209" coordorigin="9686,3624" coordsize="103,209">
              <v:shape style="position:absolute;left:9686;top:3624;width:103;height:209" coordorigin="9686,3624" coordsize="103,209" path="m9686,3833l9789,3833,9789,3624,9686,3624,9686,3833e" filled="t" fillcolor="#6FAC46" stroked="f">
                <v:path arrowok="t"/>
                <v:fill/>
              </v:shape>
            </v:group>
            <v:group style="position:absolute;left:9295;top:3624;width:391;height:209" coordorigin="9295,3624" coordsize="391,209">
              <v:shape style="position:absolute;left:9295;top:3624;width:391;height:209" coordorigin="9295,3624" coordsize="391,209" path="m9295,3833l9686,3833,9686,3624,9295,3624,9295,3833e" filled="t" fillcolor="#6FAC46" stroked="f">
                <v:path arrowok="t"/>
                <v:fill/>
              </v:shape>
            </v:group>
            <v:group style="position:absolute;left:9794;top:3624;width:108;height:209" coordorigin="9794,3624" coordsize="108,209">
              <v:shape style="position:absolute;left:9794;top:3624;width:108;height:209" coordorigin="9794,3624" coordsize="108,209" path="m9794,3833l9902,3833,9902,3624,9794,3624,9794,3833e" filled="t" fillcolor="#6FAC46" stroked="f">
                <v:path arrowok="t"/>
                <v:fill/>
              </v:shape>
            </v:group>
            <v:group style="position:absolute;left:10334;top:3624;width:103;height:209" coordorigin="10334,3624" coordsize="103,209">
              <v:shape style="position:absolute;left:10334;top:3624;width:103;height:209" coordorigin="10334,3624" coordsize="103,209" path="m10334,3833l10437,3833,10437,3624,10334,3624,10334,3833e" filled="t" fillcolor="#6FAC46" stroked="f">
                <v:path arrowok="t"/>
                <v:fill/>
              </v:shape>
            </v:group>
            <v:group style="position:absolute;left:9902;top:3624;width:432;height:209" coordorigin="9902,3624" coordsize="432,209">
              <v:shape style="position:absolute;left:9902;top:3624;width:432;height:209" coordorigin="9902,3624" coordsize="432,209" path="m9902,3833l10334,3833,10334,3624,9902,3624,9902,3833e" filled="t" fillcolor="#6FAC46" stroked="f">
                <v:path arrowok="t"/>
                <v:fill/>
              </v:shape>
            </v:group>
            <v:group style="position:absolute;left:10442;top:3599;width:713;height:38" coordorigin="10442,3599" coordsize="713,38">
              <v:shape style="position:absolute;left:10442;top:3599;width:713;height:38" coordorigin="10442,3599" coordsize="713,38" path="m10442,3637l11155,3637,11155,3599,10442,3599,10442,3637xe" filled="t" fillcolor="#6FAC46" stroked="f">
                <v:path arrowok="t"/>
                <v:fill/>
              </v:shape>
            </v:group>
            <v:group style="position:absolute;left:10442;top:3636;width:108;height:185" coordorigin="10442,3636" coordsize="108,185">
              <v:shape style="position:absolute;left:10442;top:3636;width:108;height:185" coordorigin="10442,3636" coordsize="108,185" path="m10442,3821l10550,3821,10550,3636,10442,3636,10442,3821e" filled="t" fillcolor="#6FAC46" stroked="f">
                <v:path arrowok="t"/>
                <v:fill/>
              </v:shape>
            </v:group>
            <v:group style="position:absolute;left:11054;top:3636;width:101;height:185" coordorigin="11054,3636" coordsize="101,185">
              <v:shape style="position:absolute;left:11054;top:3636;width:101;height:185" coordorigin="11054,3636" coordsize="101,185" path="m11054,3821l11155,3821,11155,3636,11054,3636,11054,3821e" filled="t" fillcolor="#6FAC46" stroked="f">
                <v:path arrowok="t"/>
                <v:fill/>
              </v:shape>
            </v:group>
            <v:group style="position:absolute;left:10442;top:3862;width:713;height:2" coordorigin="10442,3862" coordsize="713,2">
              <v:shape style="position:absolute;left:10442;top:3862;width:713;height:2" coordorigin="10442,3862" coordsize="713,0" path="m10442,3862l11155,3862e" filled="f" stroked="t" strokeweight="4.18pt" strokecolor="#6FAC46">
                <v:path arrowok="t"/>
              </v:shape>
            </v:group>
            <v:group style="position:absolute;left:10550;top:3636;width:504;height:185" coordorigin="10550,3636" coordsize="504,185">
              <v:shape style="position:absolute;left:10550;top:3636;width:504;height:185" coordorigin="10550,3636" coordsize="504,185" path="m10550,3821l11054,3821,11054,3636,10550,3636,10550,3821e" filled="t" fillcolor="#6FAC46" stroked="f">
                <v:path arrowok="t"/>
                <v:fill/>
              </v:shape>
            </v:group>
            <v:group style="position:absolute;left:715;top:3596;width:10452;height:2" coordorigin="715,3596" coordsize="10452,2">
              <v:shape style="position:absolute;left:715;top:3596;width:10452;height:2" coordorigin="715,3596" coordsize="10452,0" path="m715,3596l11167,3596e" filled="f" stroked="t" strokeweight=".580pt" strokecolor="#000000">
                <v:path arrowok="t"/>
              </v:shape>
            </v:group>
            <v:group style="position:absolute;left:725;top:3891;width:1532;height:2" coordorigin="725,3891" coordsize="1532,2">
              <v:shape style="position:absolute;left:725;top:3891;width:1532;height:2" coordorigin="725,3891" coordsize="1532,0" path="m725,3891l2256,3891e" filled="f" stroked="t" strokeweight="2.5pt" strokecolor="#6FAC46">
                <v:path arrowok="t"/>
              </v:shape>
            </v:group>
            <v:group style="position:absolute;left:725;top:3915;width:103;height:206" coordorigin="725,3915" coordsize="103,206">
              <v:shape style="position:absolute;left:725;top:3915;width:103;height:206" coordorigin="725,3915" coordsize="103,206" path="m725,4121l828,4121,828,3915,725,3915,725,4121e" filled="t" fillcolor="#6FAC46" stroked="f">
                <v:path arrowok="t"/>
                <v:fill/>
              </v:shape>
            </v:group>
            <v:group style="position:absolute;left:2153;top:3915;width:103;height:206" coordorigin="2153,3915" coordsize="103,206">
              <v:shape style="position:absolute;left:2153;top:3915;width:103;height:206" coordorigin="2153,3915" coordsize="103,206" path="m2153,4121l2256,4121,2256,3915,2153,3915,2153,4121e" filled="t" fillcolor="#6FAC46" stroked="f">
                <v:path arrowok="t"/>
                <v:fill/>
              </v:shape>
            </v:group>
            <v:group style="position:absolute;left:828;top:3915;width:1325;height:206" coordorigin="828,3915" coordsize="1325,206">
              <v:shape style="position:absolute;left:828;top:3915;width:1325;height:206" coordorigin="828,3915" coordsize="1325,206" path="m828,4121l2153,4121,2153,3915,828,3915,828,4121e" filled="t" fillcolor="#6FAC46" stroked="f">
                <v:path arrowok="t"/>
                <v:fill/>
              </v:shape>
            </v:group>
            <v:group style="position:absolute;left:2261;top:3903;width:108;height:182" coordorigin="2261,3903" coordsize="108,182">
              <v:shape style="position:absolute;left:2261;top:3903;width:108;height:182" coordorigin="2261,3903" coordsize="108,182" path="m2261,4085l2369,4085,2369,3903,2261,3903,2261,4085e" filled="t" fillcolor="#6FAC46" stroked="f">
                <v:path arrowok="t"/>
                <v:fill/>
              </v:shape>
            </v:group>
            <v:group style="position:absolute;left:2844;top:3903;width:103;height:182" coordorigin="2844,3903" coordsize="103,182">
              <v:shape style="position:absolute;left:2844;top:3903;width:103;height:182" coordorigin="2844,3903" coordsize="103,182" path="m2844,4085l2948,4085,2948,3903,2844,3903,2844,4085e" filled="t" fillcolor="#6FAC46" stroked="f">
                <v:path arrowok="t"/>
                <v:fill/>
              </v:shape>
            </v:group>
            <v:group style="position:absolute;left:2261;top:4126;width:686;height:2" coordorigin="2261,4126" coordsize="686,2">
              <v:shape style="position:absolute;left:2261;top:4126;width:686;height:2" coordorigin="2261,4126" coordsize="686,0" path="m2261,4126l2948,4126e" filled="f" stroked="t" strokeweight="4.18pt" strokecolor="#6FAC46">
                <v:path arrowok="t"/>
              </v:shape>
            </v:group>
            <v:group style="position:absolute;left:2369;top:3903;width:475;height:182" coordorigin="2369,3903" coordsize="475,182">
              <v:shape style="position:absolute;left:2369;top:3903;width:475;height:182" coordorigin="2369,3903" coordsize="475,182" path="m2369,4085l2844,4085,2844,3903,2369,3903,2369,4085e" filled="t" fillcolor="#6FAC46" stroked="f">
                <v:path arrowok="t"/>
                <v:fill/>
              </v:shape>
            </v:group>
            <v:group style="position:absolute;left:2952;top:3891;width:108;height:206" coordorigin="2952,3891" coordsize="108,206">
              <v:shape style="position:absolute;left:2952;top:3891;width:108;height:206" coordorigin="2952,3891" coordsize="108,206" path="m2952,4097l3060,4097,3060,3891,2952,3891,2952,4097e" filled="t" fillcolor="#6FAC46" stroked="f">
                <v:path arrowok="t"/>
                <v:fill/>
              </v:shape>
            </v:group>
            <v:group style="position:absolute;left:3528;top:3891;width:103;height:206" coordorigin="3528,3891" coordsize="103,206">
              <v:shape style="position:absolute;left:3528;top:3891;width:103;height:206" coordorigin="3528,3891" coordsize="103,206" path="m3528,4097l3632,4097,3632,3891,3528,3891,3528,4097e" filled="t" fillcolor="#6FAC46" stroked="f">
                <v:path arrowok="t"/>
                <v:fill/>
              </v:shape>
            </v:group>
            <v:group style="position:absolute;left:2952;top:4126;width:679;height:2" coordorigin="2952,4126" coordsize="679,2">
              <v:shape style="position:absolute;left:2952;top:4126;width:679;height:2" coordorigin="2952,4126" coordsize="679,0" path="m2952,4126l3632,4126e" filled="f" stroked="t" strokeweight="2.98pt" strokecolor="#6FAC46">
                <v:path arrowok="t"/>
              </v:shape>
            </v:group>
            <v:group style="position:absolute;left:3060;top:3891;width:468;height:206" coordorigin="3060,3891" coordsize="468,206">
              <v:shape style="position:absolute;left:3060;top:3891;width:468;height:206" coordorigin="3060,3891" coordsize="468,206" path="m3060,4097l3528,4097,3528,3891,3060,3891,3060,4097e" filled="t" fillcolor="#6FAC46" stroked="f">
                <v:path arrowok="t"/>
                <v:fill/>
              </v:shape>
            </v:group>
            <v:group style="position:absolute;left:3636;top:3903;width:108;height:182" coordorigin="3636,3903" coordsize="108,182">
              <v:shape style="position:absolute;left:3636;top:3903;width:108;height:182" coordorigin="3636,3903" coordsize="108,182" path="m3636,4085l3744,4085,3744,3903,3636,3903,3636,4085e" filled="t" fillcolor="#6FAC46" stroked="f">
                <v:path arrowok="t"/>
                <v:fill/>
              </v:shape>
            </v:group>
            <v:group style="position:absolute;left:4393;top:3903;width:103;height:182" coordorigin="4393,3903" coordsize="103,182">
              <v:shape style="position:absolute;left:4393;top:3903;width:103;height:182" coordorigin="4393,3903" coordsize="103,182" path="m4393,4085l4496,4085,4496,3903,4393,3903,4393,4085e" filled="t" fillcolor="#6FAC46" stroked="f">
                <v:path arrowok="t"/>
                <v:fill/>
              </v:shape>
            </v:group>
            <v:group style="position:absolute;left:3636;top:4126;width:860;height:2" coordorigin="3636,4126" coordsize="860,2">
              <v:shape style="position:absolute;left:3636;top:4126;width:860;height:2" coordorigin="3636,4126" coordsize="860,0" path="m3636,4126l4496,4126e" filled="f" stroked="t" strokeweight="4.18pt" strokecolor="#6FAC46">
                <v:path arrowok="t"/>
              </v:shape>
            </v:group>
            <v:group style="position:absolute;left:3744;top:3903;width:648;height:182" coordorigin="3744,3903" coordsize="648,182">
              <v:shape style="position:absolute;left:3744;top:3903;width:648;height:182" coordorigin="3744,3903" coordsize="648,182" path="m3744,4085l4393,4085,4393,3903,3744,3903,3744,4085e" filled="t" fillcolor="#6FAC46" stroked="f">
                <v:path arrowok="t"/>
                <v:fill/>
              </v:shape>
            </v:group>
            <v:group style="position:absolute;left:4501;top:3891;width:667;height:2" coordorigin="4501,3891" coordsize="667,2">
              <v:shape style="position:absolute;left:4501;top:3891;width:667;height:2" coordorigin="4501,3891" coordsize="667,0" path="m4501,3891l5168,3891e" filled="f" stroked="t" strokeweight="2.5pt" strokecolor="#6FAC46">
                <v:path arrowok="t"/>
              </v:shape>
            </v:group>
            <v:group style="position:absolute;left:4501;top:3915;width:108;height:206" coordorigin="4501,3915" coordsize="108,206">
              <v:shape style="position:absolute;left:4501;top:3915;width:108;height:206" coordorigin="4501,3915" coordsize="108,206" path="m4501,4121l4609,4121,4609,3915,4501,3915,4501,4121e" filled="t" fillcolor="#6FAC46" stroked="f">
                <v:path arrowok="t"/>
                <v:fill/>
              </v:shape>
            </v:group>
            <v:group style="position:absolute;left:5065;top:3915;width:103;height:206" coordorigin="5065,3915" coordsize="103,206">
              <v:shape style="position:absolute;left:5065;top:3915;width:103;height:206" coordorigin="5065,3915" coordsize="103,206" path="m5065,4121l5168,4121,5168,3915,5065,3915,5065,4121e" filled="t" fillcolor="#6FAC46" stroked="f">
                <v:path arrowok="t"/>
                <v:fill/>
              </v:shape>
            </v:group>
            <v:group style="position:absolute;left:4609;top:3915;width:456;height:206" coordorigin="4609,3915" coordsize="456,206">
              <v:shape style="position:absolute;left:4609;top:3915;width:456;height:206" coordorigin="4609,3915" coordsize="456,206" path="m4609,4121l5065,4121,5065,3915,4609,3915,4609,4121e" filled="t" fillcolor="#6FAC46" stroked="f">
                <v:path arrowok="t"/>
                <v:fill/>
              </v:shape>
            </v:group>
            <v:group style="position:absolute;left:5173;top:3903;width:108;height:182" coordorigin="5173,3903" coordsize="108,182">
              <v:shape style="position:absolute;left:5173;top:3903;width:108;height:182" coordorigin="5173,3903" coordsize="108,182" path="m5173,4085l5281,4085,5281,3903,5173,3903,5173,4085e" filled="t" fillcolor="#6FAC46" stroked="f">
                <v:path arrowok="t"/>
                <v:fill/>
              </v:shape>
            </v:group>
            <v:group style="position:absolute;left:5754;top:3903;width:103;height:182" coordorigin="5754,3903" coordsize="103,182">
              <v:shape style="position:absolute;left:5754;top:3903;width:103;height:182" coordorigin="5754,3903" coordsize="103,182" path="m5754,4085l5857,4085,5857,3903,5754,3903,5754,4085e" filled="t" fillcolor="#6FAC46" stroked="f">
                <v:path arrowok="t"/>
                <v:fill/>
              </v:shape>
            </v:group>
            <v:group style="position:absolute;left:5173;top:4126;width:684;height:2" coordorigin="5173,4126" coordsize="684,2">
              <v:shape style="position:absolute;left:5173;top:4126;width:684;height:2" coordorigin="5173,4126" coordsize="684,0" path="m5173,4126l5857,4126e" filled="f" stroked="t" strokeweight="4.18pt" strokecolor="#6FAC46">
                <v:path arrowok="t"/>
              </v:shape>
            </v:group>
            <v:group style="position:absolute;left:5281;top:3903;width:473;height:182" coordorigin="5281,3903" coordsize="473,182">
              <v:shape style="position:absolute;left:5281;top:3903;width:473;height:182" coordorigin="5281,3903" coordsize="473,182" path="m5281,4085l5754,4085,5754,3903,5281,3903,5281,4085e" filled="t" fillcolor="#6FAC46" stroked="f">
                <v:path arrowok="t"/>
                <v:fill/>
              </v:shape>
            </v:group>
            <v:group style="position:absolute;left:5862;top:3891;width:588;height:2" coordorigin="5862,3891" coordsize="588,2">
              <v:shape style="position:absolute;left:5862;top:3891;width:588;height:2" coordorigin="5862,3891" coordsize="588,0" path="m5862,3891l6450,3891e" filled="f" stroked="t" strokeweight="2.5pt" strokecolor="#6FAC46">
                <v:path arrowok="t"/>
              </v:shape>
            </v:group>
            <v:group style="position:absolute;left:5862;top:3915;width:108;height:206" coordorigin="5862,3915" coordsize="108,206">
              <v:shape style="position:absolute;left:5862;top:3915;width:108;height:206" coordorigin="5862,3915" coordsize="108,206" path="m5862,4121l5970,4121,5970,3915,5862,3915,5862,4121e" filled="t" fillcolor="#6FAC46" stroked="f">
                <v:path arrowok="t"/>
                <v:fill/>
              </v:shape>
            </v:group>
            <v:group style="position:absolute;left:6347;top:3915;width:103;height:206" coordorigin="6347,3915" coordsize="103,206">
              <v:shape style="position:absolute;left:6347;top:3915;width:103;height:206" coordorigin="6347,3915" coordsize="103,206" path="m6347,4121l6450,4121,6450,3915,6347,3915,6347,4121e" filled="t" fillcolor="#6FAC46" stroked="f">
                <v:path arrowok="t"/>
                <v:fill/>
              </v:shape>
            </v:group>
            <v:group style="position:absolute;left:5970;top:3915;width:377;height:206" coordorigin="5970,3915" coordsize="377,206">
              <v:shape style="position:absolute;left:5970;top:3915;width:377;height:206" coordorigin="5970,3915" coordsize="377,206" path="m5970,4121l6347,4121,6347,3915,5970,3915,5970,4121e" filled="t" fillcolor="#6FAC46" stroked="f">
                <v:path arrowok="t"/>
                <v:fill/>
              </v:shape>
            </v:group>
            <v:group style="position:absolute;left:6455;top:3866;width:2002;height:38" coordorigin="6455,3866" coordsize="2002,38">
              <v:shape style="position:absolute;left:6455;top:3866;width:2002;height:38" coordorigin="6455,3866" coordsize="2002,38" path="m6455,3904l8457,3904,8457,3866,6455,3866,6455,3904xe" filled="t" fillcolor="#6FAC46" stroked="f">
                <v:path arrowok="t"/>
                <v:fill/>
              </v:shape>
            </v:group>
            <v:group style="position:absolute;left:6455;top:3903;width:108;height:182" coordorigin="6455,3903" coordsize="108,182">
              <v:shape style="position:absolute;left:6455;top:3903;width:108;height:182" coordorigin="6455,3903" coordsize="108,182" path="m6455,4085l6563,4085,6563,3903,6455,3903,6455,4085e" filled="t" fillcolor="#6FAC46" stroked="f">
                <v:path arrowok="t"/>
                <v:fill/>
              </v:shape>
            </v:group>
            <v:group style="position:absolute;left:7624;top:3903;width:103;height:182" coordorigin="7624,3903" coordsize="103,182">
              <v:shape style="position:absolute;left:7624;top:3903;width:103;height:182" coordorigin="7624,3903" coordsize="103,182" path="m7624,4085l7727,4085,7727,3903,7624,3903,7624,4085e" filled="t" fillcolor="#6FAC46" stroked="f">
                <v:path arrowok="t"/>
                <v:fill/>
              </v:shape>
            </v:group>
            <v:group style="position:absolute;left:6455;top:4084;width:2002;height:38" coordorigin="6455,4084" coordsize="2002,38">
              <v:shape style="position:absolute;left:6455;top:4084;width:2002;height:38" coordorigin="6455,4084" coordsize="2002,38" path="m6455,4122l8457,4122,8457,4084,6455,4084,6455,4122xe" filled="t" fillcolor="#6FAC46" stroked="f">
                <v:path arrowok="t"/>
                <v:fill/>
              </v:shape>
            </v:group>
            <v:group style="position:absolute;left:6563;top:3903;width:1061;height:182" coordorigin="6563,3903" coordsize="1061,182">
              <v:shape style="position:absolute;left:6563;top:3903;width:1061;height:182" coordorigin="6563,3903" coordsize="1061,182" path="m6563,4085l7624,4085,7624,3903,6563,3903,6563,4085e" filled="t" fillcolor="#6FAC46" stroked="f">
                <v:path arrowok="t"/>
                <v:fill/>
              </v:shape>
            </v:group>
            <v:group style="position:absolute;left:7732;top:3903;width:108;height:182" coordorigin="7732,3903" coordsize="108,182">
              <v:shape style="position:absolute;left:7732;top:3903;width:108;height:182" coordorigin="7732,3903" coordsize="108,182" path="m7732,4085l7840,4085,7840,3903,7732,3903,7732,4085e" filled="t" fillcolor="#6FAC46" stroked="f">
                <v:path arrowok="t"/>
                <v:fill/>
              </v:shape>
            </v:group>
            <v:group style="position:absolute;left:8353;top:3903;width:103;height:182" coordorigin="8353,3903" coordsize="103,182">
              <v:shape style="position:absolute;left:8353;top:3903;width:103;height:182" coordorigin="8353,3903" coordsize="103,182" path="m8353,4085l8457,4085,8457,3903,8353,3903,8353,4085e" filled="t" fillcolor="#6FAC46" stroked="f">
                <v:path arrowok="t"/>
                <v:fill/>
              </v:shape>
            </v:group>
            <v:group style="position:absolute;left:7840;top:3903;width:514;height:182" coordorigin="7840,3903" coordsize="514,182">
              <v:shape style="position:absolute;left:7840;top:3903;width:514;height:182" coordorigin="7840,3903" coordsize="514,182" path="m7840,4085l8353,4085,8353,3903,7840,3903,7840,4085e" filled="t" fillcolor="#6FAC46" stroked="f">
                <v:path arrowok="t"/>
                <v:fill/>
              </v:shape>
            </v:group>
            <v:group style="position:absolute;left:8461;top:3866;width:1976;height:26" coordorigin="8461,3866" coordsize="1976,26">
              <v:shape style="position:absolute;left:8461;top:3866;width:1976;height:26" coordorigin="8461,3866" coordsize="1976,26" path="m8461,3892l10437,3892,10437,3866,8461,3866,8461,3892xe" filled="t" fillcolor="#6FAC46" stroked="f">
                <v:path arrowok="t"/>
                <v:fill/>
              </v:shape>
            </v:group>
            <v:group style="position:absolute;left:8461;top:3891;width:108;height:206" coordorigin="8461,3891" coordsize="108,206">
              <v:shape style="position:absolute;left:8461;top:3891;width:108;height:206" coordorigin="8461,3891" coordsize="108,206" path="m8461,4097l8569,4097,8569,3891,8461,3891,8461,4097e" filled="t" fillcolor="#6FAC46" stroked="f">
                <v:path arrowok="t"/>
                <v:fill/>
              </v:shape>
            </v:group>
            <v:group style="position:absolute;left:9079;top:3891;width:103;height:206" coordorigin="9079,3891" coordsize="103,206">
              <v:shape style="position:absolute;left:9079;top:3891;width:103;height:206" coordorigin="9079,3891" coordsize="103,206" path="m9079,4097l9182,4097,9182,3891,9079,3891,9079,4097e" filled="t" fillcolor="#6FAC46" stroked="f">
                <v:path arrowok="t"/>
                <v:fill/>
              </v:shape>
            </v:group>
            <v:group style="position:absolute;left:8461;top:4096;width:1976;height:26" coordorigin="8461,4096" coordsize="1976,26">
              <v:shape style="position:absolute;left:8461;top:4096;width:1976;height:26" coordorigin="8461,4096" coordsize="1976,26" path="m8461,4122l10437,4122,10437,4096,8461,4096,8461,4122xe" filled="t" fillcolor="#6FAC46" stroked="f">
                <v:path arrowok="t"/>
                <v:fill/>
              </v:shape>
            </v:group>
            <v:group style="position:absolute;left:8569;top:3891;width:509;height:206" coordorigin="8569,3891" coordsize="509,206">
              <v:shape style="position:absolute;left:8569;top:3891;width:509;height:206" coordorigin="8569,3891" coordsize="509,206" path="m8569,4097l9079,4097,9079,3891,8569,3891,8569,4097e" filled="t" fillcolor="#6FAC46" stroked="f">
                <v:path arrowok="t"/>
                <v:fill/>
              </v:shape>
            </v:group>
            <v:group style="position:absolute;left:9187;top:3891;width:108;height:206" coordorigin="9187,3891" coordsize="108,206">
              <v:shape style="position:absolute;left:9187;top:3891;width:108;height:206" coordorigin="9187,3891" coordsize="108,206" path="m9187,4097l9295,4097,9295,3891,9187,3891,9187,4097e" filled="t" fillcolor="#6FAC46" stroked="f">
                <v:path arrowok="t"/>
                <v:fill/>
              </v:shape>
            </v:group>
            <v:group style="position:absolute;left:9686;top:3891;width:103;height:206" coordorigin="9686,3891" coordsize="103,206">
              <v:shape style="position:absolute;left:9686;top:3891;width:103;height:206" coordorigin="9686,3891" coordsize="103,206" path="m9686,4097l9789,4097,9789,3891,9686,3891,9686,4097e" filled="t" fillcolor="#6FAC46" stroked="f">
                <v:path arrowok="t"/>
                <v:fill/>
              </v:shape>
            </v:group>
            <v:group style="position:absolute;left:9295;top:3891;width:391;height:206" coordorigin="9295,3891" coordsize="391,206">
              <v:shape style="position:absolute;left:9295;top:3891;width:391;height:206" coordorigin="9295,3891" coordsize="391,206" path="m9295,4097l9686,4097,9686,3891,9295,3891,9295,4097e" filled="t" fillcolor="#6FAC46" stroked="f">
                <v:path arrowok="t"/>
                <v:fill/>
              </v:shape>
            </v:group>
            <v:group style="position:absolute;left:9794;top:3891;width:108;height:206" coordorigin="9794,3891" coordsize="108,206">
              <v:shape style="position:absolute;left:9794;top:3891;width:108;height:206" coordorigin="9794,3891" coordsize="108,206" path="m9794,4097l9902,4097,9902,3891,9794,3891,9794,4097e" filled="t" fillcolor="#6FAC46" stroked="f">
                <v:path arrowok="t"/>
                <v:fill/>
              </v:shape>
            </v:group>
            <v:group style="position:absolute;left:10334;top:3891;width:103;height:206" coordorigin="10334,3891" coordsize="103,206">
              <v:shape style="position:absolute;left:10334;top:3891;width:103;height:206" coordorigin="10334,3891" coordsize="103,206" path="m10334,4097l10437,4097,10437,3891,10334,3891,10334,4097e" filled="t" fillcolor="#6FAC46" stroked="f">
                <v:path arrowok="t"/>
                <v:fill/>
              </v:shape>
            </v:group>
            <v:group style="position:absolute;left:9902;top:3891;width:432;height:206" coordorigin="9902,3891" coordsize="432,206">
              <v:shape style="position:absolute;left:9902;top:3891;width:432;height:206" coordorigin="9902,3891" coordsize="432,206" path="m9902,4097l10334,4097,10334,3891,9902,3891,9902,4097e" filled="t" fillcolor="#6FAC46" stroked="f">
                <v:path arrowok="t"/>
                <v:fill/>
              </v:shape>
            </v:group>
            <v:group style="position:absolute;left:10442;top:3903;width:108;height:182" coordorigin="10442,3903" coordsize="108,182">
              <v:shape style="position:absolute;left:10442;top:3903;width:108;height:182" coordorigin="10442,3903" coordsize="108,182" path="m10442,4085l10550,4085,10550,3903,10442,3903,10442,4085e" filled="t" fillcolor="#6FAC46" stroked="f">
                <v:path arrowok="t"/>
                <v:fill/>
              </v:shape>
            </v:group>
            <v:group style="position:absolute;left:11054;top:3903;width:101;height:182" coordorigin="11054,3903" coordsize="101,182">
              <v:shape style="position:absolute;left:11054;top:3903;width:101;height:182" coordorigin="11054,3903" coordsize="101,182" path="m11054,4085l11155,4085,11155,3903,11054,3903,11054,4085e" filled="t" fillcolor="#6FAC46" stroked="f">
                <v:path arrowok="t"/>
                <v:fill/>
              </v:shape>
            </v:group>
            <v:group style="position:absolute;left:10442;top:4126;width:713;height:2" coordorigin="10442,4126" coordsize="713,2">
              <v:shape style="position:absolute;left:10442;top:4126;width:713;height:2" coordorigin="10442,4126" coordsize="713,0" path="m10442,4126l11155,4126e" filled="f" stroked="t" strokeweight="4.18pt" strokecolor="#6FAC46">
                <v:path arrowok="t"/>
              </v:shape>
            </v:group>
            <v:group style="position:absolute;left:10550;top:3903;width:504;height:182" coordorigin="10550,3903" coordsize="504,182">
              <v:shape style="position:absolute;left:10550;top:3903;width:504;height:182" coordorigin="10550,3903" coordsize="504,182" path="m10550,4085l11054,4085,11054,3903,10550,3903,10550,4085e" filled="t" fillcolor="#6FAC46" stroked="f">
                <v:path arrowok="t"/>
                <v:fill/>
              </v:shape>
            </v:group>
            <v:group style="position:absolute;left:715;top:3862;width:10452;height:2" coordorigin="715,3862" coordsize="10452,2">
              <v:shape style="position:absolute;left:715;top:3862;width:10452;height:2" coordorigin="715,3862" coordsize="10452,0" path="m715,3862l11167,3862e" filled="f" stroked="t" strokeweight=".580pt" strokecolor="#000000">
                <v:path arrowok="t"/>
              </v:shape>
            </v:group>
            <v:group style="position:absolute;left:725;top:4155;width:1532;height:2" coordorigin="725,4155" coordsize="1532,2">
              <v:shape style="position:absolute;left:725;top:4155;width:1532;height:2" coordorigin="725,4155" coordsize="1532,0" path="m725,4155l2256,4155e" filled="f" stroked="t" strokeweight="2.5pt" strokecolor="#6FAC46">
                <v:path arrowok="t"/>
              </v:shape>
            </v:group>
            <v:group style="position:absolute;left:725;top:4179;width:103;height:206" coordorigin="725,4179" coordsize="103,206">
              <v:shape style="position:absolute;left:725;top:4179;width:103;height:206" coordorigin="725,4179" coordsize="103,206" path="m725,4385l828,4385,828,4179,725,4179,725,4385e" filled="t" fillcolor="#6FAC46" stroked="f">
                <v:path arrowok="t"/>
                <v:fill/>
              </v:shape>
            </v:group>
            <v:group style="position:absolute;left:2153;top:4179;width:103;height:206" coordorigin="2153,4179" coordsize="103,206">
              <v:shape style="position:absolute;left:2153;top:4179;width:103;height:206" coordorigin="2153,4179" coordsize="103,206" path="m2153,4385l2256,4385,2256,4179,2153,4179,2153,4385e" filled="t" fillcolor="#6FAC46" stroked="f">
                <v:path arrowok="t"/>
                <v:fill/>
              </v:shape>
            </v:group>
            <v:group style="position:absolute;left:828;top:4179;width:1325;height:206" coordorigin="828,4179" coordsize="1325,206">
              <v:shape style="position:absolute;left:828;top:4179;width:1325;height:206" coordorigin="828,4179" coordsize="1325,206" path="m828,4385l2153,4385,2153,4179,828,4179,828,4385e" filled="t" fillcolor="#6FAC46" stroked="f">
                <v:path arrowok="t"/>
                <v:fill/>
              </v:shape>
            </v:group>
            <v:group style="position:absolute;left:2261;top:4167;width:108;height:185" coordorigin="2261,4167" coordsize="108,185">
              <v:shape style="position:absolute;left:2261;top:4167;width:108;height:185" coordorigin="2261,4167" coordsize="108,185" path="m2261,4352l2369,4352,2369,4167,2261,4167,2261,4352e" filled="t" fillcolor="#6FAC46" stroked="f">
                <v:path arrowok="t"/>
                <v:fill/>
              </v:shape>
            </v:group>
            <v:group style="position:absolute;left:2844;top:4167;width:103;height:185" coordorigin="2844,4167" coordsize="103,185">
              <v:shape style="position:absolute;left:2844;top:4167;width:103;height:185" coordorigin="2844,4167" coordsize="103,185" path="m2844,4352l2948,4352,2948,4167,2844,4167,2844,4352e" filled="t" fillcolor="#6FAC46" stroked="f">
                <v:path arrowok="t"/>
                <v:fill/>
              </v:shape>
            </v:group>
            <v:group style="position:absolute;left:2261;top:4368;width:2235;height:2" coordorigin="2261,4368" coordsize="2235,2">
              <v:shape style="position:absolute;left:2261;top:4368;width:2235;height:2" coordorigin="2261,4368" coordsize="2235,0" path="m2261,4368l4496,4368e" filled="f" stroked="t" strokeweight="1.78pt" strokecolor="#6FAC46">
                <v:path arrowok="t"/>
              </v:shape>
            </v:group>
            <v:group style="position:absolute;left:2369;top:4167;width:475;height:185" coordorigin="2369,4167" coordsize="475,185">
              <v:shape style="position:absolute;left:2369;top:4167;width:475;height:185" coordorigin="2369,4167" coordsize="475,185" path="m2369,4352l2844,4352,2844,4167,2369,4167,2369,4352e" filled="t" fillcolor="#6FAC46" stroked="f">
                <v:path arrowok="t"/>
                <v:fill/>
              </v:shape>
            </v:group>
            <v:group style="position:absolute;left:2952;top:4155;width:108;height:206" coordorigin="2952,4155" coordsize="108,206">
              <v:shape style="position:absolute;left:2952;top:4155;width:108;height:206" coordorigin="2952,4155" coordsize="108,206" path="m2952,4361l3060,4361,3060,4155,2952,4155,2952,4361e" filled="t" fillcolor="#6FAC46" stroked="f">
                <v:path arrowok="t"/>
                <v:fill/>
              </v:shape>
            </v:group>
            <v:group style="position:absolute;left:3528;top:4155;width:103;height:206" coordorigin="3528,4155" coordsize="103,206">
              <v:shape style="position:absolute;left:3528;top:4155;width:103;height:206" coordorigin="3528,4155" coordsize="103,206" path="m3528,4361l3632,4361,3632,4155,3528,4155,3528,4361e" filled="t" fillcolor="#6FAC46" stroked="f">
                <v:path arrowok="t"/>
                <v:fill/>
              </v:shape>
            </v:group>
            <v:group style="position:absolute;left:3060;top:4155;width:468;height:206" coordorigin="3060,4155" coordsize="468,206">
              <v:shape style="position:absolute;left:3060;top:4155;width:468;height:206" coordorigin="3060,4155" coordsize="468,206" path="m3060,4361l3528,4361,3528,4155,3060,4155,3060,4361e" filled="t" fillcolor="#6FAC46" stroked="f">
                <v:path arrowok="t"/>
                <v:fill/>
              </v:shape>
            </v:group>
            <v:group style="position:absolute;left:3636;top:4167;width:108;height:185" coordorigin="3636,4167" coordsize="108,185">
              <v:shape style="position:absolute;left:3636;top:4167;width:108;height:185" coordorigin="3636,4167" coordsize="108,185" path="m3636,4352l3744,4352,3744,4167,3636,4167,3636,4352e" filled="t" fillcolor="#6FAC46" stroked="f">
                <v:path arrowok="t"/>
                <v:fill/>
              </v:shape>
            </v:group>
            <v:group style="position:absolute;left:4393;top:4167;width:103;height:185" coordorigin="4393,4167" coordsize="103,185">
              <v:shape style="position:absolute;left:4393;top:4167;width:103;height:185" coordorigin="4393,4167" coordsize="103,185" path="m4393,4352l4496,4352,4496,4167,4393,4167,4393,4352e" filled="t" fillcolor="#6FAC46" stroked="f">
                <v:path arrowok="t"/>
                <v:fill/>
              </v:shape>
            </v:group>
            <v:group style="position:absolute;left:3744;top:4167;width:648;height:185" coordorigin="3744,4167" coordsize="648,185">
              <v:shape style="position:absolute;left:3744;top:4167;width:648;height:185" coordorigin="3744,4167" coordsize="648,185" path="m3744,4352l4393,4352,4393,4167,3744,4167,3744,4352e" filled="t" fillcolor="#6FAC46" stroked="f">
                <v:path arrowok="t"/>
                <v:fill/>
              </v:shape>
            </v:group>
            <v:group style="position:absolute;left:4501;top:4155;width:667;height:2" coordorigin="4501,4155" coordsize="667,2">
              <v:shape style="position:absolute;left:4501;top:4155;width:667;height:2" coordorigin="4501,4155" coordsize="667,0" path="m4501,4155l5168,4155e" filled="f" stroked="t" strokeweight="2.5pt" strokecolor="#6FAC46">
                <v:path arrowok="t"/>
              </v:shape>
            </v:group>
            <v:group style="position:absolute;left:4501;top:4179;width:108;height:206" coordorigin="4501,4179" coordsize="108,206">
              <v:shape style="position:absolute;left:4501;top:4179;width:108;height:206" coordorigin="4501,4179" coordsize="108,206" path="m4501,4385l4609,4385,4609,4179,4501,4179,4501,4385e" filled="t" fillcolor="#6FAC46" stroked="f">
                <v:path arrowok="t"/>
                <v:fill/>
              </v:shape>
            </v:group>
            <v:group style="position:absolute;left:5065;top:4179;width:103;height:206" coordorigin="5065,4179" coordsize="103,206">
              <v:shape style="position:absolute;left:5065;top:4179;width:103;height:206" coordorigin="5065,4179" coordsize="103,206" path="m5065,4385l5168,4385,5168,4179,5065,4179,5065,4385e" filled="t" fillcolor="#6FAC46" stroked="f">
                <v:path arrowok="t"/>
                <v:fill/>
              </v:shape>
            </v:group>
            <v:group style="position:absolute;left:4609;top:4179;width:456;height:206" coordorigin="4609,4179" coordsize="456,206">
              <v:shape style="position:absolute;left:4609;top:4179;width:456;height:206" coordorigin="4609,4179" coordsize="456,206" path="m4609,4385l5065,4385,5065,4179,4609,4179,4609,4385e" filled="t" fillcolor="#6FAC46" stroked="f">
                <v:path arrowok="t"/>
                <v:fill/>
              </v:shape>
            </v:group>
            <v:group style="position:absolute;left:5173;top:4167;width:108;height:185" coordorigin="5173,4167" coordsize="108,185">
              <v:shape style="position:absolute;left:5173;top:4167;width:108;height:185" coordorigin="5173,4167" coordsize="108,185" path="m5173,4352l5281,4352,5281,4167,5173,4167,5173,4352e" filled="t" fillcolor="#6FAC46" stroked="f">
                <v:path arrowok="t"/>
                <v:fill/>
              </v:shape>
            </v:group>
            <v:group style="position:absolute;left:5754;top:4167;width:103;height:185" coordorigin="5754,4167" coordsize="103,185">
              <v:shape style="position:absolute;left:5754;top:4167;width:103;height:185" coordorigin="5754,4167" coordsize="103,185" path="m5754,4352l5857,4352,5857,4167,5754,4167,5754,4352e" filled="t" fillcolor="#6FAC46" stroked="f">
                <v:path arrowok="t"/>
                <v:fill/>
              </v:shape>
            </v:group>
            <v:group style="position:absolute;left:5173;top:4368;width:684;height:2" coordorigin="5173,4368" coordsize="684,2">
              <v:shape style="position:absolute;left:5173;top:4368;width:684;height:2" coordorigin="5173,4368" coordsize="684,0" path="m5173,4368l5857,4368e" filled="f" stroked="t" strokeweight="1.78pt" strokecolor="#6FAC46">
                <v:path arrowok="t"/>
              </v:shape>
            </v:group>
            <v:group style="position:absolute;left:5281;top:4167;width:473;height:185" coordorigin="5281,4167" coordsize="473,185">
              <v:shape style="position:absolute;left:5281;top:4167;width:473;height:185" coordorigin="5281,4167" coordsize="473,185" path="m5281,4352l5754,4352,5754,4167,5281,4167,5281,4352e" filled="t" fillcolor="#6FAC46" stroked="f">
                <v:path arrowok="t"/>
                <v:fill/>
              </v:shape>
            </v:group>
            <v:group style="position:absolute;left:5862;top:4155;width:588;height:2" coordorigin="5862,4155" coordsize="588,2">
              <v:shape style="position:absolute;left:5862;top:4155;width:588;height:2" coordorigin="5862,4155" coordsize="588,0" path="m5862,4155l6450,4155e" filled="f" stroked="t" strokeweight="2.5pt" strokecolor="#6FAC46">
                <v:path arrowok="t"/>
              </v:shape>
            </v:group>
            <v:group style="position:absolute;left:5862;top:4179;width:108;height:206" coordorigin="5862,4179" coordsize="108,206">
              <v:shape style="position:absolute;left:5862;top:4179;width:108;height:206" coordorigin="5862,4179" coordsize="108,206" path="m5862,4385l5970,4385,5970,4179,5862,4179,5862,4385e" filled="t" fillcolor="#6FAC46" stroked="f">
                <v:path arrowok="t"/>
                <v:fill/>
              </v:shape>
            </v:group>
            <v:group style="position:absolute;left:6347;top:4179;width:103;height:206" coordorigin="6347,4179" coordsize="103,206">
              <v:shape style="position:absolute;left:6347;top:4179;width:103;height:206" coordorigin="6347,4179" coordsize="103,206" path="m6347,4385l6450,4385,6450,4179,6347,4179,6347,4385e" filled="t" fillcolor="#6FAC46" stroked="f">
                <v:path arrowok="t"/>
                <v:fill/>
              </v:shape>
            </v:group>
            <v:group style="position:absolute;left:5970;top:4179;width:377;height:206" coordorigin="5970,4179" coordsize="377,206">
              <v:shape style="position:absolute;left:5970;top:4179;width:377;height:206" coordorigin="5970,4179" coordsize="377,206" path="m5970,4385l6347,4385,6347,4179,5970,4179,5970,4385e" filled="t" fillcolor="#6FAC46" stroked="f">
                <v:path arrowok="t"/>
                <v:fill/>
              </v:shape>
            </v:group>
            <v:group style="position:absolute;left:6455;top:4130;width:2002;height:38" coordorigin="6455,4130" coordsize="2002,38">
              <v:shape style="position:absolute;left:6455;top:4130;width:2002;height:38" coordorigin="6455,4130" coordsize="2002,38" path="m6455,4168l8457,4168,8457,4130,6455,4130,6455,4168xe" filled="t" fillcolor="#6FAC46" stroked="f">
                <v:path arrowok="t"/>
                <v:fill/>
              </v:shape>
            </v:group>
            <v:group style="position:absolute;left:6455;top:4167;width:108;height:185" coordorigin="6455,4167" coordsize="108,185">
              <v:shape style="position:absolute;left:6455;top:4167;width:108;height:185" coordorigin="6455,4167" coordsize="108,185" path="m6455,4352l6563,4352,6563,4167,6455,4167,6455,4352e" filled="t" fillcolor="#6FAC46" stroked="f">
                <v:path arrowok="t"/>
                <v:fill/>
              </v:shape>
            </v:group>
            <v:group style="position:absolute;left:7624;top:4167;width:103;height:185" coordorigin="7624,4167" coordsize="103,185">
              <v:shape style="position:absolute;left:7624;top:4167;width:103;height:185" coordorigin="7624,4167" coordsize="103,185" path="m7624,4352l7727,4352,7727,4167,7624,4167,7624,4352e" filled="t" fillcolor="#6FAC46" stroked="f">
                <v:path arrowok="t"/>
                <v:fill/>
              </v:shape>
            </v:group>
            <v:group style="position:absolute;left:6455;top:4368;width:4700;height:2" coordorigin="6455,4368" coordsize="4700,2">
              <v:shape style="position:absolute;left:6455;top:4368;width:4700;height:2" coordorigin="6455,4368" coordsize="4700,0" path="m6455,4368l11155,4368e" filled="f" stroked="t" strokeweight="1.78pt" strokecolor="#6FAC46">
                <v:path arrowok="t"/>
              </v:shape>
            </v:group>
            <v:group style="position:absolute;left:6563;top:4167;width:1061;height:185" coordorigin="6563,4167" coordsize="1061,185">
              <v:shape style="position:absolute;left:6563;top:4167;width:1061;height:185" coordorigin="6563,4167" coordsize="1061,185" path="m6563,4352l7624,4352,7624,4167,6563,4167,6563,4352e" filled="t" fillcolor="#6FAC46" stroked="f">
                <v:path arrowok="t"/>
                <v:fill/>
              </v:shape>
            </v:group>
            <v:group style="position:absolute;left:7732;top:4167;width:108;height:185" coordorigin="7732,4167" coordsize="108,185">
              <v:shape style="position:absolute;left:7732;top:4167;width:108;height:185" coordorigin="7732,4167" coordsize="108,185" path="m7732,4352l7840,4352,7840,4167,7732,4167,7732,4352e" filled="t" fillcolor="#6FAC46" stroked="f">
                <v:path arrowok="t"/>
                <v:fill/>
              </v:shape>
            </v:group>
            <v:group style="position:absolute;left:8353;top:4167;width:103;height:185" coordorigin="8353,4167" coordsize="103,185">
              <v:shape style="position:absolute;left:8353;top:4167;width:103;height:185" coordorigin="8353,4167" coordsize="103,185" path="m8353,4352l8457,4352,8457,4167,8353,4167,8353,4352e" filled="t" fillcolor="#6FAC46" stroked="f">
                <v:path arrowok="t"/>
                <v:fill/>
              </v:shape>
            </v:group>
            <v:group style="position:absolute;left:7840;top:4167;width:514;height:185" coordorigin="7840,4167" coordsize="514,185">
              <v:shape style="position:absolute;left:7840;top:4167;width:514;height:185" coordorigin="7840,4167" coordsize="514,185" path="m7840,4352l8353,4352,8353,4167,7840,4167,7840,4352e" filled="t" fillcolor="#6FAC46" stroked="f">
                <v:path arrowok="t"/>
                <v:fill/>
              </v:shape>
            </v:group>
            <v:group style="position:absolute;left:8461;top:4130;width:1976;height:26" coordorigin="8461,4130" coordsize="1976,26">
              <v:shape style="position:absolute;left:8461;top:4130;width:1976;height:26" coordorigin="8461,4130" coordsize="1976,26" path="m8461,4156l10437,4156,10437,4130,8461,4130,8461,4156xe" filled="t" fillcolor="#6FAC46" stroked="f">
                <v:path arrowok="t"/>
                <v:fill/>
              </v:shape>
            </v:group>
            <v:group style="position:absolute;left:8461;top:4155;width:108;height:206" coordorigin="8461,4155" coordsize="108,206">
              <v:shape style="position:absolute;left:8461;top:4155;width:108;height:206" coordorigin="8461,4155" coordsize="108,206" path="m8461,4361l8569,4361,8569,4155,8461,4155,8461,4361e" filled="t" fillcolor="#6FAC46" stroked="f">
                <v:path arrowok="t"/>
                <v:fill/>
              </v:shape>
            </v:group>
            <v:group style="position:absolute;left:9079;top:4155;width:103;height:206" coordorigin="9079,4155" coordsize="103,206">
              <v:shape style="position:absolute;left:9079;top:4155;width:103;height:206" coordorigin="9079,4155" coordsize="103,206" path="m9079,4361l9182,4361,9182,4155,9079,4155,9079,4361e" filled="t" fillcolor="#6FAC46" stroked="f">
                <v:path arrowok="t"/>
                <v:fill/>
              </v:shape>
            </v:group>
            <v:group style="position:absolute;left:8569;top:4155;width:509;height:206" coordorigin="8569,4155" coordsize="509,206">
              <v:shape style="position:absolute;left:8569;top:4155;width:509;height:206" coordorigin="8569,4155" coordsize="509,206" path="m8569,4361l9079,4361,9079,4155,8569,4155,8569,4361e" filled="t" fillcolor="#6FAC46" stroked="f">
                <v:path arrowok="t"/>
                <v:fill/>
              </v:shape>
            </v:group>
            <v:group style="position:absolute;left:9187;top:4155;width:108;height:206" coordorigin="9187,4155" coordsize="108,206">
              <v:shape style="position:absolute;left:9187;top:4155;width:108;height:206" coordorigin="9187,4155" coordsize="108,206" path="m9187,4361l9295,4361,9295,4155,9187,4155,9187,4361e" filled="t" fillcolor="#6FAC46" stroked="f">
                <v:path arrowok="t"/>
                <v:fill/>
              </v:shape>
            </v:group>
            <v:group style="position:absolute;left:9686;top:4155;width:103;height:206" coordorigin="9686,4155" coordsize="103,206">
              <v:shape style="position:absolute;left:9686;top:4155;width:103;height:206" coordorigin="9686,4155" coordsize="103,206" path="m9686,4361l9789,4361,9789,4155,9686,4155,9686,4361e" filled="t" fillcolor="#6FAC46" stroked="f">
                <v:path arrowok="t"/>
                <v:fill/>
              </v:shape>
            </v:group>
            <v:group style="position:absolute;left:9295;top:4155;width:391;height:206" coordorigin="9295,4155" coordsize="391,206">
              <v:shape style="position:absolute;left:9295;top:4155;width:391;height:206" coordorigin="9295,4155" coordsize="391,206" path="m9295,4361l9686,4361,9686,4155,9295,4155,9295,4361e" filled="t" fillcolor="#6FAC46" stroked="f">
                <v:path arrowok="t"/>
                <v:fill/>
              </v:shape>
            </v:group>
            <v:group style="position:absolute;left:9794;top:4155;width:108;height:206" coordorigin="9794,4155" coordsize="108,206">
              <v:shape style="position:absolute;left:9794;top:4155;width:108;height:206" coordorigin="9794,4155" coordsize="108,206" path="m9794,4361l9902,4361,9902,4155,9794,4155,9794,4361e" filled="t" fillcolor="#6FAC46" stroked="f">
                <v:path arrowok="t"/>
                <v:fill/>
              </v:shape>
            </v:group>
            <v:group style="position:absolute;left:10334;top:4155;width:103;height:206" coordorigin="10334,4155" coordsize="103,206">
              <v:shape style="position:absolute;left:10334;top:4155;width:103;height:206" coordorigin="10334,4155" coordsize="103,206" path="m10334,4361l10437,4361,10437,4155,10334,4155,10334,4361e" filled="t" fillcolor="#6FAC46" stroked="f">
                <v:path arrowok="t"/>
                <v:fill/>
              </v:shape>
            </v:group>
            <v:group style="position:absolute;left:9902;top:4155;width:432;height:206" coordorigin="9902,4155" coordsize="432,206">
              <v:shape style="position:absolute;left:9902;top:4155;width:432;height:206" coordorigin="9902,4155" coordsize="432,206" path="m9902,4361l10334,4361,10334,4155,9902,4155,9902,4361e" filled="t" fillcolor="#6FAC46" stroked="f">
                <v:path arrowok="t"/>
                <v:fill/>
              </v:shape>
            </v:group>
            <v:group style="position:absolute;left:10442;top:4167;width:108;height:185" coordorigin="10442,4167" coordsize="108,185">
              <v:shape style="position:absolute;left:10442;top:4167;width:108;height:185" coordorigin="10442,4167" coordsize="108,185" path="m10442,4352l10550,4352,10550,4167,10442,4167,10442,4352e" filled="t" fillcolor="#6FAC46" stroked="f">
                <v:path arrowok="t"/>
                <v:fill/>
              </v:shape>
            </v:group>
            <v:group style="position:absolute;left:11054;top:4167;width:101;height:185" coordorigin="11054,4167" coordsize="101,185">
              <v:shape style="position:absolute;left:11054;top:4167;width:101;height:185" coordorigin="11054,4167" coordsize="101,185" path="m11054,4352l11155,4352,11155,4167,11054,4167,11054,4352e" filled="t" fillcolor="#6FAC46" stroked="f">
                <v:path arrowok="t"/>
                <v:fill/>
              </v:shape>
            </v:group>
            <v:group style="position:absolute;left:10550;top:4167;width:504;height:185" coordorigin="10550,4167" coordsize="504,185">
              <v:shape style="position:absolute;left:10550;top:4167;width:504;height:185" coordorigin="10550,4167" coordsize="504,185" path="m10550,4352l11054,4352,11054,4167,10550,4167,10550,4352e" filled="t" fillcolor="#6FAC46" stroked="f">
                <v:path arrowok="t"/>
                <v:fill/>
              </v:shape>
            </v:group>
            <v:group style="position:absolute;left:715;top:4126;width:10452;height:2" coordorigin="715,4126" coordsize="10452,2">
              <v:shape style="position:absolute;left:715;top:4126;width:10452;height:2" coordorigin="715,4126" coordsize="10452,0" path="m715,4126l11167,4126e" filled="f" stroked="t" strokeweight=".58001pt" strokecolor="#000000">
                <v:path arrowok="t"/>
              </v:shape>
            </v:group>
            <v:group style="position:absolute;left:725;top:4421;width:1532;height:2" coordorigin="725,4421" coordsize="1532,2">
              <v:shape style="position:absolute;left:725;top:4421;width:1532;height:2" coordorigin="725,4421" coordsize="1532,0" path="m725,4421l2256,4421e" filled="f" stroked="t" strokeweight="2.5pt" strokecolor="#FFFFFF">
                <v:path arrowok="t"/>
              </v:shape>
            </v:group>
            <v:group style="position:absolute;left:725;top:4445;width:103;height:206" coordorigin="725,4445" coordsize="103,206">
              <v:shape style="position:absolute;left:725;top:4445;width:103;height:206" coordorigin="725,4445" coordsize="103,206" path="m725,4652l828,4652,828,4445,725,4445,725,4652e" filled="t" fillcolor="#FFFFFF" stroked="f">
                <v:path arrowok="t"/>
                <v:fill/>
              </v:shape>
            </v:group>
            <v:group style="position:absolute;left:2153;top:4445;width:103;height:206" coordorigin="2153,4445" coordsize="103,206">
              <v:shape style="position:absolute;left:2153;top:4445;width:103;height:206" coordorigin="2153,4445" coordsize="103,206" path="m2153,4652l2256,4652,2256,4445,2153,4445,2153,4652e" filled="t" fillcolor="#FFFFFF" stroked="f">
                <v:path arrowok="t"/>
                <v:fill/>
              </v:shape>
            </v:group>
            <v:group style="position:absolute;left:828;top:4445;width:1325;height:206" coordorigin="828,4445" coordsize="1325,206">
              <v:shape style="position:absolute;left:828;top:4445;width:1325;height:206" coordorigin="828,4445" coordsize="1325,206" path="m828,4652l2153,4652,2153,4445,828,4445,828,4652e" filled="t" fillcolor="#FFFFFF" stroked="f">
                <v:path arrowok="t"/>
                <v:fill/>
              </v:shape>
            </v:group>
            <v:group style="position:absolute;left:2261;top:4414;width:2235;height:2" coordorigin="2261,4414" coordsize="2235,2">
              <v:shape style="position:absolute;left:2261;top:4414;width:2235;height:2" coordorigin="2261,4414" coordsize="2235,0" path="m2261,4414l4496,4414e" filled="f" stroked="t" strokeweight="1.78pt" strokecolor="#FFFFFF">
                <v:path arrowok="t"/>
              </v:shape>
            </v:group>
            <v:group style="position:absolute;left:2261;top:4431;width:108;height:185" coordorigin="2261,4431" coordsize="108,185">
              <v:shape style="position:absolute;left:2261;top:4431;width:108;height:185" coordorigin="2261,4431" coordsize="108,185" path="m2261,4616l2369,4616,2369,4431,2261,4431,2261,4616e" filled="t" fillcolor="#FFFFFF" stroked="f">
                <v:path arrowok="t"/>
                <v:fill/>
              </v:shape>
            </v:group>
            <v:group style="position:absolute;left:2844;top:4431;width:103;height:185" coordorigin="2844,4431" coordsize="103,185">
              <v:shape style="position:absolute;left:2844;top:4431;width:103;height:185" coordorigin="2844,4431" coordsize="103,185" path="m2844,4616l2948,4616,2948,4431,2844,4431,2844,4616e" filled="t" fillcolor="#FFFFFF" stroked="f">
                <v:path arrowok="t"/>
                <v:fill/>
              </v:shape>
            </v:group>
            <v:group style="position:absolute;left:2261;top:4656;width:686;height:2" coordorigin="2261,4656" coordsize="686,2">
              <v:shape style="position:absolute;left:2261;top:4656;width:686;height:2" coordorigin="2261,4656" coordsize="686,0" path="m2261,4656l2948,4656e" filled="f" stroked="t" strokeweight="4.18pt" strokecolor="#FFFFFF">
                <v:path arrowok="t"/>
              </v:shape>
            </v:group>
            <v:group style="position:absolute;left:2369;top:4431;width:475;height:185" coordorigin="2369,4431" coordsize="475,185">
              <v:shape style="position:absolute;left:2369;top:4431;width:475;height:185" coordorigin="2369,4431" coordsize="475,185" path="m2369,4616l2844,4616,2844,4431,2369,4431,2369,4616e" filled="t" fillcolor="#FFFFFF" stroked="f">
                <v:path arrowok="t"/>
                <v:fill/>
              </v:shape>
            </v:group>
            <v:group style="position:absolute;left:2952;top:4421;width:108;height:206" coordorigin="2952,4421" coordsize="108,206">
              <v:shape style="position:absolute;left:2952;top:4421;width:108;height:206" coordorigin="2952,4421" coordsize="108,206" path="m2952,4628l3060,4628,3060,4421,2952,4421,2952,4628e" filled="t" fillcolor="#FFFFFF" stroked="f">
                <v:path arrowok="t"/>
                <v:fill/>
              </v:shape>
            </v:group>
            <v:group style="position:absolute;left:3528;top:4421;width:103;height:206" coordorigin="3528,4421" coordsize="103,206">
              <v:shape style="position:absolute;left:3528;top:4421;width:103;height:206" coordorigin="3528,4421" coordsize="103,206" path="m3528,4628l3632,4628,3632,4421,3528,4421,3528,4628e" filled="t" fillcolor="#FFFFFF" stroked="f">
                <v:path arrowok="t"/>
                <v:fill/>
              </v:shape>
            </v:group>
            <v:group style="position:absolute;left:2952;top:4656;width:679;height:2" coordorigin="2952,4656" coordsize="679,2">
              <v:shape style="position:absolute;left:2952;top:4656;width:679;height:2" coordorigin="2952,4656" coordsize="679,0" path="m2952,4656l3632,4656e" filled="f" stroked="t" strokeweight="2.98pt" strokecolor="#FFFFFF">
                <v:path arrowok="t"/>
              </v:shape>
            </v:group>
            <v:group style="position:absolute;left:3060;top:4421;width:468;height:206" coordorigin="3060,4421" coordsize="468,206">
              <v:shape style="position:absolute;left:3060;top:4421;width:468;height:206" coordorigin="3060,4421" coordsize="468,206" path="m3060,4628l3528,4628,3528,4421,3060,4421,3060,4628e" filled="t" fillcolor="#FFFFFF" stroked="f">
                <v:path arrowok="t"/>
                <v:fill/>
              </v:shape>
            </v:group>
            <v:group style="position:absolute;left:3636;top:4431;width:108;height:185" coordorigin="3636,4431" coordsize="108,185">
              <v:shape style="position:absolute;left:3636;top:4431;width:108;height:185" coordorigin="3636,4431" coordsize="108,185" path="m3636,4616l3744,4616,3744,4431,3636,4431,3636,4616e" filled="t" fillcolor="#FFFFFF" stroked="f">
                <v:path arrowok="t"/>
                <v:fill/>
              </v:shape>
            </v:group>
            <v:group style="position:absolute;left:4393;top:4431;width:103;height:185" coordorigin="4393,4431" coordsize="103,185">
              <v:shape style="position:absolute;left:4393;top:4431;width:103;height:185" coordorigin="4393,4431" coordsize="103,185" path="m4393,4616l4496,4616,4496,4431,4393,4431,4393,4616e" filled="t" fillcolor="#FFFFFF" stroked="f">
                <v:path arrowok="t"/>
                <v:fill/>
              </v:shape>
            </v:group>
            <v:group style="position:absolute;left:3636;top:4656;width:860;height:2" coordorigin="3636,4656" coordsize="860,2">
              <v:shape style="position:absolute;left:3636;top:4656;width:860;height:2" coordorigin="3636,4656" coordsize="860,0" path="m3636,4656l4496,4656e" filled="f" stroked="t" strokeweight="4.18pt" strokecolor="#FFFFFF">
                <v:path arrowok="t"/>
              </v:shape>
            </v:group>
            <v:group style="position:absolute;left:3744;top:4431;width:648;height:185" coordorigin="3744,4431" coordsize="648,185">
              <v:shape style="position:absolute;left:3744;top:4431;width:648;height:185" coordorigin="3744,4431" coordsize="648,185" path="m3744,4616l4393,4616,4393,4431,3744,4431,3744,4616e" filled="t" fillcolor="#FFFFFF" stroked="f">
                <v:path arrowok="t"/>
                <v:fill/>
              </v:shape>
            </v:group>
            <v:group style="position:absolute;left:4501;top:4421;width:667;height:2" coordorigin="4501,4421" coordsize="667,2">
              <v:shape style="position:absolute;left:4501;top:4421;width:667;height:2" coordorigin="4501,4421" coordsize="667,0" path="m4501,4421l5168,4421e" filled="f" stroked="t" strokeweight="2.5pt" strokecolor="#FFFFFF">
                <v:path arrowok="t"/>
              </v:shape>
            </v:group>
            <v:group style="position:absolute;left:4501;top:4445;width:108;height:206" coordorigin="4501,4445" coordsize="108,206">
              <v:shape style="position:absolute;left:4501;top:4445;width:108;height:206" coordorigin="4501,4445" coordsize="108,206" path="m4501,4652l4609,4652,4609,4445,4501,4445,4501,4652e" filled="t" fillcolor="#FFFFFF" stroked="f">
                <v:path arrowok="t"/>
                <v:fill/>
              </v:shape>
            </v:group>
            <v:group style="position:absolute;left:5065;top:4445;width:103;height:206" coordorigin="5065,4445" coordsize="103,206">
              <v:shape style="position:absolute;left:5065;top:4445;width:103;height:206" coordorigin="5065,4445" coordsize="103,206" path="m5065,4652l5168,4652,5168,4445,5065,4445,5065,4652e" filled="t" fillcolor="#FFFFFF" stroked="f">
                <v:path arrowok="t"/>
                <v:fill/>
              </v:shape>
            </v:group>
            <v:group style="position:absolute;left:4609;top:4445;width:456;height:206" coordorigin="4609,4445" coordsize="456,206">
              <v:shape style="position:absolute;left:4609;top:4445;width:456;height:206" coordorigin="4609,4445" coordsize="456,206" path="m4609,4652l5065,4652,5065,4445,4609,4445,4609,4652e" filled="t" fillcolor="#FFFFFF" stroked="f">
                <v:path arrowok="t"/>
                <v:fill/>
              </v:shape>
            </v:group>
            <v:group style="position:absolute;left:5173;top:4414;width:684;height:2" coordorigin="5173,4414" coordsize="684,2">
              <v:shape style="position:absolute;left:5173;top:4414;width:684;height:2" coordorigin="5173,4414" coordsize="684,0" path="m5173,4414l5857,4414e" filled="f" stroked="t" strokeweight="1.78pt" strokecolor="#FFFFFF">
                <v:path arrowok="t"/>
              </v:shape>
            </v:group>
            <v:group style="position:absolute;left:5173;top:4431;width:108;height:185" coordorigin="5173,4431" coordsize="108,185">
              <v:shape style="position:absolute;left:5173;top:4431;width:108;height:185" coordorigin="5173,4431" coordsize="108,185" path="m5173,4616l5281,4616,5281,4431,5173,4431,5173,4616e" filled="t" fillcolor="#FFFFFF" stroked="f">
                <v:path arrowok="t"/>
                <v:fill/>
              </v:shape>
            </v:group>
            <v:group style="position:absolute;left:5754;top:4431;width:103;height:185" coordorigin="5754,4431" coordsize="103,185">
              <v:shape style="position:absolute;left:5754;top:4431;width:103;height:185" coordorigin="5754,4431" coordsize="103,185" path="m5754,4616l5857,4616,5857,4431,5754,4431,5754,4616e" filled="t" fillcolor="#FFFFFF" stroked="f">
                <v:path arrowok="t"/>
                <v:fill/>
              </v:shape>
            </v:group>
            <v:group style="position:absolute;left:5173;top:4656;width:684;height:2" coordorigin="5173,4656" coordsize="684,2">
              <v:shape style="position:absolute;left:5173;top:4656;width:684;height:2" coordorigin="5173,4656" coordsize="684,0" path="m5173,4656l5857,4656e" filled="f" stroked="t" strokeweight="4.18pt" strokecolor="#FFFFFF">
                <v:path arrowok="t"/>
              </v:shape>
            </v:group>
            <v:group style="position:absolute;left:5281;top:4431;width:473;height:185" coordorigin="5281,4431" coordsize="473,185">
              <v:shape style="position:absolute;left:5281;top:4431;width:473;height:185" coordorigin="5281,4431" coordsize="473,185" path="m5281,4616l5754,4616,5754,4431,5281,4431,5281,4616e" filled="t" fillcolor="#FFFFFF" stroked="f">
                <v:path arrowok="t"/>
                <v:fill/>
              </v:shape>
            </v:group>
            <v:group style="position:absolute;left:5862;top:4421;width:588;height:2" coordorigin="5862,4421" coordsize="588,2">
              <v:shape style="position:absolute;left:5862;top:4421;width:588;height:2" coordorigin="5862,4421" coordsize="588,0" path="m5862,4421l6450,4421e" filled="f" stroked="t" strokeweight="2.5pt" strokecolor="#FFFFFF">
                <v:path arrowok="t"/>
              </v:shape>
            </v:group>
            <v:group style="position:absolute;left:5862;top:4445;width:108;height:206" coordorigin="5862,4445" coordsize="108,206">
              <v:shape style="position:absolute;left:5862;top:4445;width:108;height:206" coordorigin="5862,4445" coordsize="108,206" path="m5862,4652l5970,4652,5970,4445,5862,4445,5862,4652e" filled="t" fillcolor="#FFFFFF" stroked="f">
                <v:path arrowok="t"/>
                <v:fill/>
              </v:shape>
            </v:group>
            <v:group style="position:absolute;left:6347;top:4445;width:103;height:206" coordorigin="6347,4445" coordsize="103,206">
              <v:shape style="position:absolute;left:6347;top:4445;width:103;height:206" coordorigin="6347,4445" coordsize="103,206" path="m6347,4652l6450,4652,6450,4445,6347,4445,6347,4652e" filled="t" fillcolor="#FFFFFF" stroked="f">
                <v:path arrowok="t"/>
                <v:fill/>
              </v:shape>
            </v:group>
            <v:group style="position:absolute;left:5970;top:4445;width:377;height:206" coordorigin="5970,4445" coordsize="377,206">
              <v:shape style="position:absolute;left:5970;top:4445;width:377;height:206" coordorigin="5970,4445" coordsize="377,206" path="m5970,4652l6347,4652,6347,4445,5970,4445,5970,4652e" filled="t" fillcolor="#FFFFFF" stroked="f">
                <v:path arrowok="t"/>
                <v:fill/>
              </v:shape>
            </v:group>
            <v:group style="position:absolute;left:6455;top:4414;width:4700;height:2" coordorigin="6455,4414" coordsize="4700,2">
              <v:shape style="position:absolute;left:6455;top:4414;width:4700;height:2" coordorigin="6455,4414" coordsize="4700,0" path="m6455,4414l11155,4414e" filled="f" stroked="t" strokeweight="1.78pt" strokecolor="#FFFFFF">
                <v:path arrowok="t"/>
              </v:shape>
            </v:group>
            <v:group style="position:absolute;left:6455;top:4431;width:108;height:185" coordorigin="6455,4431" coordsize="108,185">
              <v:shape style="position:absolute;left:6455;top:4431;width:108;height:185" coordorigin="6455,4431" coordsize="108,185" path="m6455,4616l6563,4616,6563,4431,6455,4431,6455,4616e" filled="t" fillcolor="#FFFFFF" stroked="f">
                <v:path arrowok="t"/>
                <v:fill/>
              </v:shape>
            </v:group>
            <v:group style="position:absolute;left:7624;top:4431;width:103;height:185" coordorigin="7624,4431" coordsize="103,185">
              <v:shape style="position:absolute;left:7624;top:4431;width:103;height:185" coordorigin="7624,4431" coordsize="103,185" path="m7624,4616l7727,4616,7727,4431,7624,4431,7624,4616e" filled="t" fillcolor="#FFFFFF" stroked="f">
                <v:path arrowok="t"/>
                <v:fill/>
              </v:shape>
            </v:group>
            <v:group style="position:absolute;left:6455;top:4615;width:2002;height:38" coordorigin="6455,4615" coordsize="2002,38">
              <v:shape style="position:absolute;left:6455;top:4615;width:2002;height:38" coordorigin="6455,4615" coordsize="2002,38" path="m6455,4653l8457,4653,8457,4615,6455,4615,6455,4653xe" filled="t" fillcolor="#FFFFFF" stroked="f">
                <v:path arrowok="t"/>
                <v:fill/>
              </v:shape>
            </v:group>
            <v:group style="position:absolute;left:6563;top:4431;width:1061;height:185" coordorigin="6563,4431" coordsize="1061,185">
              <v:shape style="position:absolute;left:6563;top:4431;width:1061;height:185" coordorigin="6563,4431" coordsize="1061,185" path="m6563,4616l7624,4616,7624,4431,6563,4431,6563,4616e" filled="t" fillcolor="#FFFFFF" stroked="f">
                <v:path arrowok="t"/>
                <v:fill/>
              </v:shape>
            </v:group>
            <v:group style="position:absolute;left:7732;top:4431;width:108;height:185" coordorigin="7732,4431" coordsize="108,185">
              <v:shape style="position:absolute;left:7732;top:4431;width:108;height:185" coordorigin="7732,4431" coordsize="108,185" path="m7732,4616l7840,4616,7840,4431,7732,4431,7732,4616e" filled="t" fillcolor="#FFFFFF" stroked="f">
                <v:path arrowok="t"/>
                <v:fill/>
              </v:shape>
            </v:group>
            <v:group style="position:absolute;left:8353;top:4431;width:103;height:185" coordorigin="8353,4431" coordsize="103,185">
              <v:shape style="position:absolute;left:8353;top:4431;width:103;height:185" coordorigin="8353,4431" coordsize="103,185" path="m8353,4616l8457,4616,8457,4431,8353,4431,8353,4616e" filled="t" fillcolor="#FFFFFF" stroked="f">
                <v:path arrowok="t"/>
                <v:fill/>
              </v:shape>
            </v:group>
            <v:group style="position:absolute;left:7840;top:4431;width:514;height:185" coordorigin="7840,4431" coordsize="514,185">
              <v:shape style="position:absolute;left:7840;top:4431;width:514;height:185" coordorigin="7840,4431" coordsize="514,185" path="m7840,4616l8353,4616,8353,4431,7840,4431,7840,4616e" filled="t" fillcolor="#FFFFFF" stroked="f">
                <v:path arrowok="t"/>
                <v:fill/>
              </v:shape>
            </v:group>
            <v:group style="position:absolute;left:8461;top:4421;width:108;height:206" coordorigin="8461,4421" coordsize="108,206">
              <v:shape style="position:absolute;left:8461;top:4421;width:108;height:206" coordorigin="8461,4421" coordsize="108,206" path="m8461,4628l8569,4628,8569,4421,8461,4421,8461,4628e" filled="t" fillcolor="#FFFFFF" stroked="f">
                <v:path arrowok="t"/>
                <v:fill/>
              </v:shape>
            </v:group>
            <v:group style="position:absolute;left:9079;top:4421;width:103;height:206" coordorigin="9079,4421" coordsize="103,206">
              <v:shape style="position:absolute;left:9079;top:4421;width:103;height:206" coordorigin="9079,4421" coordsize="103,206" path="m9079,4628l9182,4628,9182,4421,9079,4421,9079,4628e" filled="t" fillcolor="#FFFFFF" stroked="f">
                <v:path arrowok="t"/>
                <v:fill/>
              </v:shape>
            </v:group>
            <v:group style="position:absolute;left:8461;top:4627;width:1976;height:26" coordorigin="8461,4627" coordsize="1976,26">
              <v:shape style="position:absolute;left:8461;top:4627;width:1976;height:26" coordorigin="8461,4627" coordsize="1976,26" path="m8461,4653l10437,4653,10437,4627,8461,4627,8461,4653xe" filled="t" fillcolor="#FFFFFF" stroked="f">
                <v:path arrowok="t"/>
                <v:fill/>
              </v:shape>
            </v:group>
            <v:group style="position:absolute;left:8569;top:4421;width:509;height:206" coordorigin="8569,4421" coordsize="509,206">
              <v:shape style="position:absolute;left:8569;top:4421;width:509;height:206" coordorigin="8569,4421" coordsize="509,206" path="m8569,4628l9079,4628,9079,4421,8569,4421,8569,4628e" filled="t" fillcolor="#FFFFFF" stroked="f">
                <v:path arrowok="t"/>
                <v:fill/>
              </v:shape>
            </v:group>
            <v:group style="position:absolute;left:9187;top:4421;width:108;height:206" coordorigin="9187,4421" coordsize="108,206">
              <v:shape style="position:absolute;left:9187;top:4421;width:108;height:206" coordorigin="9187,4421" coordsize="108,206" path="m9187,4628l9295,4628,9295,4421,9187,4421,9187,4628e" filled="t" fillcolor="#FFFFFF" stroked="f">
                <v:path arrowok="t"/>
                <v:fill/>
              </v:shape>
            </v:group>
            <v:group style="position:absolute;left:9686;top:4421;width:103;height:206" coordorigin="9686,4421" coordsize="103,206">
              <v:shape style="position:absolute;left:9686;top:4421;width:103;height:206" coordorigin="9686,4421" coordsize="103,206" path="m9686,4628l9789,4628,9789,4421,9686,4421,9686,4628e" filled="t" fillcolor="#FFFFFF" stroked="f">
                <v:path arrowok="t"/>
                <v:fill/>
              </v:shape>
            </v:group>
            <v:group style="position:absolute;left:9295;top:4421;width:391;height:206" coordorigin="9295,4421" coordsize="391,206">
              <v:shape style="position:absolute;left:9295;top:4421;width:391;height:206" coordorigin="9295,4421" coordsize="391,206" path="m9295,4628l9686,4628,9686,4421,9295,4421,9295,4628e" filled="t" fillcolor="#FFFFFF" stroked="f">
                <v:path arrowok="t"/>
                <v:fill/>
              </v:shape>
            </v:group>
            <v:group style="position:absolute;left:9794;top:4421;width:108;height:206" coordorigin="9794,4421" coordsize="108,206">
              <v:shape style="position:absolute;left:9794;top:4421;width:108;height:206" coordorigin="9794,4421" coordsize="108,206" path="m9794,4628l9902,4628,9902,4421,9794,4421,9794,4628e" filled="t" fillcolor="#FFFFFF" stroked="f">
                <v:path arrowok="t"/>
                <v:fill/>
              </v:shape>
            </v:group>
            <v:group style="position:absolute;left:10334;top:4421;width:103;height:206" coordorigin="10334,4421" coordsize="103,206">
              <v:shape style="position:absolute;left:10334;top:4421;width:103;height:206" coordorigin="10334,4421" coordsize="103,206" path="m10334,4628l10437,4628,10437,4421,10334,4421,10334,4628e" filled="t" fillcolor="#FFFFFF" stroked="f">
                <v:path arrowok="t"/>
                <v:fill/>
              </v:shape>
            </v:group>
            <v:group style="position:absolute;left:9902;top:4421;width:432;height:206" coordorigin="9902,4421" coordsize="432,206">
              <v:shape style="position:absolute;left:9902;top:4421;width:432;height:206" coordorigin="9902,4421" coordsize="432,206" path="m9902,4628l10334,4628,10334,4421,9902,4421,9902,4628e" filled="t" fillcolor="#FFFFFF" stroked="f">
                <v:path arrowok="t"/>
                <v:fill/>
              </v:shape>
            </v:group>
            <v:group style="position:absolute;left:10442;top:4431;width:108;height:185" coordorigin="10442,4431" coordsize="108,185">
              <v:shape style="position:absolute;left:10442;top:4431;width:108;height:185" coordorigin="10442,4431" coordsize="108,185" path="m10442,4616l10550,4616,10550,4431,10442,4431,10442,4616e" filled="t" fillcolor="#FFFFFF" stroked="f">
                <v:path arrowok="t"/>
                <v:fill/>
              </v:shape>
            </v:group>
            <v:group style="position:absolute;left:11054;top:4431;width:101;height:185" coordorigin="11054,4431" coordsize="101,185">
              <v:shape style="position:absolute;left:11054;top:4431;width:101;height:185" coordorigin="11054,4431" coordsize="101,185" path="m11054,4616l11155,4616,11155,4431,11054,4431,11054,4616e" filled="t" fillcolor="#FFFFFF" stroked="f">
                <v:path arrowok="t"/>
                <v:fill/>
              </v:shape>
            </v:group>
            <v:group style="position:absolute;left:10442;top:4656;width:713;height:2" coordorigin="10442,4656" coordsize="713,2">
              <v:shape style="position:absolute;left:10442;top:4656;width:713;height:2" coordorigin="10442,4656" coordsize="713,0" path="m10442,4656l11155,4656e" filled="f" stroked="t" strokeweight="4.18pt" strokecolor="#FFFFFF">
                <v:path arrowok="t"/>
              </v:shape>
            </v:group>
            <v:group style="position:absolute;left:10550;top:4431;width:504;height:185" coordorigin="10550,4431" coordsize="504,185">
              <v:shape style="position:absolute;left:10550;top:4431;width:504;height:185" coordorigin="10550,4431" coordsize="504,185" path="m10550,4616l11054,4616,11054,4431,10550,4431,10550,4616e" filled="t" fillcolor="#FFFFFF" stroked="f">
                <v:path arrowok="t"/>
                <v:fill/>
              </v:shape>
            </v:group>
            <v:group style="position:absolute;left:715;top:4390;width:10452;height:2" coordorigin="715,4390" coordsize="10452,2">
              <v:shape style="position:absolute;left:715;top:4390;width:10452;height:2" coordorigin="715,4390" coordsize="10452,0" path="m715,4390l11167,4390e" filled="f" stroked="t" strokeweight=".580pt" strokecolor="#000000">
                <v:path arrowok="t"/>
              </v:shape>
            </v:group>
            <v:group style="position:absolute;left:725;top:4685;width:1532;height:2" coordorigin="725,4685" coordsize="1532,2">
              <v:shape style="position:absolute;left:725;top:4685;width:1532;height:2" coordorigin="725,4685" coordsize="1532,0" path="m725,4685l2256,4685e" filled="f" stroked="t" strokeweight="2.5pt" strokecolor="#FFFFFF">
                <v:path arrowok="t"/>
              </v:shape>
            </v:group>
            <v:group style="position:absolute;left:725;top:4709;width:103;height:206" coordorigin="725,4709" coordsize="103,206">
              <v:shape style="position:absolute;left:725;top:4709;width:103;height:206" coordorigin="725,4709" coordsize="103,206" path="m725,4916l828,4916,828,4709,725,4709,725,4916e" filled="t" fillcolor="#FFFFFF" stroked="f">
                <v:path arrowok="t"/>
                <v:fill/>
              </v:shape>
            </v:group>
            <v:group style="position:absolute;left:2153;top:4709;width:103;height:206" coordorigin="2153,4709" coordsize="103,206">
              <v:shape style="position:absolute;left:2153;top:4709;width:103;height:206" coordorigin="2153,4709" coordsize="103,206" path="m2153,4916l2256,4916,2256,4709,2153,4709,2153,4916e" filled="t" fillcolor="#FFFFFF" stroked="f">
                <v:path arrowok="t"/>
                <v:fill/>
              </v:shape>
            </v:group>
            <v:group style="position:absolute;left:828;top:4709;width:1325;height:206" coordorigin="828,4709" coordsize="1325,206">
              <v:shape style="position:absolute;left:828;top:4709;width:1325;height:206" coordorigin="828,4709" coordsize="1325,206" path="m828,4916l2153,4916,2153,4709,828,4709,828,4916e" filled="t" fillcolor="#FFFFFF" stroked="f">
                <v:path arrowok="t"/>
                <v:fill/>
              </v:shape>
            </v:group>
            <v:group style="position:absolute;left:2261;top:4697;width:108;height:185" coordorigin="2261,4697" coordsize="108,185">
              <v:shape style="position:absolute;left:2261;top:4697;width:108;height:185" coordorigin="2261,4697" coordsize="108,185" path="m2261,4882l2369,4882,2369,4697,2261,4697,2261,4882e" filled="t" fillcolor="#FFFFFF" stroked="f">
                <v:path arrowok="t"/>
                <v:fill/>
              </v:shape>
            </v:group>
            <v:group style="position:absolute;left:2844;top:4697;width:103;height:185" coordorigin="2844,4697" coordsize="103,185">
              <v:shape style="position:absolute;left:2844;top:4697;width:103;height:185" coordorigin="2844,4697" coordsize="103,185" path="m2844,4882l2948,4882,2948,4697,2844,4697,2844,4882e" filled="t" fillcolor="#FFFFFF" stroked="f">
                <v:path arrowok="t"/>
                <v:fill/>
              </v:shape>
            </v:group>
            <v:group style="position:absolute;left:2261;top:4899;width:2235;height:2" coordorigin="2261,4899" coordsize="2235,2">
              <v:shape style="position:absolute;left:2261;top:4899;width:2235;height:2" coordorigin="2261,4899" coordsize="2235,0" path="m2261,4899l4496,4899e" filled="f" stroked="t" strokeweight="1.78pt" strokecolor="#FFFFFF">
                <v:path arrowok="t"/>
              </v:shape>
            </v:group>
            <v:group style="position:absolute;left:2369;top:4697;width:475;height:185" coordorigin="2369,4697" coordsize="475,185">
              <v:shape style="position:absolute;left:2369;top:4697;width:475;height:185" coordorigin="2369,4697" coordsize="475,185" path="m2369,4882l2844,4882,2844,4697,2369,4697,2369,4882e" filled="t" fillcolor="#FFFFFF" stroked="f">
                <v:path arrowok="t"/>
                <v:fill/>
              </v:shape>
            </v:group>
            <v:group style="position:absolute;left:2952;top:4685;width:108;height:206" coordorigin="2952,4685" coordsize="108,206">
              <v:shape style="position:absolute;left:2952;top:4685;width:108;height:206" coordorigin="2952,4685" coordsize="108,206" path="m2952,4892l3060,4892,3060,4685,2952,4685,2952,4892e" filled="t" fillcolor="#FFFFFF" stroked="f">
                <v:path arrowok="t"/>
                <v:fill/>
              </v:shape>
            </v:group>
            <v:group style="position:absolute;left:3528;top:4685;width:103;height:206" coordorigin="3528,4685" coordsize="103,206">
              <v:shape style="position:absolute;left:3528;top:4685;width:103;height:206" coordorigin="3528,4685" coordsize="103,206" path="m3528,4892l3632,4892,3632,4685,3528,4685,3528,4892e" filled="t" fillcolor="#FFFFFF" stroked="f">
                <v:path arrowok="t"/>
                <v:fill/>
              </v:shape>
            </v:group>
            <v:group style="position:absolute;left:3060;top:4685;width:468;height:206" coordorigin="3060,4685" coordsize="468,206">
              <v:shape style="position:absolute;left:3060;top:4685;width:468;height:206" coordorigin="3060,4685" coordsize="468,206" path="m3060,4892l3528,4892,3528,4685,3060,4685,3060,4892e" filled="t" fillcolor="#FFFFFF" stroked="f">
                <v:path arrowok="t"/>
                <v:fill/>
              </v:shape>
            </v:group>
            <v:group style="position:absolute;left:3636;top:4697;width:108;height:185" coordorigin="3636,4697" coordsize="108,185">
              <v:shape style="position:absolute;left:3636;top:4697;width:108;height:185" coordorigin="3636,4697" coordsize="108,185" path="m3636,4882l3744,4882,3744,4697,3636,4697,3636,4882e" filled="t" fillcolor="#FFFFFF" stroked="f">
                <v:path arrowok="t"/>
                <v:fill/>
              </v:shape>
            </v:group>
            <v:group style="position:absolute;left:4393;top:4697;width:103;height:185" coordorigin="4393,4697" coordsize="103,185">
              <v:shape style="position:absolute;left:4393;top:4697;width:103;height:185" coordorigin="4393,4697" coordsize="103,185" path="m4393,4882l4496,4882,4496,4697,4393,4697,4393,4882e" filled="t" fillcolor="#FFFFFF" stroked="f">
                <v:path arrowok="t"/>
                <v:fill/>
              </v:shape>
            </v:group>
            <v:group style="position:absolute;left:3744;top:4697;width:648;height:185" coordorigin="3744,4697" coordsize="648,185">
              <v:shape style="position:absolute;left:3744;top:4697;width:648;height:185" coordorigin="3744,4697" coordsize="648,185" path="m3744,4882l4393,4882,4393,4697,3744,4697,3744,4882e" filled="t" fillcolor="#FFFFFF" stroked="f">
                <v:path arrowok="t"/>
                <v:fill/>
              </v:shape>
            </v:group>
            <v:group style="position:absolute;left:4501;top:4685;width:667;height:2" coordorigin="4501,4685" coordsize="667,2">
              <v:shape style="position:absolute;left:4501;top:4685;width:667;height:2" coordorigin="4501,4685" coordsize="667,0" path="m4501,4685l5168,4685e" filled="f" stroked="t" strokeweight="2.5pt" strokecolor="#FFFFFF">
                <v:path arrowok="t"/>
              </v:shape>
            </v:group>
            <v:group style="position:absolute;left:4501;top:4709;width:108;height:206" coordorigin="4501,4709" coordsize="108,206">
              <v:shape style="position:absolute;left:4501;top:4709;width:108;height:206" coordorigin="4501,4709" coordsize="108,206" path="m4501,4916l4609,4916,4609,4709,4501,4709,4501,4916e" filled="t" fillcolor="#FFFFFF" stroked="f">
                <v:path arrowok="t"/>
                <v:fill/>
              </v:shape>
            </v:group>
            <v:group style="position:absolute;left:5065;top:4709;width:103;height:206" coordorigin="5065,4709" coordsize="103,206">
              <v:shape style="position:absolute;left:5065;top:4709;width:103;height:206" coordorigin="5065,4709" coordsize="103,206" path="m5065,4916l5168,4916,5168,4709,5065,4709,5065,4916e" filled="t" fillcolor="#FFFFFF" stroked="f">
                <v:path arrowok="t"/>
                <v:fill/>
              </v:shape>
            </v:group>
            <v:group style="position:absolute;left:4609;top:4709;width:456;height:206" coordorigin="4609,4709" coordsize="456,206">
              <v:shape style="position:absolute;left:4609;top:4709;width:456;height:206" coordorigin="4609,4709" coordsize="456,206" path="m4609,4916l5065,4916,5065,4709,4609,4709,4609,4916e" filled="t" fillcolor="#FFFFFF" stroked="f">
                <v:path arrowok="t"/>
                <v:fill/>
              </v:shape>
            </v:group>
            <v:group style="position:absolute;left:5173;top:4697;width:108;height:185" coordorigin="5173,4697" coordsize="108,185">
              <v:shape style="position:absolute;left:5173;top:4697;width:108;height:185" coordorigin="5173,4697" coordsize="108,185" path="m5173,4882l5281,4882,5281,4697,5173,4697,5173,4882e" filled="t" fillcolor="#FFFFFF" stroked="f">
                <v:path arrowok="t"/>
                <v:fill/>
              </v:shape>
            </v:group>
            <v:group style="position:absolute;left:5754;top:4697;width:103;height:185" coordorigin="5754,4697" coordsize="103,185">
              <v:shape style="position:absolute;left:5754;top:4697;width:103;height:185" coordorigin="5754,4697" coordsize="103,185" path="m5754,4882l5857,4882,5857,4697,5754,4697,5754,4882e" filled="t" fillcolor="#FFFFFF" stroked="f">
                <v:path arrowok="t"/>
                <v:fill/>
              </v:shape>
            </v:group>
            <v:group style="position:absolute;left:5173;top:4881;width:684;height:36" coordorigin="5173,4881" coordsize="684,36">
              <v:shape style="position:absolute;left:5173;top:4881;width:684;height:36" coordorigin="5173,4881" coordsize="684,36" path="m5173,4917l5857,4917,5857,4881,5173,4881,5173,4917xe" filled="t" fillcolor="#FFFFFF" stroked="f">
                <v:path arrowok="t"/>
                <v:fill/>
              </v:shape>
            </v:group>
            <v:group style="position:absolute;left:5281;top:4697;width:473;height:185" coordorigin="5281,4697" coordsize="473,185">
              <v:shape style="position:absolute;left:5281;top:4697;width:473;height:185" coordorigin="5281,4697" coordsize="473,185" path="m5281,4882l5754,4882,5754,4697,5281,4697,5281,4882e" filled="t" fillcolor="#FFFFFF" stroked="f">
                <v:path arrowok="t"/>
                <v:fill/>
              </v:shape>
            </v:group>
            <v:group style="position:absolute;left:5862;top:4685;width:588;height:2" coordorigin="5862,4685" coordsize="588,2">
              <v:shape style="position:absolute;left:5862;top:4685;width:588;height:2" coordorigin="5862,4685" coordsize="588,0" path="m5862,4685l6450,4685e" filled="f" stroked="t" strokeweight="2.5pt" strokecolor="#FFFFFF">
                <v:path arrowok="t"/>
              </v:shape>
            </v:group>
            <v:group style="position:absolute;left:5862;top:4709;width:108;height:206" coordorigin="5862,4709" coordsize="108,206">
              <v:shape style="position:absolute;left:5862;top:4709;width:108;height:206" coordorigin="5862,4709" coordsize="108,206" path="m5862,4916l5970,4916,5970,4709,5862,4709,5862,4916e" filled="t" fillcolor="#FFFFFF" stroked="f">
                <v:path arrowok="t"/>
                <v:fill/>
              </v:shape>
            </v:group>
            <v:group style="position:absolute;left:6347;top:4709;width:103;height:206" coordorigin="6347,4709" coordsize="103,206">
              <v:shape style="position:absolute;left:6347;top:4709;width:103;height:206" coordorigin="6347,4709" coordsize="103,206" path="m6347,4916l6450,4916,6450,4709,6347,4709,6347,4916e" filled="t" fillcolor="#FFFFFF" stroked="f">
                <v:path arrowok="t"/>
                <v:fill/>
              </v:shape>
            </v:group>
            <v:group style="position:absolute;left:5970;top:4709;width:377;height:206" coordorigin="5970,4709" coordsize="377,206">
              <v:shape style="position:absolute;left:5970;top:4709;width:377;height:206" coordorigin="5970,4709" coordsize="377,206" path="m5970,4916l6347,4916,6347,4709,5970,4709,5970,4916e" filled="t" fillcolor="#FFFFFF" stroked="f">
                <v:path arrowok="t"/>
                <v:fill/>
              </v:shape>
            </v:group>
            <v:group style="position:absolute;left:6455;top:4660;width:2002;height:38" coordorigin="6455,4660" coordsize="2002,38">
              <v:shape style="position:absolute;left:6455;top:4660;width:2002;height:38" coordorigin="6455,4660" coordsize="2002,38" path="m6455,4698l8457,4698,8457,4660,6455,4660,6455,4698xe" filled="t" fillcolor="#FFFFFF" stroked="f">
                <v:path arrowok="t"/>
                <v:fill/>
              </v:shape>
            </v:group>
            <v:group style="position:absolute;left:6455;top:4697;width:108;height:185" coordorigin="6455,4697" coordsize="108,185">
              <v:shape style="position:absolute;left:6455;top:4697;width:108;height:185" coordorigin="6455,4697" coordsize="108,185" path="m6455,4882l6563,4882,6563,4697,6455,4697,6455,4882e" filled="t" fillcolor="#FFFFFF" stroked="f">
                <v:path arrowok="t"/>
                <v:fill/>
              </v:shape>
            </v:group>
            <v:group style="position:absolute;left:7624;top:4697;width:103;height:185" coordorigin="7624,4697" coordsize="103,185">
              <v:shape style="position:absolute;left:7624;top:4697;width:103;height:185" coordorigin="7624,4697" coordsize="103,185" path="m7624,4882l7727,4882,7727,4697,7624,4697,7624,4882e" filled="t" fillcolor="#FFFFFF" stroked="f">
                <v:path arrowok="t"/>
                <v:fill/>
              </v:shape>
            </v:group>
            <v:group style="position:absolute;left:6455;top:4899;width:4700;height:2" coordorigin="6455,4899" coordsize="4700,2">
              <v:shape style="position:absolute;left:6455;top:4899;width:4700;height:2" coordorigin="6455,4899" coordsize="4700,0" path="m6455,4899l11155,4899e" filled="f" stroked="t" strokeweight="1.78pt" strokecolor="#FFFFFF">
                <v:path arrowok="t"/>
              </v:shape>
            </v:group>
            <v:group style="position:absolute;left:6563;top:4697;width:1061;height:185" coordorigin="6563,4697" coordsize="1061,185">
              <v:shape style="position:absolute;left:6563;top:4697;width:1061;height:185" coordorigin="6563,4697" coordsize="1061,185" path="m6563,4882l7624,4882,7624,4697,6563,4697,6563,4882e" filled="t" fillcolor="#FFFFFF" stroked="f">
                <v:path arrowok="t"/>
                <v:fill/>
              </v:shape>
            </v:group>
            <v:group style="position:absolute;left:7732;top:4697;width:108;height:185" coordorigin="7732,4697" coordsize="108,185">
              <v:shape style="position:absolute;left:7732;top:4697;width:108;height:185" coordorigin="7732,4697" coordsize="108,185" path="m7732,4882l7840,4882,7840,4697,7732,4697,7732,4882e" filled="t" fillcolor="#FFFFFF" stroked="f">
                <v:path arrowok="t"/>
                <v:fill/>
              </v:shape>
            </v:group>
            <v:group style="position:absolute;left:8353;top:4697;width:103;height:185" coordorigin="8353,4697" coordsize="103,185">
              <v:shape style="position:absolute;left:8353;top:4697;width:103;height:185" coordorigin="8353,4697" coordsize="103,185" path="m8353,4882l8457,4882,8457,4697,8353,4697,8353,4882e" filled="t" fillcolor="#FFFFFF" stroked="f">
                <v:path arrowok="t"/>
                <v:fill/>
              </v:shape>
            </v:group>
            <v:group style="position:absolute;left:7840;top:4697;width:514;height:185" coordorigin="7840,4697" coordsize="514,185">
              <v:shape style="position:absolute;left:7840;top:4697;width:514;height:185" coordorigin="7840,4697" coordsize="514,185" path="m7840,4882l8353,4882,8353,4697,7840,4697,7840,4882e" filled="t" fillcolor="#FFFFFF" stroked="f">
                <v:path arrowok="t"/>
                <v:fill/>
              </v:shape>
            </v:group>
            <v:group style="position:absolute;left:8461;top:4660;width:1976;height:26" coordorigin="8461,4660" coordsize="1976,26">
              <v:shape style="position:absolute;left:8461;top:4660;width:1976;height:26" coordorigin="8461,4660" coordsize="1976,26" path="m8461,4686l10437,4686,10437,4660,8461,4660,8461,4686xe" filled="t" fillcolor="#FFFFFF" stroked="f">
                <v:path arrowok="t"/>
                <v:fill/>
              </v:shape>
            </v:group>
            <v:group style="position:absolute;left:8461;top:4685;width:108;height:206" coordorigin="8461,4685" coordsize="108,206">
              <v:shape style="position:absolute;left:8461;top:4685;width:108;height:206" coordorigin="8461,4685" coordsize="108,206" path="m8461,4892l8569,4892,8569,4685,8461,4685,8461,4892e" filled="t" fillcolor="#FFFFFF" stroked="f">
                <v:path arrowok="t"/>
                <v:fill/>
              </v:shape>
            </v:group>
            <v:group style="position:absolute;left:9079;top:4685;width:103;height:206" coordorigin="9079,4685" coordsize="103,206">
              <v:shape style="position:absolute;left:9079;top:4685;width:103;height:206" coordorigin="9079,4685" coordsize="103,206" path="m9079,4892l9182,4892,9182,4685,9079,4685,9079,4892e" filled="t" fillcolor="#FFFFFF" stroked="f">
                <v:path arrowok="t"/>
                <v:fill/>
              </v:shape>
            </v:group>
            <v:group style="position:absolute;left:8569;top:4685;width:509;height:206" coordorigin="8569,4685" coordsize="509,206">
              <v:shape style="position:absolute;left:8569;top:4685;width:509;height:206" coordorigin="8569,4685" coordsize="509,206" path="m8569,4892l9079,4892,9079,4685,8569,4685,8569,4892e" filled="t" fillcolor="#FFFFFF" stroked="f">
                <v:path arrowok="t"/>
                <v:fill/>
              </v:shape>
            </v:group>
            <v:group style="position:absolute;left:9187;top:4685;width:108;height:206" coordorigin="9187,4685" coordsize="108,206">
              <v:shape style="position:absolute;left:9187;top:4685;width:108;height:206" coordorigin="9187,4685" coordsize="108,206" path="m9187,4892l9295,4892,9295,4685,9187,4685,9187,4892e" filled="t" fillcolor="#FFFFFF" stroked="f">
                <v:path arrowok="t"/>
                <v:fill/>
              </v:shape>
            </v:group>
            <v:group style="position:absolute;left:9686;top:4685;width:103;height:206" coordorigin="9686,4685" coordsize="103,206">
              <v:shape style="position:absolute;left:9686;top:4685;width:103;height:206" coordorigin="9686,4685" coordsize="103,206" path="m9686,4892l9789,4892,9789,4685,9686,4685,9686,4892e" filled="t" fillcolor="#FFFFFF" stroked="f">
                <v:path arrowok="t"/>
                <v:fill/>
              </v:shape>
            </v:group>
            <v:group style="position:absolute;left:9295;top:4685;width:391;height:206" coordorigin="9295,4685" coordsize="391,206">
              <v:shape style="position:absolute;left:9295;top:4685;width:391;height:206" coordorigin="9295,4685" coordsize="391,206" path="m9295,4892l9686,4892,9686,4685,9295,4685,9295,4892e" filled="t" fillcolor="#FFFFFF" stroked="f">
                <v:path arrowok="t"/>
                <v:fill/>
              </v:shape>
            </v:group>
            <v:group style="position:absolute;left:9794;top:4685;width:108;height:206" coordorigin="9794,4685" coordsize="108,206">
              <v:shape style="position:absolute;left:9794;top:4685;width:108;height:206" coordorigin="9794,4685" coordsize="108,206" path="m9794,4892l9902,4892,9902,4685,9794,4685,9794,4892e" filled="t" fillcolor="#FFFFFF" stroked="f">
                <v:path arrowok="t"/>
                <v:fill/>
              </v:shape>
            </v:group>
            <v:group style="position:absolute;left:10334;top:4685;width:103;height:206" coordorigin="10334,4685" coordsize="103,206">
              <v:shape style="position:absolute;left:10334;top:4685;width:103;height:206" coordorigin="10334,4685" coordsize="103,206" path="m10334,4892l10437,4892,10437,4685,10334,4685,10334,4892e" filled="t" fillcolor="#FFFFFF" stroked="f">
                <v:path arrowok="t"/>
                <v:fill/>
              </v:shape>
            </v:group>
            <v:group style="position:absolute;left:9902;top:4685;width:432;height:206" coordorigin="9902,4685" coordsize="432,206">
              <v:shape style="position:absolute;left:9902;top:4685;width:432;height:206" coordorigin="9902,4685" coordsize="432,206" path="m9902,4892l10334,4892,10334,4685,9902,4685,9902,4892e" filled="t" fillcolor="#FFFFFF" stroked="f">
                <v:path arrowok="t"/>
                <v:fill/>
              </v:shape>
            </v:group>
            <v:group style="position:absolute;left:10442;top:4697;width:108;height:185" coordorigin="10442,4697" coordsize="108,185">
              <v:shape style="position:absolute;left:10442;top:4697;width:108;height:185" coordorigin="10442,4697" coordsize="108,185" path="m10442,4882l10550,4882,10550,4697,10442,4697,10442,4882e" filled="t" fillcolor="#FFFFFF" stroked="f">
                <v:path arrowok="t"/>
                <v:fill/>
              </v:shape>
            </v:group>
            <v:group style="position:absolute;left:11054;top:4697;width:101;height:185" coordorigin="11054,4697" coordsize="101,185">
              <v:shape style="position:absolute;left:11054;top:4697;width:101;height:185" coordorigin="11054,4697" coordsize="101,185" path="m11054,4882l11155,4882,11155,4697,11054,4697,11054,4882e" filled="t" fillcolor="#FFFFFF" stroked="f">
                <v:path arrowok="t"/>
                <v:fill/>
              </v:shape>
            </v:group>
            <v:group style="position:absolute;left:10550;top:4697;width:504;height:185" coordorigin="10550,4697" coordsize="504,185">
              <v:shape style="position:absolute;left:10550;top:4697;width:504;height:185" coordorigin="10550,4697" coordsize="504,185" path="m10550,4882l11054,4882,11054,4697,10550,4697,10550,4882e" filled="t" fillcolor="#FFFFFF" stroked="f">
                <v:path arrowok="t"/>
                <v:fill/>
              </v:shape>
            </v:group>
            <v:group style="position:absolute;left:715;top:4656;width:10452;height:2" coordorigin="715,4656" coordsize="10452,2">
              <v:shape style="position:absolute;left:715;top:4656;width:10452;height:2" coordorigin="715,4656" coordsize="10452,0" path="m715,4656l11167,4656e" filled="f" stroked="t" strokeweight=".580pt" strokecolor="#000000">
                <v:path arrowok="t"/>
              </v:shape>
            </v:group>
            <v:group style="position:absolute;left:725;top:4925;width:103;height:209" coordorigin="725,4925" coordsize="103,209">
              <v:shape style="position:absolute;left:725;top:4925;width:103;height:209" coordorigin="725,4925" coordsize="103,209" path="m725,5134l828,5134,828,4925,725,4925,725,5134e" filled="t" fillcolor="#FFFFFF" stroked="f">
                <v:path arrowok="t"/>
                <v:fill/>
              </v:shape>
            </v:group>
            <v:group style="position:absolute;left:2153;top:4925;width:103;height:209" coordorigin="2153,4925" coordsize="103,209">
              <v:shape style="position:absolute;left:2153;top:4925;width:103;height:209" coordorigin="2153,4925" coordsize="103,209" path="m2153,5134l2256,5134,2256,4925,2153,4925,2153,5134e" filled="t" fillcolor="#FFFFFF" stroked="f">
                <v:path arrowok="t"/>
                <v:fill/>
              </v:shape>
            </v:group>
            <v:group style="position:absolute;left:828;top:4925;width:1325;height:209" coordorigin="828,4925" coordsize="1325,209">
              <v:shape style="position:absolute;left:828;top:4925;width:1325;height:209" coordorigin="828,4925" coordsize="1325,209" path="m828,5134l2153,5134,2153,4926,828,4926,828,5134e" filled="t" fillcolor="#FFFFFF" stroked="f">
                <v:path arrowok="t"/>
                <v:fill/>
              </v:shape>
            </v:group>
            <v:group style="position:absolute;left:2261;top:4931;width:686;height:2" coordorigin="2261,4931" coordsize="686,2">
              <v:shape style="position:absolute;left:2261;top:4931;width:686;height:2" coordorigin="2261,4931" coordsize="686,0" path="m2261,4931l2948,4931e" filled="f" stroked="t" strokeweight=".69999pt" strokecolor="#FFFFFF">
                <v:path arrowok="t"/>
              </v:shape>
            </v:group>
            <v:group style="position:absolute;left:2261;top:4937;width:108;height:185" coordorigin="2261,4937" coordsize="108,185">
              <v:shape style="position:absolute;left:2261;top:4937;width:108;height:185" coordorigin="2261,4937" coordsize="108,185" path="m2261,5122l2369,5122,2369,4937,2261,4937,2261,5122e" filled="t" fillcolor="#FFFFFF" stroked="f">
                <v:path arrowok="t"/>
                <v:fill/>
              </v:shape>
            </v:group>
            <v:group style="position:absolute;left:2844;top:4937;width:103;height:185" coordorigin="2844,4937" coordsize="103,185">
              <v:shape style="position:absolute;left:2844;top:4937;width:103;height:185" coordorigin="2844,4937" coordsize="103,185" path="m2844,5122l2948,5122,2948,4937,2844,4937,2844,5122e" filled="t" fillcolor="#FFFFFF" stroked="f">
                <v:path arrowok="t"/>
                <v:fill/>
              </v:shape>
            </v:group>
            <v:group style="position:absolute;left:2261;top:5128;width:686;height:2" coordorigin="2261,5128" coordsize="686,2">
              <v:shape style="position:absolute;left:2261;top:5128;width:686;height:2" coordorigin="2261,5128" coordsize="686,0" path="m2261,5128l2948,5128e" filled="f" stroked="t" strokeweight=".70001pt" strokecolor="#FFFFFF">
                <v:path arrowok="t"/>
              </v:shape>
            </v:group>
            <v:group style="position:absolute;left:2369;top:4937;width:475;height:185" coordorigin="2369,4937" coordsize="475,185">
              <v:shape style="position:absolute;left:2369;top:4937;width:475;height:185" coordorigin="2369,4937" coordsize="475,185" path="m2369,5122l2844,5122,2844,4937,2369,4937,2369,5122e" filled="t" fillcolor="#FFFFFF" stroked="f">
                <v:path arrowok="t"/>
                <v:fill/>
              </v:shape>
            </v:group>
            <v:group style="position:absolute;left:2952;top:4925;width:108;height:209" coordorigin="2952,4925" coordsize="108,209">
              <v:shape style="position:absolute;left:2952;top:4925;width:108;height:209" coordorigin="2952,4925" coordsize="108,209" path="m2952,5134l3060,5134,3060,4925,2952,4925,2952,5134e" filled="t" fillcolor="#FFFFFF" stroked="f">
                <v:path arrowok="t"/>
                <v:fill/>
              </v:shape>
            </v:group>
            <v:group style="position:absolute;left:3528;top:4925;width:103;height:209" coordorigin="3528,4925" coordsize="103,209">
              <v:shape style="position:absolute;left:3528;top:4925;width:103;height:209" coordorigin="3528,4925" coordsize="103,209" path="m3528,5134l3632,5134,3632,4925,3528,4925,3528,5134e" filled="t" fillcolor="#FFFFFF" stroked="f">
                <v:path arrowok="t"/>
                <v:fill/>
              </v:shape>
            </v:group>
            <v:group style="position:absolute;left:3060;top:4925;width:468;height:209" coordorigin="3060,4925" coordsize="468,209">
              <v:shape style="position:absolute;left:3060;top:4925;width:468;height:209" coordorigin="3060,4925" coordsize="468,209" path="m3060,5134l3528,5134,3528,4926,3060,4926,3060,5134e" filled="t" fillcolor="#FFFFFF" stroked="f">
                <v:path arrowok="t"/>
                <v:fill/>
              </v:shape>
            </v:group>
            <v:group style="position:absolute;left:3636;top:4931;width:860;height:2" coordorigin="3636,4931" coordsize="860,2">
              <v:shape style="position:absolute;left:3636;top:4931;width:860;height:2" coordorigin="3636,4931" coordsize="860,0" path="m3636,4931l4496,4931e" filled="f" stroked="t" strokeweight=".69999pt" strokecolor="#FFFFFF">
                <v:path arrowok="t"/>
              </v:shape>
            </v:group>
            <v:group style="position:absolute;left:3636;top:4937;width:108;height:185" coordorigin="3636,4937" coordsize="108,185">
              <v:shape style="position:absolute;left:3636;top:4937;width:108;height:185" coordorigin="3636,4937" coordsize="108,185" path="m3636,5122l3744,5122,3744,4937,3636,4937,3636,5122e" filled="t" fillcolor="#FFFFFF" stroked="f">
                <v:path arrowok="t"/>
                <v:fill/>
              </v:shape>
            </v:group>
            <v:group style="position:absolute;left:4393;top:4937;width:103;height:185" coordorigin="4393,4937" coordsize="103,185">
              <v:shape style="position:absolute;left:4393;top:4937;width:103;height:185" coordorigin="4393,4937" coordsize="103,185" path="m4393,5122l4496,5122,4496,4937,4393,4937,4393,5122e" filled="t" fillcolor="#FFFFFF" stroked="f">
                <v:path arrowok="t"/>
                <v:fill/>
              </v:shape>
            </v:group>
            <v:group style="position:absolute;left:3636;top:5128;width:860;height:2" coordorigin="3636,5128" coordsize="860,2">
              <v:shape style="position:absolute;left:3636;top:5128;width:860;height:2" coordorigin="3636,5128" coordsize="860,0" path="m3636,5128l4496,5128e" filled="f" stroked="t" strokeweight=".70001pt" strokecolor="#FFFFFF">
                <v:path arrowok="t"/>
              </v:shape>
            </v:group>
            <v:group style="position:absolute;left:3744;top:4937;width:648;height:185" coordorigin="3744,4937" coordsize="648,185">
              <v:shape style="position:absolute;left:3744;top:4937;width:648;height:185" coordorigin="3744,4937" coordsize="648,185" path="m3744,5122l4393,5122,4393,4937,3744,4937,3744,5122e" filled="t" fillcolor="#FFFFFF" stroked="f">
                <v:path arrowok="t"/>
                <v:fill/>
              </v:shape>
            </v:group>
            <v:group style="position:absolute;left:4501;top:4925;width:108;height:209" coordorigin="4501,4925" coordsize="108,209">
              <v:shape style="position:absolute;left:4501;top:4925;width:108;height:209" coordorigin="4501,4925" coordsize="108,209" path="m4501,5134l4609,5134,4609,4925,4501,4925,4501,5134e" filled="t" fillcolor="#FFFFFF" stroked="f">
                <v:path arrowok="t"/>
                <v:fill/>
              </v:shape>
            </v:group>
            <v:group style="position:absolute;left:5065;top:4925;width:103;height:209" coordorigin="5065,4925" coordsize="103,209">
              <v:shape style="position:absolute;left:5065;top:4925;width:103;height:209" coordorigin="5065,4925" coordsize="103,209" path="m5065,5134l5168,5134,5168,4925,5065,4925,5065,5134e" filled="t" fillcolor="#FFFFFF" stroked="f">
                <v:path arrowok="t"/>
                <v:fill/>
              </v:shape>
            </v:group>
            <v:group style="position:absolute;left:4609;top:4925;width:456;height:209" coordorigin="4609,4925" coordsize="456,209">
              <v:shape style="position:absolute;left:4609;top:4925;width:456;height:209" coordorigin="4609,4925" coordsize="456,209" path="m4609,5134l5065,5134,5065,4926,4609,4926,4609,5134e" filled="t" fillcolor="#FFFFFF" stroked="f">
                <v:path arrowok="t"/>
                <v:fill/>
              </v:shape>
            </v:group>
            <v:group style="position:absolute;left:5173;top:4924;width:684;height:14" coordorigin="5173,4924" coordsize="684,14">
              <v:shape style="position:absolute;left:5173;top:4924;width:684;height:14" coordorigin="5173,4924" coordsize="684,14" path="m5173,4938l5857,4938,5857,4924,5173,4924,5173,4938xe" filled="t" fillcolor="#FFFFFF" stroked="f">
                <v:path arrowok="t"/>
                <v:fill/>
              </v:shape>
            </v:group>
            <v:group style="position:absolute;left:5173;top:4937;width:108;height:185" coordorigin="5173,4937" coordsize="108,185">
              <v:shape style="position:absolute;left:5173;top:4937;width:108;height:185" coordorigin="5173,4937" coordsize="108,185" path="m5173,5122l5281,5122,5281,4937,5173,4937,5173,5122e" filled="t" fillcolor="#FFFFFF" stroked="f">
                <v:path arrowok="t"/>
                <v:fill/>
              </v:shape>
            </v:group>
            <v:group style="position:absolute;left:5754;top:4937;width:103;height:185" coordorigin="5754,4937" coordsize="103,185">
              <v:shape style="position:absolute;left:5754;top:4937;width:103;height:185" coordorigin="5754,4937" coordsize="103,185" path="m5754,5122l5857,5122,5857,4937,5754,4937,5754,5122e" filled="t" fillcolor="#FFFFFF" stroked="f">
                <v:path arrowok="t"/>
                <v:fill/>
              </v:shape>
            </v:group>
            <v:group style="position:absolute;left:5173;top:5128;width:684;height:2" coordorigin="5173,5128" coordsize="684,2">
              <v:shape style="position:absolute;left:5173;top:5128;width:684;height:2" coordorigin="5173,5128" coordsize="684,0" path="m5173,5128l5857,5128e" filled="f" stroked="t" strokeweight=".70001pt" strokecolor="#FFFFFF">
                <v:path arrowok="t"/>
              </v:shape>
            </v:group>
            <v:group style="position:absolute;left:5281;top:4937;width:473;height:185" coordorigin="5281,4937" coordsize="473,185">
              <v:shape style="position:absolute;left:5281;top:4937;width:473;height:185" coordorigin="5281,4937" coordsize="473,185" path="m5281,5122l5754,5122,5754,4937,5281,4937,5281,5122e" filled="t" fillcolor="#FFFFFF" stroked="f">
                <v:path arrowok="t"/>
                <v:fill/>
              </v:shape>
            </v:group>
            <v:group style="position:absolute;left:5862;top:4925;width:108;height:209" coordorigin="5862,4925" coordsize="108,209">
              <v:shape style="position:absolute;left:5862;top:4925;width:108;height:209" coordorigin="5862,4925" coordsize="108,209" path="m5862,5134l5970,5134,5970,4925,5862,4925,5862,5134e" filled="t" fillcolor="#FFFFFF" stroked="f">
                <v:path arrowok="t"/>
                <v:fill/>
              </v:shape>
            </v:group>
            <v:group style="position:absolute;left:6347;top:4925;width:103;height:209" coordorigin="6347,4925" coordsize="103,209">
              <v:shape style="position:absolute;left:6347;top:4925;width:103;height:209" coordorigin="6347,4925" coordsize="103,209" path="m6347,5134l6450,5134,6450,4925,6347,4925,6347,5134e" filled="t" fillcolor="#FFFFFF" stroked="f">
                <v:path arrowok="t"/>
                <v:fill/>
              </v:shape>
            </v:group>
            <v:group style="position:absolute;left:5970;top:4925;width:377;height:209" coordorigin="5970,4925" coordsize="377,209">
              <v:shape style="position:absolute;left:5970;top:4925;width:377;height:209" coordorigin="5970,4925" coordsize="377,209" path="m5970,5134l6347,5134,6347,4926,5970,4926,5970,5134e" filled="t" fillcolor="#FFFFFF" stroked="f">
                <v:path arrowok="t"/>
                <v:fill/>
              </v:shape>
            </v:group>
            <v:group style="position:absolute;left:6455;top:4931;width:2002;height:2" coordorigin="6455,4931" coordsize="2002,2">
              <v:shape style="position:absolute;left:6455;top:4931;width:2002;height:2" coordorigin="6455,4931" coordsize="2002,0" path="m6455,4931l8457,4931e" filled="f" stroked="t" strokeweight=".69999pt" strokecolor="#FFFFFF">
                <v:path arrowok="t"/>
              </v:shape>
            </v:group>
            <v:group style="position:absolute;left:6455;top:4937;width:108;height:185" coordorigin="6455,4937" coordsize="108,185">
              <v:shape style="position:absolute;left:6455;top:4937;width:108;height:185" coordorigin="6455,4937" coordsize="108,185" path="m6455,5122l6563,5122,6563,4937,6455,4937,6455,5122e" filled="t" fillcolor="#FFFFFF" stroked="f">
                <v:path arrowok="t"/>
                <v:fill/>
              </v:shape>
            </v:group>
            <v:group style="position:absolute;left:7624;top:4937;width:103;height:185" coordorigin="7624,4937" coordsize="103,185">
              <v:shape style="position:absolute;left:7624;top:4937;width:103;height:185" coordorigin="7624,4937" coordsize="103,185" path="m7624,5122l7727,5122,7727,4937,7624,4937,7624,5122e" filled="t" fillcolor="#FFFFFF" stroked="f">
                <v:path arrowok="t"/>
                <v:fill/>
              </v:shape>
            </v:group>
            <v:group style="position:absolute;left:6455;top:5128;width:2002;height:2" coordorigin="6455,5128" coordsize="2002,2">
              <v:shape style="position:absolute;left:6455;top:5128;width:2002;height:2" coordorigin="6455,5128" coordsize="2002,0" path="m6455,5128l8457,5128e" filled="f" stroked="t" strokeweight=".70001pt" strokecolor="#FFFFFF">
                <v:path arrowok="t"/>
              </v:shape>
            </v:group>
            <v:group style="position:absolute;left:6563;top:4937;width:1061;height:185" coordorigin="6563,4937" coordsize="1061,185">
              <v:shape style="position:absolute;left:6563;top:4937;width:1061;height:185" coordorigin="6563,4937" coordsize="1061,185" path="m6563,5122l7624,5122,7624,4937,6563,4937,6563,5122e" filled="t" fillcolor="#FFFFFF" stroked="f">
                <v:path arrowok="t"/>
                <v:fill/>
              </v:shape>
            </v:group>
            <v:group style="position:absolute;left:7732;top:4937;width:108;height:185" coordorigin="7732,4937" coordsize="108,185">
              <v:shape style="position:absolute;left:7732;top:4937;width:108;height:185" coordorigin="7732,4937" coordsize="108,185" path="m7732,5122l7840,5122,7840,4937,7732,4937,7732,5122e" filled="t" fillcolor="#FFFFFF" stroked="f">
                <v:path arrowok="t"/>
                <v:fill/>
              </v:shape>
            </v:group>
            <v:group style="position:absolute;left:8353;top:4937;width:103;height:185" coordorigin="8353,4937" coordsize="103,185">
              <v:shape style="position:absolute;left:8353;top:4937;width:103;height:185" coordorigin="8353,4937" coordsize="103,185" path="m8353,5122l8457,5122,8457,4937,8353,4937,8353,5122e" filled="t" fillcolor="#FFFFFF" stroked="f">
                <v:path arrowok="t"/>
                <v:fill/>
              </v:shape>
            </v:group>
            <v:group style="position:absolute;left:7840;top:4937;width:514;height:185" coordorigin="7840,4937" coordsize="514,185">
              <v:shape style="position:absolute;left:7840;top:4937;width:514;height:185" coordorigin="7840,4937" coordsize="514,185" path="m7840,5122l8353,5122,8353,4937,7840,4937,7840,5122e" filled="t" fillcolor="#FFFFFF" stroked="f">
                <v:path arrowok="t"/>
                <v:fill/>
              </v:shape>
            </v:group>
            <v:group style="position:absolute;left:8461;top:4925;width:108;height:209" coordorigin="8461,4925" coordsize="108,209">
              <v:shape style="position:absolute;left:8461;top:4925;width:108;height:209" coordorigin="8461,4925" coordsize="108,209" path="m8461,5134l8569,5134,8569,4925,8461,4925,8461,5134e" filled="t" fillcolor="#FFFFFF" stroked="f">
                <v:path arrowok="t"/>
                <v:fill/>
              </v:shape>
            </v:group>
            <v:group style="position:absolute;left:9079;top:4925;width:103;height:209" coordorigin="9079,4925" coordsize="103,209">
              <v:shape style="position:absolute;left:9079;top:4925;width:103;height:209" coordorigin="9079,4925" coordsize="103,209" path="m9079,5134l9182,5134,9182,4925,9079,4925,9079,5134e" filled="t" fillcolor="#FFFFFF" stroked="f">
                <v:path arrowok="t"/>
                <v:fill/>
              </v:shape>
            </v:group>
            <v:group style="position:absolute;left:8569;top:4925;width:509;height:209" coordorigin="8569,4925" coordsize="509,209">
              <v:shape style="position:absolute;left:8569;top:4925;width:509;height:209" coordorigin="8569,4925" coordsize="509,209" path="m8569,5134l9079,5134,9079,4926,8569,4926,8569,5134e" filled="t" fillcolor="#FFFFFF" stroked="f">
                <v:path arrowok="t"/>
                <v:fill/>
              </v:shape>
            </v:group>
            <v:group style="position:absolute;left:9187;top:4925;width:108;height:209" coordorigin="9187,4925" coordsize="108,209">
              <v:shape style="position:absolute;left:9187;top:4925;width:108;height:209" coordorigin="9187,4925" coordsize="108,209" path="m9187,5134l9295,5134,9295,4925,9187,4925,9187,5134e" filled="t" fillcolor="#FFFFFF" stroked="f">
                <v:path arrowok="t"/>
                <v:fill/>
              </v:shape>
            </v:group>
            <v:group style="position:absolute;left:9686;top:4925;width:103;height:209" coordorigin="9686,4925" coordsize="103,209">
              <v:shape style="position:absolute;left:9686;top:4925;width:103;height:209" coordorigin="9686,4925" coordsize="103,209" path="m9686,5134l9789,5134,9789,4925,9686,4925,9686,5134e" filled="t" fillcolor="#FFFFFF" stroked="f">
                <v:path arrowok="t"/>
                <v:fill/>
              </v:shape>
            </v:group>
            <v:group style="position:absolute;left:9295;top:4925;width:391;height:209" coordorigin="9295,4925" coordsize="391,209">
              <v:shape style="position:absolute;left:9295;top:4925;width:391;height:209" coordorigin="9295,4925" coordsize="391,209" path="m9295,5134l9686,5134,9686,4926,9295,4926,9295,5134e" filled="t" fillcolor="#FFFFFF" stroked="f">
                <v:path arrowok="t"/>
                <v:fill/>
              </v:shape>
            </v:group>
            <v:group style="position:absolute;left:9794;top:4925;width:108;height:209" coordorigin="9794,4925" coordsize="108,209">
              <v:shape style="position:absolute;left:9794;top:4925;width:108;height:209" coordorigin="9794,4925" coordsize="108,209" path="m9794,5134l9902,5134,9902,4925,9794,4925,9794,5134e" filled="t" fillcolor="#FFFFFF" stroked="f">
                <v:path arrowok="t"/>
                <v:fill/>
              </v:shape>
            </v:group>
            <v:group style="position:absolute;left:10334;top:4925;width:103;height:209" coordorigin="10334,4925" coordsize="103,209">
              <v:shape style="position:absolute;left:10334;top:4925;width:103;height:209" coordorigin="10334,4925" coordsize="103,209" path="m10334,5134l10437,5134,10437,4925,10334,4925,10334,5134e" filled="t" fillcolor="#FFFFFF" stroked="f">
                <v:path arrowok="t"/>
                <v:fill/>
              </v:shape>
            </v:group>
            <v:group style="position:absolute;left:9902;top:4925;width:432;height:209" coordorigin="9902,4925" coordsize="432,209">
              <v:shape style="position:absolute;left:9902;top:4925;width:432;height:209" coordorigin="9902,4925" coordsize="432,209" path="m9902,5134l10334,5134,10334,4926,9902,4926,9902,5134e" filled="t" fillcolor="#FFFFFF" stroked="f">
                <v:path arrowok="t"/>
                <v:fill/>
              </v:shape>
            </v:group>
            <v:group style="position:absolute;left:10442;top:4931;width:713;height:2" coordorigin="10442,4931" coordsize="713,2">
              <v:shape style="position:absolute;left:10442;top:4931;width:713;height:2" coordorigin="10442,4931" coordsize="713,0" path="m10442,4931l11155,4931e" filled="f" stroked="t" strokeweight=".69999pt" strokecolor="#FFFFFF">
                <v:path arrowok="t"/>
              </v:shape>
            </v:group>
            <v:group style="position:absolute;left:10442;top:4937;width:108;height:185" coordorigin="10442,4937" coordsize="108,185">
              <v:shape style="position:absolute;left:10442;top:4937;width:108;height:185" coordorigin="10442,4937" coordsize="108,185" path="m10442,5122l10550,5122,10550,4937,10442,4937,10442,5122e" filled="t" fillcolor="#FFFFFF" stroked="f">
                <v:path arrowok="t"/>
                <v:fill/>
              </v:shape>
            </v:group>
            <v:group style="position:absolute;left:11054;top:4937;width:101;height:185" coordorigin="11054,4937" coordsize="101,185">
              <v:shape style="position:absolute;left:11054;top:4937;width:101;height:185" coordorigin="11054,4937" coordsize="101,185" path="m11054,5122l11155,5122,11155,4937,11054,4937,11054,5122e" filled="t" fillcolor="#FFFFFF" stroked="f">
                <v:path arrowok="t"/>
                <v:fill/>
              </v:shape>
            </v:group>
            <v:group style="position:absolute;left:10442;top:5128;width:713;height:2" coordorigin="10442,5128" coordsize="713,2">
              <v:shape style="position:absolute;left:10442;top:5128;width:713;height:2" coordorigin="10442,5128" coordsize="713,0" path="m10442,5128l11155,5128e" filled="f" stroked="t" strokeweight=".70001pt" strokecolor="#FFFFFF">
                <v:path arrowok="t"/>
              </v:shape>
            </v:group>
            <v:group style="position:absolute;left:10550;top:4937;width:504;height:185" coordorigin="10550,4937" coordsize="504,185">
              <v:shape style="position:absolute;left:10550;top:4937;width:504;height:185" coordorigin="10550,4937" coordsize="504,185" path="m10550,5122l11054,5122,11054,4937,10550,4937,10550,5122e" filled="t" fillcolor="#FFFFFF" stroked="f">
                <v:path arrowok="t"/>
                <v:fill/>
              </v:shape>
            </v:group>
            <v:group style="position:absolute;left:715;top:4920;width:10452;height:2" coordorigin="715,4920" coordsize="10452,2">
              <v:shape style="position:absolute;left:715;top:4920;width:10452;height:2" coordorigin="715,4920" coordsize="10452,0" path="m715,4920l11167,4920e" filled="f" stroked="t" strokeweight=".58001pt" strokecolor="#000000">
                <v:path arrowok="t"/>
              </v:shape>
            </v:group>
            <v:group style="position:absolute;left:725;top:5168;width:1532;height:2" coordorigin="725,5168" coordsize="1532,2">
              <v:shape style="position:absolute;left:725;top:5168;width:1532;height:2" coordorigin="725,5168" coordsize="1532,0" path="m725,5168l2256,5168e" filled="f" stroked="t" strokeweight="2.5pt" strokecolor="#FFFFFF">
                <v:path arrowok="t"/>
              </v:shape>
            </v:group>
            <v:group style="position:absolute;left:725;top:5192;width:103;height:206" coordorigin="725,5192" coordsize="103,206">
              <v:shape style="position:absolute;left:725;top:5192;width:103;height:206" coordorigin="725,5192" coordsize="103,206" path="m725,5398l828,5398,828,5192,725,5192,725,5398e" filled="t" fillcolor="#FFFFFF" stroked="f">
                <v:path arrowok="t"/>
                <v:fill/>
              </v:shape>
            </v:group>
            <v:group style="position:absolute;left:2153;top:5192;width:103;height:206" coordorigin="2153,5192" coordsize="103,206">
              <v:shape style="position:absolute;left:2153;top:5192;width:103;height:206" coordorigin="2153,5192" coordsize="103,206" path="m2153,5398l2256,5398,2256,5192,2153,5192,2153,5398e" filled="t" fillcolor="#FFFFFF" stroked="f">
                <v:path arrowok="t"/>
                <v:fill/>
              </v:shape>
            </v:group>
            <v:group style="position:absolute;left:828;top:5192;width:1325;height:206" coordorigin="828,5192" coordsize="1325,206">
              <v:shape style="position:absolute;left:828;top:5192;width:1325;height:206" coordorigin="828,5192" coordsize="1325,206" path="m828,5398l2153,5398,2153,5192,828,5192,828,5398e" filled="t" fillcolor="#FFFFFF" stroked="f">
                <v:path arrowok="t"/>
                <v:fill/>
              </v:shape>
            </v:group>
            <v:group style="position:absolute;left:2261;top:5162;width:686;height:2" coordorigin="2261,5162" coordsize="686,2">
              <v:shape style="position:absolute;left:2261;top:5162;width:686;height:2" coordorigin="2261,5162" coordsize="686,0" path="m2261,5162l2948,5162e" filled="f" stroked="t" strokeweight="1.9pt" strokecolor="#FFFFFF">
                <v:path arrowok="t"/>
              </v:shape>
            </v:group>
            <v:group style="position:absolute;left:2261;top:5180;width:108;height:182" coordorigin="2261,5180" coordsize="108,182">
              <v:shape style="position:absolute;left:2261;top:5180;width:108;height:182" coordorigin="2261,5180" coordsize="108,182" path="m2261,5362l2369,5362,2369,5180,2261,5180,2261,5362e" filled="t" fillcolor="#FFFFFF" stroked="f">
                <v:path arrowok="t"/>
                <v:fill/>
              </v:shape>
            </v:group>
            <v:group style="position:absolute;left:2844;top:5180;width:103;height:182" coordorigin="2844,5180" coordsize="103,182">
              <v:shape style="position:absolute;left:2844;top:5180;width:103;height:182" coordorigin="2844,5180" coordsize="103,182" path="m2844,5362l2948,5362,2948,5180,2844,5180,2844,5362e" filled="t" fillcolor="#FFFFFF" stroked="f">
                <v:path arrowok="t"/>
                <v:fill/>
              </v:shape>
            </v:group>
            <v:group style="position:absolute;left:2261;top:5403;width:686;height:2" coordorigin="2261,5403" coordsize="686,2">
              <v:shape style="position:absolute;left:2261;top:5403;width:686;height:2" coordorigin="2261,5403" coordsize="686,0" path="m2261,5403l2948,5403e" filled="f" stroked="t" strokeweight="4.18pt" strokecolor="#FFFFFF">
                <v:path arrowok="t"/>
              </v:shape>
            </v:group>
            <v:group style="position:absolute;left:2369;top:5180;width:475;height:182" coordorigin="2369,5180" coordsize="475,182">
              <v:shape style="position:absolute;left:2369;top:5180;width:475;height:182" coordorigin="2369,5180" coordsize="475,182" path="m2369,5362l2844,5362,2844,5180,2369,5180,2369,5362e" filled="t" fillcolor="#FFFFFF" stroked="f">
                <v:path arrowok="t"/>
                <v:fill/>
              </v:shape>
            </v:group>
            <v:group style="position:absolute;left:2952;top:5156;width:679;height:2" coordorigin="2952,5156" coordsize="679,2">
              <v:shape style="position:absolute;left:2952;top:5156;width:679;height:2" coordorigin="2952,5156" coordsize="679,0" path="m2952,5156l3632,5156e" filled="f" stroked="t" strokeweight="1.3pt" strokecolor="#FFFFFF">
                <v:path arrowok="t"/>
              </v:shape>
            </v:group>
            <v:group style="position:absolute;left:2952;top:5168;width:108;height:206" coordorigin="2952,5168" coordsize="108,206">
              <v:shape style="position:absolute;left:2952;top:5168;width:108;height:206" coordorigin="2952,5168" coordsize="108,206" path="m2952,5374l3060,5374,3060,5168,2952,5168,2952,5374e" filled="t" fillcolor="#FFFFFF" stroked="f">
                <v:path arrowok="t"/>
                <v:fill/>
              </v:shape>
            </v:group>
            <v:group style="position:absolute;left:3528;top:5168;width:103;height:206" coordorigin="3528,5168" coordsize="103,206">
              <v:shape style="position:absolute;left:3528;top:5168;width:103;height:206" coordorigin="3528,5168" coordsize="103,206" path="m3528,5374l3632,5374,3632,5168,3528,5168,3528,5374e" filled="t" fillcolor="#FFFFFF" stroked="f">
                <v:path arrowok="t"/>
                <v:fill/>
              </v:shape>
            </v:group>
            <v:group style="position:absolute;left:2952;top:5403;width:679;height:2" coordorigin="2952,5403" coordsize="679,2">
              <v:shape style="position:absolute;left:2952;top:5403;width:679;height:2" coordorigin="2952,5403" coordsize="679,0" path="m2952,5403l3632,5403e" filled="f" stroked="t" strokeweight="2.98pt" strokecolor="#FFFFFF">
                <v:path arrowok="t"/>
              </v:shape>
            </v:group>
            <v:group style="position:absolute;left:3060;top:5168;width:468;height:206" coordorigin="3060,5168" coordsize="468,206">
              <v:shape style="position:absolute;left:3060;top:5168;width:468;height:206" coordorigin="3060,5168" coordsize="468,206" path="m3060,5374l3528,5374,3528,5168,3060,5168,3060,5374e" filled="t" fillcolor="#FFFFFF" stroked="f">
                <v:path arrowok="t"/>
                <v:fill/>
              </v:shape>
            </v:group>
            <v:group style="position:absolute;left:3636;top:5162;width:860;height:2" coordorigin="3636,5162" coordsize="860,2">
              <v:shape style="position:absolute;left:3636;top:5162;width:860;height:2" coordorigin="3636,5162" coordsize="860,0" path="m3636,5162l4496,5162e" filled="f" stroked="t" strokeweight="1.9pt" strokecolor="#FFFFFF">
                <v:path arrowok="t"/>
              </v:shape>
            </v:group>
            <v:group style="position:absolute;left:3636;top:5180;width:108;height:182" coordorigin="3636,5180" coordsize="108,182">
              <v:shape style="position:absolute;left:3636;top:5180;width:108;height:182" coordorigin="3636,5180" coordsize="108,182" path="m3636,5362l3744,5362,3744,5180,3636,5180,3636,5362e" filled="t" fillcolor="#FFFFFF" stroked="f">
                <v:path arrowok="t"/>
                <v:fill/>
              </v:shape>
            </v:group>
            <v:group style="position:absolute;left:4393;top:5180;width:103;height:182" coordorigin="4393,5180" coordsize="103,182">
              <v:shape style="position:absolute;left:4393;top:5180;width:103;height:182" coordorigin="4393,5180" coordsize="103,182" path="m4393,5362l4496,5362,4496,5180,4393,5180,4393,5362e" filled="t" fillcolor="#FFFFFF" stroked="f">
                <v:path arrowok="t"/>
                <v:fill/>
              </v:shape>
            </v:group>
            <v:group style="position:absolute;left:3636;top:5403;width:860;height:2" coordorigin="3636,5403" coordsize="860,2">
              <v:shape style="position:absolute;left:3636;top:5403;width:860;height:2" coordorigin="3636,5403" coordsize="860,0" path="m3636,5403l4496,5403e" filled="f" stroked="t" strokeweight="4.18pt" strokecolor="#FFFFFF">
                <v:path arrowok="t"/>
              </v:shape>
            </v:group>
            <v:group style="position:absolute;left:3744;top:5180;width:648;height:182" coordorigin="3744,5180" coordsize="648,182">
              <v:shape style="position:absolute;left:3744;top:5180;width:648;height:182" coordorigin="3744,5180" coordsize="648,182" path="m3744,5362l4393,5362,4393,5180,3744,5180,3744,5362e" filled="t" fillcolor="#FFFFFF" stroked="f">
                <v:path arrowok="t"/>
                <v:fill/>
              </v:shape>
            </v:group>
            <v:group style="position:absolute;left:4501;top:5168;width:667;height:2" coordorigin="4501,5168" coordsize="667,2">
              <v:shape style="position:absolute;left:4501;top:5168;width:667;height:2" coordorigin="4501,5168" coordsize="667,0" path="m4501,5168l5168,5168e" filled="f" stroked="t" strokeweight="2.5pt" strokecolor="#FFFFFF">
                <v:path arrowok="t"/>
              </v:shape>
            </v:group>
            <v:group style="position:absolute;left:4501;top:5192;width:108;height:206" coordorigin="4501,5192" coordsize="108,206">
              <v:shape style="position:absolute;left:4501;top:5192;width:108;height:206" coordorigin="4501,5192" coordsize="108,206" path="m4501,5398l4609,5398,4609,5192,4501,5192,4501,5398e" filled="t" fillcolor="#FFFFFF" stroked="f">
                <v:path arrowok="t"/>
                <v:fill/>
              </v:shape>
            </v:group>
            <v:group style="position:absolute;left:5065;top:5192;width:103;height:206" coordorigin="5065,5192" coordsize="103,206">
              <v:shape style="position:absolute;left:5065;top:5192;width:103;height:206" coordorigin="5065,5192" coordsize="103,206" path="m5065,5398l5168,5398,5168,5192,5065,5192,5065,5398e" filled="t" fillcolor="#FFFFFF" stroked="f">
                <v:path arrowok="t"/>
                <v:fill/>
              </v:shape>
            </v:group>
            <v:group style="position:absolute;left:4609;top:5192;width:456;height:206" coordorigin="4609,5192" coordsize="456,206">
              <v:shape style="position:absolute;left:4609;top:5192;width:456;height:206" coordorigin="4609,5192" coordsize="456,206" path="m4609,5398l5065,5398,5065,5192,4609,5192,4609,5398e" filled="t" fillcolor="#FFFFFF" stroked="f">
                <v:path arrowok="t"/>
                <v:fill/>
              </v:shape>
            </v:group>
            <v:group style="position:absolute;left:5173;top:5162;width:684;height:2" coordorigin="5173,5162" coordsize="684,2">
              <v:shape style="position:absolute;left:5173;top:5162;width:684;height:2" coordorigin="5173,5162" coordsize="684,0" path="m5173,5162l5857,5162e" filled="f" stroked="t" strokeweight="1.9pt" strokecolor="#FFFFFF">
                <v:path arrowok="t"/>
              </v:shape>
            </v:group>
            <v:group style="position:absolute;left:5173;top:5180;width:108;height:182" coordorigin="5173,5180" coordsize="108,182">
              <v:shape style="position:absolute;left:5173;top:5180;width:108;height:182" coordorigin="5173,5180" coordsize="108,182" path="m5173,5362l5281,5362,5281,5180,5173,5180,5173,5362e" filled="t" fillcolor="#FFFFFF" stroked="f">
                <v:path arrowok="t"/>
                <v:fill/>
              </v:shape>
            </v:group>
            <v:group style="position:absolute;left:5754;top:5180;width:103;height:182" coordorigin="5754,5180" coordsize="103,182">
              <v:shape style="position:absolute;left:5754;top:5180;width:103;height:182" coordorigin="5754,5180" coordsize="103,182" path="m5754,5362l5857,5362,5857,5180,5754,5180,5754,5362e" filled="t" fillcolor="#FFFFFF" stroked="f">
                <v:path arrowok="t"/>
                <v:fill/>
              </v:shape>
            </v:group>
            <v:group style="position:absolute;left:5173;top:5403;width:684;height:2" coordorigin="5173,5403" coordsize="684,2">
              <v:shape style="position:absolute;left:5173;top:5403;width:684;height:2" coordorigin="5173,5403" coordsize="684,0" path="m5173,5403l5857,5403e" filled="f" stroked="t" strokeweight="4.18pt" strokecolor="#FFFFFF">
                <v:path arrowok="t"/>
              </v:shape>
            </v:group>
            <v:group style="position:absolute;left:5281;top:5180;width:473;height:182" coordorigin="5281,5180" coordsize="473,182">
              <v:shape style="position:absolute;left:5281;top:5180;width:473;height:182" coordorigin="5281,5180" coordsize="473,182" path="m5281,5362l5754,5362,5754,5180,5281,5180,5281,5362e" filled="t" fillcolor="#FFFFFF" stroked="f">
                <v:path arrowok="t"/>
                <v:fill/>
              </v:shape>
            </v:group>
            <v:group style="position:absolute;left:5862;top:5168;width:588;height:2" coordorigin="5862,5168" coordsize="588,2">
              <v:shape style="position:absolute;left:5862;top:5168;width:588;height:2" coordorigin="5862,5168" coordsize="588,0" path="m5862,5168l6450,5168e" filled="f" stroked="t" strokeweight="2.5pt" strokecolor="#FFFFFF">
                <v:path arrowok="t"/>
              </v:shape>
            </v:group>
            <v:group style="position:absolute;left:5862;top:5192;width:108;height:206" coordorigin="5862,5192" coordsize="108,206">
              <v:shape style="position:absolute;left:5862;top:5192;width:108;height:206" coordorigin="5862,5192" coordsize="108,206" path="m5862,5398l5970,5398,5970,5192,5862,5192,5862,5398e" filled="t" fillcolor="#FFFFFF" stroked="f">
                <v:path arrowok="t"/>
                <v:fill/>
              </v:shape>
            </v:group>
            <v:group style="position:absolute;left:6347;top:5192;width:103;height:206" coordorigin="6347,5192" coordsize="103,206">
              <v:shape style="position:absolute;left:6347;top:5192;width:103;height:206" coordorigin="6347,5192" coordsize="103,206" path="m6347,5398l6450,5398,6450,5192,6347,5192,6347,5398e" filled="t" fillcolor="#FFFFFF" stroked="f">
                <v:path arrowok="t"/>
                <v:fill/>
              </v:shape>
            </v:group>
            <v:group style="position:absolute;left:5970;top:5192;width:377;height:206" coordorigin="5970,5192" coordsize="377,206">
              <v:shape style="position:absolute;left:5970;top:5192;width:377;height:206" coordorigin="5970,5192" coordsize="377,206" path="m5970,5398l6347,5398,6347,5192,5970,5192,5970,5398e" filled="t" fillcolor="#FFFFFF" stroked="f">
                <v:path arrowok="t"/>
                <v:fill/>
              </v:shape>
            </v:group>
            <v:group style="position:absolute;left:6455;top:5162;width:2002;height:2" coordorigin="6455,5162" coordsize="2002,2">
              <v:shape style="position:absolute;left:6455;top:5162;width:2002;height:2" coordorigin="6455,5162" coordsize="2002,0" path="m6455,5162l8457,5162e" filled="f" stroked="t" strokeweight="1.9pt" strokecolor="#FFFFFF">
                <v:path arrowok="t"/>
              </v:shape>
            </v:group>
            <v:group style="position:absolute;left:6455;top:5180;width:108;height:182" coordorigin="6455,5180" coordsize="108,182">
              <v:shape style="position:absolute;left:6455;top:5180;width:108;height:182" coordorigin="6455,5180" coordsize="108,182" path="m6455,5362l6563,5362,6563,5180,6455,5180,6455,5362e" filled="t" fillcolor="#FFFFFF" stroked="f">
                <v:path arrowok="t"/>
                <v:fill/>
              </v:shape>
            </v:group>
            <v:group style="position:absolute;left:7624;top:5180;width:103;height:182" coordorigin="7624,5180" coordsize="103,182">
              <v:shape style="position:absolute;left:7624;top:5180;width:103;height:182" coordorigin="7624,5180" coordsize="103,182" path="m7624,5362l7727,5362,7727,5180,7624,5180,7624,5362e" filled="t" fillcolor="#FFFFFF" stroked="f">
                <v:path arrowok="t"/>
                <v:fill/>
              </v:shape>
            </v:group>
            <v:group style="position:absolute;left:6455;top:5361;width:2002;height:38" coordorigin="6455,5361" coordsize="2002,38">
              <v:shape style="position:absolute;left:6455;top:5361;width:2002;height:38" coordorigin="6455,5361" coordsize="2002,38" path="m6455,5399l8457,5399,8457,5361,6455,5361,6455,5399xe" filled="t" fillcolor="#FFFFFF" stroked="f">
                <v:path arrowok="t"/>
                <v:fill/>
              </v:shape>
            </v:group>
            <v:group style="position:absolute;left:6563;top:5180;width:1061;height:182" coordorigin="6563,5180" coordsize="1061,182">
              <v:shape style="position:absolute;left:6563;top:5180;width:1061;height:182" coordorigin="6563,5180" coordsize="1061,182" path="m6563,5362l7624,5362,7624,5180,6563,5180,6563,5362e" filled="t" fillcolor="#FFFFFF" stroked="f">
                <v:path arrowok="t"/>
                <v:fill/>
              </v:shape>
            </v:group>
            <v:group style="position:absolute;left:7732;top:5180;width:108;height:182" coordorigin="7732,5180" coordsize="108,182">
              <v:shape style="position:absolute;left:7732;top:5180;width:108;height:182" coordorigin="7732,5180" coordsize="108,182" path="m7732,5362l7840,5362,7840,5180,7732,5180,7732,5362e" filled="t" fillcolor="#FFFFFF" stroked="f">
                <v:path arrowok="t"/>
                <v:fill/>
              </v:shape>
            </v:group>
            <v:group style="position:absolute;left:8353;top:5180;width:103;height:182" coordorigin="8353,5180" coordsize="103,182">
              <v:shape style="position:absolute;left:8353;top:5180;width:103;height:182" coordorigin="8353,5180" coordsize="103,182" path="m8353,5362l8457,5362,8457,5180,8353,5180,8353,5362e" filled="t" fillcolor="#FFFFFF" stroked="f">
                <v:path arrowok="t"/>
                <v:fill/>
              </v:shape>
            </v:group>
            <v:group style="position:absolute;left:7840;top:5180;width:514;height:182" coordorigin="7840,5180" coordsize="514,182">
              <v:shape style="position:absolute;left:7840;top:5180;width:514;height:182" coordorigin="7840,5180" coordsize="514,182" path="m7840,5362l8353,5362,8353,5180,7840,5180,7840,5362e" filled="t" fillcolor="#FFFFFF" stroked="f">
                <v:path arrowok="t"/>
                <v:fill/>
              </v:shape>
            </v:group>
            <v:group style="position:absolute;left:8461;top:5156;width:1976;height:2" coordorigin="8461,5156" coordsize="1976,2">
              <v:shape style="position:absolute;left:8461;top:5156;width:1976;height:2" coordorigin="8461,5156" coordsize="1976,0" path="m8461,5156l10437,5156e" filled="f" stroked="t" strokeweight="1.3pt" strokecolor="#FFFFFF">
                <v:path arrowok="t"/>
              </v:shape>
            </v:group>
            <v:group style="position:absolute;left:8461;top:5168;width:108;height:206" coordorigin="8461,5168" coordsize="108,206">
              <v:shape style="position:absolute;left:8461;top:5168;width:108;height:206" coordorigin="8461,5168" coordsize="108,206" path="m8461,5374l8569,5374,8569,5168,8461,5168,8461,5374e" filled="t" fillcolor="#FFFFFF" stroked="f">
                <v:path arrowok="t"/>
                <v:fill/>
              </v:shape>
            </v:group>
            <v:group style="position:absolute;left:9079;top:5168;width:103;height:206" coordorigin="9079,5168" coordsize="103,206">
              <v:shape style="position:absolute;left:9079;top:5168;width:103;height:206" coordorigin="9079,5168" coordsize="103,206" path="m9079,5374l9182,5374,9182,5168,9079,5168,9079,5374e" filled="t" fillcolor="#FFFFFF" stroked="f">
                <v:path arrowok="t"/>
                <v:fill/>
              </v:shape>
            </v:group>
            <v:group style="position:absolute;left:8461;top:5373;width:1976;height:26" coordorigin="8461,5373" coordsize="1976,26">
              <v:shape style="position:absolute;left:8461;top:5373;width:1976;height:26" coordorigin="8461,5373" coordsize="1976,26" path="m8461,5399l10437,5399,10437,5373,8461,5373,8461,5399xe" filled="t" fillcolor="#FFFFFF" stroked="f">
                <v:path arrowok="t"/>
                <v:fill/>
              </v:shape>
            </v:group>
            <v:group style="position:absolute;left:8569;top:5168;width:509;height:206" coordorigin="8569,5168" coordsize="509,206">
              <v:shape style="position:absolute;left:8569;top:5168;width:509;height:206" coordorigin="8569,5168" coordsize="509,206" path="m8569,5374l9079,5374,9079,5168,8569,5168,8569,5374e" filled="t" fillcolor="#FFFFFF" stroked="f">
                <v:path arrowok="t"/>
                <v:fill/>
              </v:shape>
            </v:group>
            <v:group style="position:absolute;left:9187;top:5168;width:108;height:206" coordorigin="9187,5168" coordsize="108,206">
              <v:shape style="position:absolute;left:9187;top:5168;width:108;height:206" coordorigin="9187,5168" coordsize="108,206" path="m9187,5374l9295,5374,9295,5168,9187,5168,9187,5374e" filled="t" fillcolor="#FFFFFF" stroked="f">
                <v:path arrowok="t"/>
                <v:fill/>
              </v:shape>
            </v:group>
            <v:group style="position:absolute;left:9686;top:5168;width:103;height:206" coordorigin="9686,5168" coordsize="103,206">
              <v:shape style="position:absolute;left:9686;top:5168;width:103;height:206" coordorigin="9686,5168" coordsize="103,206" path="m9686,5374l9789,5374,9789,5168,9686,5168,9686,5374e" filled="t" fillcolor="#FFFFFF" stroked="f">
                <v:path arrowok="t"/>
                <v:fill/>
              </v:shape>
            </v:group>
            <v:group style="position:absolute;left:9295;top:5168;width:391;height:206" coordorigin="9295,5168" coordsize="391,206">
              <v:shape style="position:absolute;left:9295;top:5168;width:391;height:206" coordorigin="9295,5168" coordsize="391,206" path="m9295,5374l9686,5374,9686,5168,9295,5168,9295,5374e" filled="t" fillcolor="#FFFFFF" stroked="f">
                <v:path arrowok="t"/>
                <v:fill/>
              </v:shape>
            </v:group>
            <v:group style="position:absolute;left:9794;top:5168;width:108;height:206" coordorigin="9794,5168" coordsize="108,206">
              <v:shape style="position:absolute;left:9794;top:5168;width:108;height:206" coordorigin="9794,5168" coordsize="108,206" path="m9794,5374l9902,5374,9902,5168,9794,5168,9794,5374e" filled="t" fillcolor="#FFFFFF" stroked="f">
                <v:path arrowok="t"/>
                <v:fill/>
              </v:shape>
            </v:group>
            <v:group style="position:absolute;left:10334;top:5168;width:103;height:206" coordorigin="10334,5168" coordsize="103,206">
              <v:shape style="position:absolute;left:10334;top:5168;width:103;height:206" coordorigin="10334,5168" coordsize="103,206" path="m10334,5374l10437,5374,10437,5168,10334,5168,10334,5374e" filled="t" fillcolor="#FFFFFF" stroked="f">
                <v:path arrowok="t"/>
                <v:fill/>
              </v:shape>
            </v:group>
            <v:group style="position:absolute;left:9902;top:5168;width:432;height:206" coordorigin="9902,5168" coordsize="432,206">
              <v:shape style="position:absolute;left:9902;top:5168;width:432;height:206" coordorigin="9902,5168" coordsize="432,206" path="m9902,5374l10334,5374,10334,5168,9902,5168,9902,5374e" filled="t" fillcolor="#FFFFFF" stroked="f">
                <v:path arrowok="t"/>
                <v:fill/>
              </v:shape>
            </v:group>
            <v:group style="position:absolute;left:10442;top:5162;width:713;height:2" coordorigin="10442,5162" coordsize="713,2">
              <v:shape style="position:absolute;left:10442;top:5162;width:713;height:2" coordorigin="10442,5162" coordsize="713,0" path="m10442,5162l11155,5162e" filled="f" stroked="t" strokeweight="1.9pt" strokecolor="#FFFFFF">
                <v:path arrowok="t"/>
              </v:shape>
            </v:group>
            <v:group style="position:absolute;left:10442;top:5180;width:108;height:182" coordorigin="10442,5180" coordsize="108,182">
              <v:shape style="position:absolute;left:10442;top:5180;width:108;height:182" coordorigin="10442,5180" coordsize="108,182" path="m10442,5362l10550,5362,10550,5180,10442,5180,10442,5362e" filled="t" fillcolor="#FFFFFF" stroked="f">
                <v:path arrowok="t"/>
                <v:fill/>
              </v:shape>
            </v:group>
            <v:group style="position:absolute;left:11054;top:5180;width:101;height:182" coordorigin="11054,5180" coordsize="101,182">
              <v:shape style="position:absolute;left:11054;top:5180;width:101;height:182" coordorigin="11054,5180" coordsize="101,182" path="m11054,5362l11155,5362,11155,5180,11054,5180,11054,5362e" filled="t" fillcolor="#FFFFFF" stroked="f">
                <v:path arrowok="t"/>
                <v:fill/>
              </v:shape>
            </v:group>
            <v:group style="position:absolute;left:10442;top:5403;width:713;height:2" coordorigin="10442,5403" coordsize="713,2">
              <v:shape style="position:absolute;left:10442;top:5403;width:713;height:2" coordorigin="10442,5403" coordsize="713,0" path="m10442,5403l11155,5403e" filled="f" stroked="t" strokeweight="4.18pt" strokecolor="#FFFFFF">
                <v:path arrowok="t"/>
              </v:shape>
            </v:group>
            <v:group style="position:absolute;left:10550;top:5180;width:504;height:182" coordorigin="10550,5180" coordsize="504,182">
              <v:shape style="position:absolute;left:10550;top:5180;width:504;height:182" coordorigin="10550,5180" coordsize="504,182" path="m10550,5362l11054,5362,11054,5180,10550,5180,10550,5362e" filled="t" fillcolor="#FFFFFF" stroked="f">
                <v:path arrowok="t"/>
                <v:fill/>
              </v:shape>
            </v:group>
            <v:group style="position:absolute;left:715;top:5139;width:10452;height:2" coordorigin="715,5139" coordsize="10452,2">
              <v:shape style="position:absolute;left:715;top:5139;width:10452;height:2" coordorigin="715,5139" coordsize="10452,0" path="m715,5139l11167,5139e" filled="f" stroked="t" strokeweight=".579980pt" strokecolor="#000000">
                <v:path arrowok="t"/>
              </v:shape>
            </v:group>
            <v:group style="position:absolute;left:725;top:5432;width:1532;height:2" coordorigin="725,5432" coordsize="1532,2">
              <v:shape style="position:absolute;left:725;top:5432;width:1532;height:2" coordorigin="725,5432" coordsize="1532,0" path="m725,5432l2256,5432e" filled="f" stroked="t" strokeweight="2.5pt" strokecolor="#FFFFFF">
                <v:path arrowok="t"/>
              </v:shape>
            </v:group>
            <v:group style="position:absolute;left:725;top:5456;width:103;height:209" coordorigin="725,5456" coordsize="103,209">
              <v:shape style="position:absolute;left:725;top:5456;width:103;height:209" coordorigin="725,5456" coordsize="103,209" path="m725,5665l828,5665,828,5456,725,5456,725,5665e" filled="t" fillcolor="#FFFFFF" stroked="f">
                <v:path arrowok="t"/>
                <v:fill/>
              </v:shape>
            </v:group>
            <v:group style="position:absolute;left:2153;top:5456;width:103;height:209" coordorigin="2153,5456" coordsize="103,209">
              <v:shape style="position:absolute;left:2153;top:5456;width:103;height:209" coordorigin="2153,5456" coordsize="103,209" path="m2153,5665l2256,5665,2256,5456,2153,5456,2153,5665e" filled="t" fillcolor="#FFFFFF" stroked="f">
                <v:path arrowok="t"/>
                <v:fill/>
              </v:shape>
            </v:group>
            <v:group style="position:absolute;left:828;top:5456;width:1325;height:209" coordorigin="828,5456" coordsize="1325,209">
              <v:shape style="position:absolute;left:828;top:5456;width:1325;height:209" coordorigin="828,5456" coordsize="1325,209" path="m828,5665l2153,5665,2153,5456,828,5456,828,5665e" filled="t" fillcolor="#FFFFFF" stroked="f">
                <v:path arrowok="t"/>
                <v:fill/>
              </v:shape>
            </v:group>
            <v:group style="position:absolute;left:2261;top:5444;width:108;height:185" coordorigin="2261,5444" coordsize="108,185">
              <v:shape style="position:absolute;left:2261;top:5444;width:108;height:185" coordorigin="2261,5444" coordsize="108,185" path="m2261,5629l2369,5629,2369,5444,2261,5444,2261,5629e" filled="t" fillcolor="#FFFFFF" stroked="f">
                <v:path arrowok="t"/>
                <v:fill/>
              </v:shape>
            </v:group>
            <v:group style="position:absolute;left:2844;top:5444;width:103;height:185" coordorigin="2844,5444" coordsize="103,185">
              <v:shape style="position:absolute;left:2844;top:5444;width:103;height:185" coordorigin="2844,5444" coordsize="103,185" path="m2844,5629l2948,5629,2948,5444,2844,5444,2844,5629e" filled="t" fillcolor="#FFFFFF" stroked="f">
                <v:path arrowok="t"/>
                <v:fill/>
              </v:shape>
            </v:group>
            <v:group style="position:absolute;left:2261;top:5670;width:686;height:2" coordorigin="2261,5670" coordsize="686,2">
              <v:shape style="position:absolute;left:2261;top:5670;width:686;height:2" coordorigin="2261,5670" coordsize="686,0" path="m2261,5670l2948,5670e" filled="f" stroked="t" strokeweight="4.18pt" strokecolor="#FFFFFF">
                <v:path arrowok="t"/>
              </v:shape>
            </v:group>
            <v:group style="position:absolute;left:2369;top:5444;width:475;height:185" coordorigin="2369,5444" coordsize="475,185">
              <v:shape style="position:absolute;left:2369;top:5444;width:475;height:185" coordorigin="2369,5444" coordsize="475,185" path="m2369,5629l2844,5629,2844,5444,2369,5444,2369,5629e" filled="t" fillcolor="#FFFFFF" stroked="f">
                <v:path arrowok="t"/>
                <v:fill/>
              </v:shape>
            </v:group>
            <v:group style="position:absolute;left:2952;top:5432;width:108;height:209" coordorigin="2952,5432" coordsize="108,209">
              <v:shape style="position:absolute;left:2952;top:5432;width:108;height:209" coordorigin="2952,5432" coordsize="108,209" path="m2952,5641l3060,5641,3060,5432,2952,5432,2952,5641e" filled="t" fillcolor="#FFFFFF" stroked="f">
                <v:path arrowok="t"/>
                <v:fill/>
              </v:shape>
            </v:group>
            <v:group style="position:absolute;left:3528;top:5432;width:103;height:209" coordorigin="3528,5432" coordsize="103,209">
              <v:shape style="position:absolute;left:3528;top:5432;width:103;height:209" coordorigin="3528,5432" coordsize="103,209" path="m3528,5641l3632,5641,3632,5432,3528,5432,3528,5641e" filled="t" fillcolor="#FFFFFF" stroked="f">
                <v:path arrowok="t"/>
                <v:fill/>
              </v:shape>
            </v:group>
            <v:group style="position:absolute;left:2952;top:5670;width:679;height:2" coordorigin="2952,5670" coordsize="679,2">
              <v:shape style="position:absolute;left:2952;top:5670;width:679;height:2" coordorigin="2952,5670" coordsize="679,0" path="m2952,5670l3632,5670e" filled="f" stroked="t" strokeweight="2.98pt" strokecolor="#FFFFFF">
                <v:path arrowok="t"/>
              </v:shape>
            </v:group>
            <v:group style="position:absolute;left:3060;top:5432;width:468;height:209" coordorigin="3060,5432" coordsize="468,209">
              <v:shape style="position:absolute;left:3060;top:5432;width:468;height:209" coordorigin="3060,5432" coordsize="468,209" path="m3060,5641l3528,5641,3528,5432,3060,5432,3060,5641e" filled="t" fillcolor="#FFFFFF" stroked="f">
                <v:path arrowok="t"/>
                <v:fill/>
              </v:shape>
            </v:group>
            <v:group style="position:absolute;left:3636;top:5444;width:108;height:185" coordorigin="3636,5444" coordsize="108,185">
              <v:shape style="position:absolute;left:3636;top:5444;width:108;height:185" coordorigin="3636,5444" coordsize="108,185" path="m3636,5629l3744,5629,3744,5444,3636,5444,3636,5629e" filled="t" fillcolor="#FFFFFF" stroked="f">
                <v:path arrowok="t"/>
                <v:fill/>
              </v:shape>
            </v:group>
            <v:group style="position:absolute;left:4393;top:5444;width:103;height:185" coordorigin="4393,5444" coordsize="103,185">
              <v:shape style="position:absolute;left:4393;top:5444;width:103;height:185" coordorigin="4393,5444" coordsize="103,185" path="m4393,5629l4496,5629,4496,5444,4393,5444,4393,5629e" filled="t" fillcolor="#FFFFFF" stroked="f">
                <v:path arrowok="t"/>
                <v:fill/>
              </v:shape>
            </v:group>
            <v:group style="position:absolute;left:3636;top:5670;width:860;height:2" coordorigin="3636,5670" coordsize="860,2">
              <v:shape style="position:absolute;left:3636;top:5670;width:860;height:2" coordorigin="3636,5670" coordsize="860,0" path="m3636,5670l4496,5670e" filled="f" stroked="t" strokeweight="4.18pt" strokecolor="#FFFFFF">
                <v:path arrowok="t"/>
              </v:shape>
            </v:group>
            <v:group style="position:absolute;left:3744;top:5444;width:648;height:185" coordorigin="3744,5444" coordsize="648,185">
              <v:shape style="position:absolute;left:3744;top:5444;width:648;height:185" coordorigin="3744,5444" coordsize="648,185" path="m3744,5629l4393,5629,4393,5444,3744,5444,3744,5629e" filled="t" fillcolor="#FFFFFF" stroked="f">
                <v:path arrowok="t"/>
                <v:fill/>
              </v:shape>
            </v:group>
            <v:group style="position:absolute;left:4501;top:5432;width:667;height:2" coordorigin="4501,5432" coordsize="667,2">
              <v:shape style="position:absolute;left:4501;top:5432;width:667;height:2" coordorigin="4501,5432" coordsize="667,0" path="m4501,5432l5168,5432e" filled="f" stroked="t" strokeweight="2.5pt" strokecolor="#FFFFFF">
                <v:path arrowok="t"/>
              </v:shape>
            </v:group>
            <v:group style="position:absolute;left:4501;top:5456;width:108;height:209" coordorigin="4501,5456" coordsize="108,209">
              <v:shape style="position:absolute;left:4501;top:5456;width:108;height:209" coordorigin="4501,5456" coordsize="108,209" path="m4501,5665l4609,5665,4609,5456,4501,5456,4501,5665e" filled="t" fillcolor="#FFFFFF" stroked="f">
                <v:path arrowok="t"/>
                <v:fill/>
              </v:shape>
            </v:group>
            <v:group style="position:absolute;left:5065;top:5456;width:103;height:209" coordorigin="5065,5456" coordsize="103,209">
              <v:shape style="position:absolute;left:5065;top:5456;width:103;height:209" coordorigin="5065,5456" coordsize="103,209" path="m5065,5665l5168,5665,5168,5456,5065,5456,5065,5665e" filled="t" fillcolor="#FFFFFF" stroked="f">
                <v:path arrowok="t"/>
                <v:fill/>
              </v:shape>
            </v:group>
            <v:group style="position:absolute;left:4609;top:5456;width:456;height:209" coordorigin="4609,5456" coordsize="456,209">
              <v:shape style="position:absolute;left:4609;top:5456;width:456;height:209" coordorigin="4609,5456" coordsize="456,209" path="m4609,5665l5065,5665,5065,5456,4609,5456,4609,5665e" filled="t" fillcolor="#FFFFFF" stroked="f">
                <v:path arrowok="t"/>
                <v:fill/>
              </v:shape>
            </v:group>
            <v:group style="position:absolute;left:5173;top:5444;width:108;height:185" coordorigin="5173,5444" coordsize="108,185">
              <v:shape style="position:absolute;left:5173;top:5444;width:108;height:185" coordorigin="5173,5444" coordsize="108,185" path="m5173,5629l5281,5629,5281,5444,5173,5444,5173,5629e" filled="t" fillcolor="#FFFFFF" stroked="f">
                <v:path arrowok="t"/>
                <v:fill/>
              </v:shape>
            </v:group>
            <v:group style="position:absolute;left:5754;top:5444;width:103;height:185" coordorigin="5754,5444" coordsize="103,185">
              <v:shape style="position:absolute;left:5754;top:5444;width:103;height:185" coordorigin="5754,5444" coordsize="103,185" path="m5754,5629l5857,5629,5857,5444,5754,5444,5754,5629e" filled="t" fillcolor="#FFFFFF" stroked="f">
                <v:path arrowok="t"/>
                <v:fill/>
              </v:shape>
            </v:group>
            <v:group style="position:absolute;left:5173;top:5670;width:684;height:2" coordorigin="5173,5670" coordsize="684,2">
              <v:shape style="position:absolute;left:5173;top:5670;width:684;height:2" coordorigin="5173,5670" coordsize="684,0" path="m5173,5670l5857,5670e" filled="f" stroked="t" strokeweight="4.18pt" strokecolor="#FFFFFF">
                <v:path arrowok="t"/>
              </v:shape>
            </v:group>
            <v:group style="position:absolute;left:5281;top:5444;width:473;height:185" coordorigin="5281,5444" coordsize="473,185">
              <v:shape style="position:absolute;left:5281;top:5444;width:473;height:185" coordorigin="5281,5444" coordsize="473,185" path="m5281,5629l5754,5629,5754,5444,5281,5444,5281,5629e" filled="t" fillcolor="#FFFFFF" stroked="f">
                <v:path arrowok="t"/>
                <v:fill/>
              </v:shape>
            </v:group>
            <v:group style="position:absolute;left:5862;top:5432;width:588;height:2" coordorigin="5862,5432" coordsize="588,2">
              <v:shape style="position:absolute;left:5862;top:5432;width:588;height:2" coordorigin="5862,5432" coordsize="588,0" path="m5862,5432l6450,5432e" filled="f" stroked="t" strokeweight="2.5pt" strokecolor="#FFFFFF">
                <v:path arrowok="t"/>
              </v:shape>
            </v:group>
            <v:group style="position:absolute;left:5862;top:5456;width:108;height:209" coordorigin="5862,5456" coordsize="108,209">
              <v:shape style="position:absolute;left:5862;top:5456;width:108;height:209" coordorigin="5862,5456" coordsize="108,209" path="m5862,5665l5970,5665,5970,5456,5862,5456,5862,5665e" filled="t" fillcolor="#FFFFFF" stroked="f">
                <v:path arrowok="t"/>
                <v:fill/>
              </v:shape>
            </v:group>
            <v:group style="position:absolute;left:6347;top:5456;width:103;height:209" coordorigin="6347,5456" coordsize="103,209">
              <v:shape style="position:absolute;left:6347;top:5456;width:103;height:209" coordorigin="6347,5456" coordsize="103,209" path="m6347,5665l6450,5665,6450,5456,6347,5456,6347,5665e" filled="t" fillcolor="#FFFFFF" stroked="f">
                <v:path arrowok="t"/>
                <v:fill/>
              </v:shape>
            </v:group>
            <v:group style="position:absolute;left:5970;top:5456;width:377;height:209" coordorigin="5970,5456" coordsize="377,209">
              <v:shape style="position:absolute;left:5970;top:5456;width:377;height:209" coordorigin="5970,5456" coordsize="377,209" path="m5970,5665l6347,5665,6347,5456,5970,5456,5970,5665e" filled="t" fillcolor="#FFFFFF" stroked="f">
                <v:path arrowok="t"/>
                <v:fill/>
              </v:shape>
            </v:group>
            <v:group style="position:absolute;left:6455;top:5407;width:2002;height:38" coordorigin="6455,5407" coordsize="2002,38">
              <v:shape style="position:absolute;left:6455;top:5407;width:2002;height:38" coordorigin="6455,5407" coordsize="2002,38" path="m6455,5445l8457,5445,8457,5407,6455,5407,6455,5445xe" filled="t" fillcolor="#FFFFFF" stroked="f">
                <v:path arrowok="t"/>
                <v:fill/>
              </v:shape>
            </v:group>
            <v:group style="position:absolute;left:6455;top:5444;width:108;height:185" coordorigin="6455,5444" coordsize="108,185">
              <v:shape style="position:absolute;left:6455;top:5444;width:108;height:185" coordorigin="6455,5444" coordsize="108,185" path="m6455,5629l6563,5629,6563,5444,6455,5444,6455,5629e" filled="t" fillcolor="#FFFFFF" stroked="f">
                <v:path arrowok="t"/>
                <v:fill/>
              </v:shape>
            </v:group>
            <v:group style="position:absolute;left:7624;top:5444;width:103;height:185" coordorigin="7624,5444" coordsize="103,185">
              <v:shape style="position:absolute;left:7624;top:5444;width:103;height:185" coordorigin="7624,5444" coordsize="103,185" path="m7624,5629l7727,5629,7727,5444,7624,5444,7624,5629e" filled="t" fillcolor="#FFFFFF" stroked="f">
                <v:path arrowok="t"/>
                <v:fill/>
              </v:shape>
            </v:group>
            <v:group style="position:absolute;left:6455;top:5628;width:2002;height:38" coordorigin="6455,5628" coordsize="2002,38">
              <v:shape style="position:absolute;left:6455;top:5628;width:2002;height:38" coordorigin="6455,5628" coordsize="2002,38" path="m6455,5666l8457,5666,8457,5628,6455,5628,6455,5666xe" filled="t" fillcolor="#FFFFFF" stroked="f">
                <v:path arrowok="t"/>
                <v:fill/>
              </v:shape>
            </v:group>
            <v:group style="position:absolute;left:6563;top:5444;width:1061;height:185" coordorigin="6563,5444" coordsize="1061,185">
              <v:shape style="position:absolute;left:6563;top:5444;width:1061;height:185" coordorigin="6563,5444" coordsize="1061,185" path="m6563,5629l7624,5629,7624,5444,6563,5444,6563,5629e" filled="t" fillcolor="#FFFFFF" stroked="f">
                <v:path arrowok="t"/>
                <v:fill/>
              </v:shape>
            </v:group>
            <v:group style="position:absolute;left:7732;top:5444;width:108;height:185" coordorigin="7732,5444" coordsize="108,185">
              <v:shape style="position:absolute;left:7732;top:5444;width:108;height:185" coordorigin="7732,5444" coordsize="108,185" path="m7732,5629l7840,5629,7840,5444,7732,5444,7732,5629e" filled="t" fillcolor="#FFFFFF" stroked="f">
                <v:path arrowok="t"/>
                <v:fill/>
              </v:shape>
            </v:group>
            <v:group style="position:absolute;left:8353;top:5444;width:103;height:185" coordorigin="8353,5444" coordsize="103,185">
              <v:shape style="position:absolute;left:8353;top:5444;width:103;height:185" coordorigin="8353,5444" coordsize="103,185" path="m8353,5629l8457,5629,8457,5444,8353,5444,8353,5629e" filled="t" fillcolor="#FFFFFF" stroked="f">
                <v:path arrowok="t"/>
                <v:fill/>
              </v:shape>
            </v:group>
            <v:group style="position:absolute;left:7840;top:5444;width:514;height:185" coordorigin="7840,5444" coordsize="514,185">
              <v:shape style="position:absolute;left:7840;top:5444;width:514;height:185" coordorigin="7840,5444" coordsize="514,185" path="m7840,5629l8353,5629,8353,5444,7840,5444,7840,5629e" filled="t" fillcolor="#FFFFFF" stroked="f">
                <v:path arrowok="t"/>
                <v:fill/>
              </v:shape>
            </v:group>
            <v:group style="position:absolute;left:8461;top:5407;width:1976;height:26" coordorigin="8461,5407" coordsize="1976,26">
              <v:shape style="position:absolute;left:8461;top:5407;width:1976;height:26" coordorigin="8461,5407" coordsize="1976,26" path="m8461,5433l10437,5433,10437,5407,8461,5407,8461,5433xe" filled="t" fillcolor="#FFFFFF" stroked="f">
                <v:path arrowok="t"/>
                <v:fill/>
              </v:shape>
            </v:group>
            <v:group style="position:absolute;left:8461;top:5432;width:108;height:209" coordorigin="8461,5432" coordsize="108,209">
              <v:shape style="position:absolute;left:8461;top:5432;width:108;height:209" coordorigin="8461,5432" coordsize="108,209" path="m8461,5641l8569,5641,8569,5432,8461,5432,8461,5641e" filled="t" fillcolor="#FFFFFF" stroked="f">
                <v:path arrowok="t"/>
                <v:fill/>
              </v:shape>
            </v:group>
            <v:group style="position:absolute;left:9079;top:5432;width:103;height:209" coordorigin="9079,5432" coordsize="103,209">
              <v:shape style="position:absolute;left:9079;top:5432;width:103;height:209" coordorigin="9079,5432" coordsize="103,209" path="m9079,5641l9182,5641,9182,5432,9079,5432,9079,5641e" filled="t" fillcolor="#FFFFFF" stroked="f">
                <v:path arrowok="t"/>
                <v:fill/>
              </v:shape>
            </v:group>
            <v:group style="position:absolute;left:8461;top:5640;width:1976;height:26" coordorigin="8461,5640" coordsize="1976,26">
              <v:shape style="position:absolute;left:8461;top:5640;width:1976;height:26" coordorigin="8461,5640" coordsize="1976,26" path="m8461,5666l10437,5666,10437,5640,8461,5640,8461,5666xe" filled="t" fillcolor="#FFFFFF" stroked="f">
                <v:path arrowok="t"/>
                <v:fill/>
              </v:shape>
            </v:group>
            <v:group style="position:absolute;left:8569;top:5432;width:509;height:209" coordorigin="8569,5432" coordsize="509,209">
              <v:shape style="position:absolute;left:8569;top:5432;width:509;height:209" coordorigin="8569,5432" coordsize="509,209" path="m8569,5641l9079,5641,9079,5432,8569,5432,8569,5641e" filled="t" fillcolor="#FFFFFF" stroked="f">
                <v:path arrowok="t"/>
                <v:fill/>
              </v:shape>
            </v:group>
            <v:group style="position:absolute;left:9187;top:5432;width:108;height:209" coordorigin="9187,5432" coordsize="108,209">
              <v:shape style="position:absolute;left:9187;top:5432;width:108;height:209" coordorigin="9187,5432" coordsize="108,209" path="m9187,5641l9295,5641,9295,5432,9187,5432,9187,5641e" filled="t" fillcolor="#FFFFFF" stroked="f">
                <v:path arrowok="t"/>
                <v:fill/>
              </v:shape>
            </v:group>
            <v:group style="position:absolute;left:9686;top:5432;width:103;height:209" coordorigin="9686,5432" coordsize="103,209">
              <v:shape style="position:absolute;left:9686;top:5432;width:103;height:209" coordorigin="9686,5432" coordsize="103,209" path="m9686,5641l9789,5641,9789,5432,9686,5432,9686,5641e" filled="t" fillcolor="#FFFFFF" stroked="f">
                <v:path arrowok="t"/>
                <v:fill/>
              </v:shape>
            </v:group>
            <v:group style="position:absolute;left:9295;top:5432;width:391;height:209" coordorigin="9295,5432" coordsize="391,209">
              <v:shape style="position:absolute;left:9295;top:5432;width:391;height:209" coordorigin="9295,5432" coordsize="391,209" path="m9295,5641l9686,5641,9686,5432,9295,5432,9295,5641e" filled="t" fillcolor="#FFFFFF" stroked="f">
                <v:path arrowok="t"/>
                <v:fill/>
              </v:shape>
            </v:group>
            <v:group style="position:absolute;left:9794;top:5432;width:108;height:209" coordorigin="9794,5432" coordsize="108,209">
              <v:shape style="position:absolute;left:9794;top:5432;width:108;height:209" coordorigin="9794,5432" coordsize="108,209" path="m9794,5641l9902,5641,9902,5432,9794,5432,9794,5641e" filled="t" fillcolor="#FFFFFF" stroked="f">
                <v:path arrowok="t"/>
                <v:fill/>
              </v:shape>
            </v:group>
            <v:group style="position:absolute;left:10334;top:5432;width:103;height:209" coordorigin="10334,5432" coordsize="103,209">
              <v:shape style="position:absolute;left:10334;top:5432;width:103;height:209" coordorigin="10334,5432" coordsize="103,209" path="m10334,5641l10437,5641,10437,5432,10334,5432,10334,5641e" filled="t" fillcolor="#FFFFFF" stroked="f">
                <v:path arrowok="t"/>
                <v:fill/>
              </v:shape>
            </v:group>
            <v:group style="position:absolute;left:9902;top:5432;width:432;height:209" coordorigin="9902,5432" coordsize="432,209">
              <v:shape style="position:absolute;left:9902;top:5432;width:432;height:209" coordorigin="9902,5432" coordsize="432,209" path="m9902,5641l10334,5641,10334,5432,9902,5432,9902,5641e" filled="t" fillcolor="#FFFFFF" stroked="f">
                <v:path arrowok="t"/>
                <v:fill/>
              </v:shape>
            </v:group>
            <v:group style="position:absolute;left:10442;top:5444;width:108;height:185" coordorigin="10442,5444" coordsize="108,185">
              <v:shape style="position:absolute;left:10442;top:5444;width:108;height:185" coordorigin="10442,5444" coordsize="108,185" path="m10442,5629l10550,5629,10550,5444,10442,5444,10442,5629e" filled="t" fillcolor="#FFFFFF" stroked="f">
                <v:path arrowok="t"/>
                <v:fill/>
              </v:shape>
            </v:group>
            <v:group style="position:absolute;left:11054;top:5444;width:101;height:185" coordorigin="11054,5444" coordsize="101,185">
              <v:shape style="position:absolute;left:11054;top:5444;width:101;height:185" coordorigin="11054,5444" coordsize="101,185" path="m11054,5629l11155,5629,11155,5444,11054,5444,11054,5629e" filled="t" fillcolor="#FFFFFF" stroked="f">
                <v:path arrowok="t"/>
                <v:fill/>
              </v:shape>
            </v:group>
            <v:group style="position:absolute;left:10442;top:5670;width:713;height:2" coordorigin="10442,5670" coordsize="713,2">
              <v:shape style="position:absolute;left:10442;top:5670;width:713;height:2" coordorigin="10442,5670" coordsize="713,0" path="m10442,5670l11155,5670e" filled="f" stroked="t" strokeweight="4.18pt" strokecolor="#FFFFFF">
                <v:path arrowok="t"/>
              </v:shape>
            </v:group>
            <v:group style="position:absolute;left:10550;top:5444;width:504;height:185" coordorigin="10550,5444" coordsize="504,185">
              <v:shape style="position:absolute;left:10550;top:5444;width:504;height:185" coordorigin="10550,5444" coordsize="504,185" path="m10550,5629l11054,5629,11054,5444,10550,5444,10550,5629e" filled="t" fillcolor="#FFFFFF" stroked="f">
                <v:path arrowok="t"/>
                <v:fill/>
              </v:shape>
            </v:group>
            <v:group style="position:absolute;left:715;top:5403;width:10452;height:2" coordorigin="715,5403" coordsize="10452,2">
              <v:shape style="position:absolute;left:715;top:5403;width:10452;height:2" coordorigin="715,5403" coordsize="10452,0" path="m715,5403l11167,5403e" filled="f" stroked="t" strokeweight=".58001pt" strokecolor="#000000">
                <v:path arrowok="t"/>
              </v:shape>
            </v:group>
            <v:group style="position:absolute;left:725;top:5699;width:1532;height:2" coordorigin="725,5699" coordsize="1532,2">
              <v:shape style="position:absolute;left:725;top:5699;width:1532;height:2" coordorigin="725,5699" coordsize="1532,0" path="m725,5699l2256,5699e" filled="f" stroked="t" strokeweight="2.5pt" strokecolor="#FFFFFF">
                <v:path arrowok="t"/>
              </v:shape>
            </v:group>
            <v:group style="position:absolute;left:725;top:5723;width:103;height:206" coordorigin="725,5723" coordsize="103,206">
              <v:shape style="position:absolute;left:725;top:5723;width:103;height:206" coordorigin="725,5723" coordsize="103,206" path="m725,5929l828,5929,828,5723,725,5723,725,5929e" filled="t" fillcolor="#FFFFFF" stroked="f">
                <v:path arrowok="t"/>
                <v:fill/>
              </v:shape>
            </v:group>
            <v:group style="position:absolute;left:2153;top:5723;width:103;height:206" coordorigin="2153,5723" coordsize="103,206">
              <v:shape style="position:absolute;left:2153;top:5723;width:103;height:206" coordorigin="2153,5723" coordsize="103,206" path="m2153,5929l2256,5929,2256,5723,2153,5723,2153,5929e" filled="t" fillcolor="#FFFFFF" stroked="f">
                <v:path arrowok="t"/>
                <v:fill/>
              </v:shape>
            </v:group>
            <v:group style="position:absolute;left:828;top:5723;width:1325;height:206" coordorigin="828,5723" coordsize="1325,206">
              <v:shape style="position:absolute;left:828;top:5723;width:1325;height:206" coordorigin="828,5723" coordsize="1325,206" path="m828,5929l2153,5929,2153,5723,828,5723,828,5929e" filled="t" fillcolor="#FFFFFF" stroked="f">
                <v:path arrowok="t"/>
                <v:fill/>
              </v:shape>
            </v:group>
            <v:group style="position:absolute;left:2261;top:5711;width:108;height:182" coordorigin="2261,5711" coordsize="108,182">
              <v:shape style="position:absolute;left:2261;top:5711;width:108;height:182" coordorigin="2261,5711" coordsize="108,182" path="m2261,5893l2369,5893,2369,5711,2261,5711,2261,5893e" filled="t" fillcolor="#FFFFFF" stroked="f">
                <v:path arrowok="t"/>
                <v:fill/>
              </v:shape>
            </v:group>
            <v:group style="position:absolute;left:2844;top:5711;width:103;height:182" coordorigin="2844,5711" coordsize="103,182">
              <v:shape style="position:absolute;left:2844;top:5711;width:103;height:182" coordorigin="2844,5711" coordsize="103,182" path="m2844,5893l2948,5893,2948,5711,2844,5711,2844,5893e" filled="t" fillcolor="#FFFFFF" stroked="f">
                <v:path arrowok="t"/>
                <v:fill/>
              </v:shape>
            </v:group>
            <v:group style="position:absolute;left:2261;top:5892;width:686;height:38" coordorigin="2261,5892" coordsize="686,38">
              <v:shape style="position:absolute;left:2261;top:5892;width:686;height:38" coordorigin="2261,5892" coordsize="686,38" path="m2261,5930l2948,5930,2948,5892,2261,5892,2261,5930xe" filled="t" fillcolor="#FFFFFF" stroked="f">
                <v:path arrowok="t"/>
                <v:fill/>
              </v:shape>
            </v:group>
            <v:group style="position:absolute;left:2369;top:5711;width:475;height:182" coordorigin="2369,5711" coordsize="475,182">
              <v:shape style="position:absolute;left:2369;top:5711;width:475;height:182" coordorigin="2369,5711" coordsize="475,182" path="m2369,5893l2844,5893,2844,5711,2369,5711,2369,5893e" filled="t" fillcolor="#FFFFFF" stroked="f">
                <v:path arrowok="t"/>
                <v:fill/>
              </v:shape>
            </v:group>
            <v:group style="position:absolute;left:2952;top:5699;width:108;height:206" coordorigin="2952,5699" coordsize="108,206">
              <v:shape style="position:absolute;left:2952;top:5699;width:108;height:206" coordorigin="2952,5699" coordsize="108,206" path="m2952,5905l3060,5905,3060,5699,2952,5699,2952,5905e" filled="t" fillcolor="#FFFFFF" stroked="f">
                <v:path arrowok="t"/>
                <v:fill/>
              </v:shape>
            </v:group>
            <v:group style="position:absolute;left:3528;top:5699;width:103;height:206" coordorigin="3528,5699" coordsize="103,206">
              <v:shape style="position:absolute;left:3528;top:5699;width:103;height:206" coordorigin="3528,5699" coordsize="103,206" path="m3528,5905l3632,5905,3632,5699,3528,5699,3528,5905e" filled="t" fillcolor="#FFFFFF" stroked="f">
                <v:path arrowok="t"/>
                <v:fill/>
              </v:shape>
            </v:group>
            <v:group style="position:absolute;left:2952;top:5904;width:679;height:26" coordorigin="2952,5904" coordsize="679,26">
              <v:shape style="position:absolute;left:2952;top:5904;width:679;height:26" coordorigin="2952,5904" coordsize="679,26" path="m2952,5930l3632,5930,3632,5904,2952,5904,2952,5930xe" filled="t" fillcolor="#FFFFFF" stroked="f">
                <v:path arrowok="t"/>
                <v:fill/>
              </v:shape>
            </v:group>
            <v:group style="position:absolute;left:3060;top:5699;width:468;height:206" coordorigin="3060,5699" coordsize="468,206">
              <v:shape style="position:absolute;left:3060;top:5699;width:468;height:206" coordorigin="3060,5699" coordsize="468,206" path="m3060,5905l3528,5905,3528,5699,3060,5699,3060,5905e" filled="t" fillcolor="#FFFFFF" stroked="f">
                <v:path arrowok="t"/>
                <v:fill/>
              </v:shape>
            </v:group>
            <v:group style="position:absolute;left:3636;top:5711;width:108;height:182" coordorigin="3636,5711" coordsize="108,182">
              <v:shape style="position:absolute;left:3636;top:5711;width:108;height:182" coordorigin="3636,5711" coordsize="108,182" path="m3636,5893l3744,5893,3744,5711,3636,5711,3636,5893e" filled="t" fillcolor="#FFFFFF" stroked="f">
                <v:path arrowok="t"/>
                <v:fill/>
              </v:shape>
            </v:group>
            <v:group style="position:absolute;left:4393;top:5711;width:103;height:182" coordorigin="4393,5711" coordsize="103,182">
              <v:shape style="position:absolute;left:4393;top:5711;width:103;height:182" coordorigin="4393,5711" coordsize="103,182" path="m4393,5893l4496,5893,4496,5711,4393,5711,4393,5893e" filled="t" fillcolor="#FFFFFF" stroked="f">
                <v:path arrowok="t"/>
                <v:fill/>
              </v:shape>
            </v:group>
            <v:group style="position:absolute;left:3636;top:5892;width:860;height:38" coordorigin="3636,5892" coordsize="860,38">
              <v:shape style="position:absolute;left:3636;top:5892;width:860;height:38" coordorigin="3636,5892" coordsize="860,38" path="m3636,5930l4496,5930,4496,5892,3636,5892,3636,5930xe" filled="t" fillcolor="#FFFFFF" stroked="f">
                <v:path arrowok="t"/>
                <v:fill/>
              </v:shape>
            </v:group>
            <v:group style="position:absolute;left:3744;top:5711;width:648;height:182" coordorigin="3744,5711" coordsize="648,182">
              <v:shape style="position:absolute;left:3744;top:5711;width:648;height:182" coordorigin="3744,5711" coordsize="648,182" path="m3744,5893l4393,5893,4393,5711,3744,5711,3744,5893e" filled="t" fillcolor="#FFFFFF" stroked="f">
                <v:path arrowok="t"/>
                <v:fill/>
              </v:shape>
            </v:group>
            <v:group style="position:absolute;left:4501;top:5699;width:667;height:2" coordorigin="4501,5699" coordsize="667,2">
              <v:shape style="position:absolute;left:4501;top:5699;width:667;height:2" coordorigin="4501,5699" coordsize="667,0" path="m4501,5699l5168,5699e" filled="f" stroked="t" strokeweight="2.5pt" strokecolor="#FFFFFF">
                <v:path arrowok="t"/>
              </v:shape>
            </v:group>
            <v:group style="position:absolute;left:4501;top:5723;width:108;height:206" coordorigin="4501,5723" coordsize="108,206">
              <v:shape style="position:absolute;left:4501;top:5723;width:108;height:206" coordorigin="4501,5723" coordsize="108,206" path="m4501,5929l4609,5929,4609,5723,4501,5723,4501,5929e" filled="t" fillcolor="#FFFFFF" stroked="f">
                <v:path arrowok="t"/>
                <v:fill/>
              </v:shape>
            </v:group>
            <v:group style="position:absolute;left:5065;top:5723;width:103;height:206" coordorigin="5065,5723" coordsize="103,206">
              <v:shape style="position:absolute;left:5065;top:5723;width:103;height:206" coordorigin="5065,5723" coordsize="103,206" path="m5065,5929l5168,5929,5168,5723,5065,5723,5065,5929e" filled="t" fillcolor="#FFFFFF" stroked="f">
                <v:path arrowok="t"/>
                <v:fill/>
              </v:shape>
            </v:group>
            <v:group style="position:absolute;left:4609;top:5723;width:456;height:206" coordorigin="4609,5723" coordsize="456,206">
              <v:shape style="position:absolute;left:4609;top:5723;width:456;height:206" coordorigin="4609,5723" coordsize="456,206" path="m4609,5929l5065,5929,5065,5723,4609,5723,4609,5929e" filled="t" fillcolor="#FFFFFF" stroked="f">
                <v:path arrowok="t"/>
                <v:fill/>
              </v:shape>
            </v:group>
            <v:group style="position:absolute;left:5173;top:5711;width:108;height:182" coordorigin="5173,5711" coordsize="108,182">
              <v:shape style="position:absolute;left:5173;top:5711;width:108;height:182" coordorigin="5173,5711" coordsize="108,182" path="m5173,5893l5281,5893,5281,5711,5173,5711,5173,5893e" filled="t" fillcolor="#FFFFFF" stroked="f">
                <v:path arrowok="t"/>
                <v:fill/>
              </v:shape>
            </v:group>
            <v:group style="position:absolute;left:5754;top:5711;width:103;height:182" coordorigin="5754,5711" coordsize="103,182">
              <v:shape style="position:absolute;left:5754;top:5711;width:103;height:182" coordorigin="5754,5711" coordsize="103,182" path="m5754,5893l5857,5893,5857,5711,5754,5711,5754,5893e" filled="t" fillcolor="#FFFFFF" stroked="f">
                <v:path arrowok="t"/>
                <v:fill/>
              </v:shape>
            </v:group>
            <v:group style="position:absolute;left:5173;top:5892;width:684;height:38" coordorigin="5173,5892" coordsize="684,38">
              <v:shape style="position:absolute;left:5173;top:5892;width:684;height:38" coordorigin="5173,5892" coordsize="684,38" path="m5173,5930l5857,5930,5857,5892,5173,5892,5173,5930xe" filled="t" fillcolor="#FFFFFF" stroked="f">
                <v:path arrowok="t"/>
                <v:fill/>
              </v:shape>
            </v:group>
            <v:group style="position:absolute;left:5281;top:5711;width:473;height:182" coordorigin="5281,5711" coordsize="473,182">
              <v:shape style="position:absolute;left:5281;top:5711;width:473;height:182" coordorigin="5281,5711" coordsize="473,182" path="m5281,5893l5754,5893,5754,5711,5281,5711,5281,5893e" filled="t" fillcolor="#FFFFFF" stroked="f">
                <v:path arrowok="t"/>
                <v:fill/>
              </v:shape>
            </v:group>
            <v:group style="position:absolute;left:5862;top:5699;width:588;height:2" coordorigin="5862,5699" coordsize="588,2">
              <v:shape style="position:absolute;left:5862;top:5699;width:588;height:2" coordorigin="5862,5699" coordsize="588,0" path="m5862,5699l6450,5699e" filled="f" stroked="t" strokeweight="2.5pt" strokecolor="#FFFFFF">
                <v:path arrowok="t"/>
              </v:shape>
            </v:group>
            <v:group style="position:absolute;left:5862;top:5723;width:108;height:206" coordorigin="5862,5723" coordsize="108,206">
              <v:shape style="position:absolute;left:5862;top:5723;width:108;height:206" coordorigin="5862,5723" coordsize="108,206" path="m5862,5929l5970,5929,5970,5723,5862,5723,5862,5929e" filled="t" fillcolor="#FFFFFF" stroked="f">
                <v:path arrowok="t"/>
                <v:fill/>
              </v:shape>
            </v:group>
            <v:group style="position:absolute;left:6347;top:5723;width:103;height:206" coordorigin="6347,5723" coordsize="103,206">
              <v:shape style="position:absolute;left:6347;top:5723;width:103;height:206" coordorigin="6347,5723" coordsize="103,206" path="m6347,5929l6450,5929,6450,5723,6347,5723,6347,5929e" filled="t" fillcolor="#FFFFFF" stroked="f">
                <v:path arrowok="t"/>
                <v:fill/>
              </v:shape>
            </v:group>
            <v:group style="position:absolute;left:5970;top:5723;width:377;height:206" coordorigin="5970,5723" coordsize="377,206">
              <v:shape style="position:absolute;left:5970;top:5723;width:377;height:206" coordorigin="5970,5723" coordsize="377,206" path="m5970,5929l6347,5929,6347,5723,5970,5723,5970,5929e" filled="t" fillcolor="#FFFFFF" stroked="f">
                <v:path arrowok="t"/>
                <v:fill/>
              </v:shape>
            </v:group>
            <v:group style="position:absolute;left:6455;top:5674;width:2002;height:38" coordorigin="6455,5674" coordsize="2002,38">
              <v:shape style="position:absolute;left:6455;top:5674;width:2002;height:38" coordorigin="6455,5674" coordsize="2002,38" path="m6455,5712l8457,5712,8457,5674,6455,5674,6455,5712xe" filled="t" fillcolor="#FFFFFF" stroked="f">
                <v:path arrowok="t"/>
                <v:fill/>
              </v:shape>
            </v:group>
            <v:group style="position:absolute;left:6455;top:5711;width:108;height:182" coordorigin="6455,5711" coordsize="108,182">
              <v:shape style="position:absolute;left:6455;top:5711;width:108;height:182" coordorigin="6455,5711" coordsize="108,182" path="m6455,5893l6563,5893,6563,5711,6455,5711,6455,5893e" filled="t" fillcolor="#FFFFFF" stroked="f">
                <v:path arrowok="t"/>
                <v:fill/>
              </v:shape>
            </v:group>
            <v:group style="position:absolute;left:7624;top:5711;width:103;height:182" coordorigin="7624,5711" coordsize="103,182">
              <v:shape style="position:absolute;left:7624;top:5711;width:103;height:182" coordorigin="7624,5711" coordsize="103,182" path="m7624,5893l7727,5893,7727,5711,7624,5711,7624,5893e" filled="t" fillcolor="#FFFFFF" stroked="f">
                <v:path arrowok="t"/>
                <v:fill/>
              </v:shape>
            </v:group>
            <v:group style="position:absolute;left:6455;top:5892;width:2002;height:38" coordorigin="6455,5892" coordsize="2002,38">
              <v:shape style="position:absolute;left:6455;top:5892;width:2002;height:38" coordorigin="6455,5892" coordsize="2002,38" path="m6455,5930l8457,5930,8457,5892,6455,5892,6455,5930xe" filled="t" fillcolor="#FFFFFF" stroked="f">
                <v:path arrowok="t"/>
                <v:fill/>
              </v:shape>
            </v:group>
            <v:group style="position:absolute;left:6563;top:5711;width:1061;height:182" coordorigin="6563,5711" coordsize="1061,182">
              <v:shape style="position:absolute;left:6563;top:5711;width:1061;height:182" coordorigin="6563,5711" coordsize="1061,182" path="m6563,5893l7624,5893,7624,5711,6563,5711,6563,5893e" filled="t" fillcolor="#FFFFFF" stroked="f">
                <v:path arrowok="t"/>
                <v:fill/>
              </v:shape>
            </v:group>
            <v:group style="position:absolute;left:7732;top:5711;width:108;height:182" coordorigin="7732,5711" coordsize="108,182">
              <v:shape style="position:absolute;left:7732;top:5711;width:108;height:182" coordorigin="7732,5711" coordsize="108,182" path="m7732,5893l7840,5893,7840,5711,7732,5711,7732,5893e" filled="t" fillcolor="#FFFFFF" stroked="f">
                <v:path arrowok="t"/>
                <v:fill/>
              </v:shape>
            </v:group>
            <v:group style="position:absolute;left:8353;top:5711;width:103;height:182" coordorigin="8353,5711" coordsize="103,182">
              <v:shape style="position:absolute;left:8353;top:5711;width:103;height:182" coordorigin="8353,5711" coordsize="103,182" path="m8353,5893l8457,5893,8457,5711,8353,5711,8353,5893e" filled="t" fillcolor="#FFFFFF" stroked="f">
                <v:path arrowok="t"/>
                <v:fill/>
              </v:shape>
            </v:group>
            <v:group style="position:absolute;left:7840;top:5711;width:514;height:182" coordorigin="7840,5711" coordsize="514,182">
              <v:shape style="position:absolute;left:7840;top:5711;width:514;height:182" coordorigin="7840,5711" coordsize="514,182" path="m7840,5893l8353,5893,8353,5711,7840,5711,7840,5893e" filled="t" fillcolor="#FFFFFF" stroked="f">
                <v:path arrowok="t"/>
                <v:fill/>
              </v:shape>
            </v:group>
            <v:group style="position:absolute;left:8461;top:5674;width:1976;height:26" coordorigin="8461,5674" coordsize="1976,26">
              <v:shape style="position:absolute;left:8461;top:5674;width:1976;height:26" coordorigin="8461,5674" coordsize="1976,26" path="m8461,5700l10437,5700,10437,5674,8461,5674,8461,5700xe" filled="t" fillcolor="#FFFFFF" stroked="f">
                <v:path arrowok="t"/>
                <v:fill/>
              </v:shape>
            </v:group>
            <v:group style="position:absolute;left:8461;top:5699;width:108;height:206" coordorigin="8461,5699" coordsize="108,206">
              <v:shape style="position:absolute;left:8461;top:5699;width:108;height:206" coordorigin="8461,5699" coordsize="108,206" path="m8461,5905l8569,5905,8569,5699,8461,5699,8461,5905e" filled="t" fillcolor="#FFFFFF" stroked="f">
                <v:path arrowok="t"/>
                <v:fill/>
              </v:shape>
            </v:group>
            <v:group style="position:absolute;left:9079;top:5699;width:103;height:206" coordorigin="9079,5699" coordsize="103,206">
              <v:shape style="position:absolute;left:9079;top:5699;width:103;height:206" coordorigin="9079,5699" coordsize="103,206" path="m9079,5905l9182,5905,9182,5699,9079,5699,9079,5905e" filled="t" fillcolor="#FFFFFF" stroked="f">
                <v:path arrowok="t"/>
                <v:fill/>
              </v:shape>
            </v:group>
            <v:group style="position:absolute;left:8461;top:5904;width:1976;height:26" coordorigin="8461,5904" coordsize="1976,26">
              <v:shape style="position:absolute;left:8461;top:5904;width:1976;height:26" coordorigin="8461,5904" coordsize="1976,26" path="m8461,5930l10437,5930,10437,5904,8461,5904,8461,5930xe" filled="t" fillcolor="#FFFFFF" stroked="f">
                <v:path arrowok="t"/>
                <v:fill/>
              </v:shape>
            </v:group>
            <v:group style="position:absolute;left:8569;top:5699;width:509;height:206" coordorigin="8569,5699" coordsize="509,206">
              <v:shape style="position:absolute;left:8569;top:5699;width:509;height:206" coordorigin="8569,5699" coordsize="509,206" path="m8569,5905l9079,5905,9079,5699,8569,5699,8569,5905e" filled="t" fillcolor="#FFFFFF" stroked="f">
                <v:path arrowok="t"/>
                <v:fill/>
              </v:shape>
            </v:group>
            <v:group style="position:absolute;left:9187;top:5699;width:108;height:206" coordorigin="9187,5699" coordsize="108,206">
              <v:shape style="position:absolute;left:9187;top:5699;width:108;height:206" coordorigin="9187,5699" coordsize="108,206" path="m9187,5905l9295,5905,9295,5699,9187,5699,9187,5905e" filled="t" fillcolor="#FFFFFF" stroked="f">
                <v:path arrowok="t"/>
                <v:fill/>
              </v:shape>
            </v:group>
            <v:group style="position:absolute;left:9686;top:5699;width:103;height:206" coordorigin="9686,5699" coordsize="103,206">
              <v:shape style="position:absolute;left:9686;top:5699;width:103;height:206" coordorigin="9686,5699" coordsize="103,206" path="m9686,5905l9789,5905,9789,5699,9686,5699,9686,5905e" filled="t" fillcolor="#FFFFFF" stroked="f">
                <v:path arrowok="t"/>
                <v:fill/>
              </v:shape>
            </v:group>
            <v:group style="position:absolute;left:9295;top:5699;width:391;height:206" coordorigin="9295,5699" coordsize="391,206">
              <v:shape style="position:absolute;left:9295;top:5699;width:391;height:206" coordorigin="9295,5699" coordsize="391,206" path="m9295,5905l9686,5905,9686,5699,9295,5699,9295,5905e" filled="t" fillcolor="#FFFFFF" stroked="f">
                <v:path arrowok="t"/>
                <v:fill/>
              </v:shape>
            </v:group>
            <v:group style="position:absolute;left:9794;top:5699;width:108;height:206" coordorigin="9794,5699" coordsize="108,206">
              <v:shape style="position:absolute;left:9794;top:5699;width:108;height:206" coordorigin="9794,5699" coordsize="108,206" path="m9794,5905l9902,5905,9902,5699,9794,5699,9794,5905e" filled="t" fillcolor="#FFFFFF" stroked="f">
                <v:path arrowok="t"/>
                <v:fill/>
              </v:shape>
            </v:group>
            <v:group style="position:absolute;left:10334;top:5699;width:103;height:206" coordorigin="10334,5699" coordsize="103,206">
              <v:shape style="position:absolute;left:10334;top:5699;width:103;height:206" coordorigin="10334,5699" coordsize="103,206" path="m10334,5905l10437,5905,10437,5699,10334,5699,10334,5905e" filled="t" fillcolor="#FFFFFF" stroked="f">
                <v:path arrowok="t"/>
                <v:fill/>
              </v:shape>
            </v:group>
            <v:group style="position:absolute;left:9902;top:5699;width:432;height:206" coordorigin="9902,5699" coordsize="432,206">
              <v:shape style="position:absolute;left:9902;top:5699;width:432;height:206" coordorigin="9902,5699" coordsize="432,206" path="m9902,5905l10334,5905,10334,5699,9902,5699,9902,5905e" filled="t" fillcolor="#FFFFFF" stroked="f">
                <v:path arrowok="t"/>
                <v:fill/>
              </v:shape>
            </v:group>
            <v:group style="position:absolute;left:10442;top:5711;width:108;height:182" coordorigin="10442,5711" coordsize="108,182">
              <v:shape style="position:absolute;left:10442;top:5711;width:108;height:182" coordorigin="10442,5711" coordsize="108,182" path="m10442,5893l10550,5893,10550,5711,10442,5711,10442,5893e" filled="t" fillcolor="#FFFFFF" stroked="f">
                <v:path arrowok="t"/>
                <v:fill/>
              </v:shape>
            </v:group>
            <v:group style="position:absolute;left:11054;top:5711;width:101;height:182" coordorigin="11054,5711" coordsize="101,182">
              <v:shape style="position:absolute;left:11054;top:5711;width:101;height:182" coordorigin="11054,5711" coordsize="101,182" path="m11054,5893l11155,5893,11155,5711,11054,5711,11054,5893e" filled="t" fillcolor="#FFFFFF" stroked="f">
                <v:path arrowok="t"/>
                <v:fill/>
              </v:shape>
            </v:group>
            <v:group style="position:absolute;left:10442;top:5892;width:713;height:38" coordorigin="10442,5892" coordsize="713,38">
              <v:shape style="position:absolute;left:10442;top:5892;width:713;height:38" coordorigin="10442,5892" coordsize="713,38" path="m10442,5930l11155,5930,11155,5892,10442,5892,10442,5930xe" filled="t" fillcolor="#FFFFFF" stroked="f">
                <v:path arrowok="t"/>
                <v:fill/>
              </v:shape>
            </v:group>
            <v:group style="position:absolute;left:10550;top:5711;width:504;height:182" coordorigin="10550,5711" coordsize="504,182">
              <v:shape style="position:absolute;left:10550;top:5711;width:504;height:182" coordorigin="10550,5711" coordsize="504,182" path="m10550,5893l11054,5893,11054,5711,10550,5711,10550,5893e" filled="t" fillcolor="#FFFFFF" stroked="f">
                <v:path arrowok="t"/>
                <v:fill/>
              </v:shape>
            </v:group>
            <v:group style="position:absolute;left:715;top:5670;width:10452;height:2" coordorigin="715,5670" coordsize="10452,2">
              <v:shape style="position:absolute;left:715;top:5670;width:10452;height:2" coordorigin="715,5670" coordsize="10452,0" path="m715,5670l11167,5670e" filled="f" stroked="t" strokeweight=".579980pt" strokecolor="#000000">
                <v:path arrowok="t"/>
              </v:shape>
            </v:group>
            <v:group style="position:absolute;left:725;top:5963;width:1532;height:2" coordorigin="725,5963" coordsize="1532,2">
              <v:shape style="position:absolute;left:725;top:5963;width:1532;height:2" coordorigin="725,5963" coordsize="1532,0" path="m725,5963l2256,5963e" filled="f" stroked="t" strokeweight="2.5pt" strokecolor="#6FAC46">
                <v:path arrowok="t"/>
              </v:shape>
            </v:group>
            <v:group style="position:absolute;left:725;top:5987;width:103;height:206" coordorigin="725,5987" coordsize="103,206">
              <v:shape style="position:absolute;left:725;top:5987;width:103;height:206" coordorigin="725,5987" coordsize="103,206" path="m725,6193l828,6193,828,5987,725,5987,725,6193e" filled="t" fillcolor="#6FAC46" stroked="f">
                <v:path arrowok="t"/>
                <v:fill/>
              </v:shape>
            </v:group>
            <v:group style="position:absolute;left:2153;top:5987;width:103;height:206" coordorigin="2153,5987" coordsize="103,206">
              <v:shape style="position:absolute;left:2153;top:5987;width:103;height:206" coordorigin="2153,5987" coordsize="103,206" path="m2153,6193l2256,6193,2256,5987,2153,5987,2153,6193e" filled="t" fillcolor="#6FAC46" stroked="f">
                <v:path arrowok="t"/>
                <v:fill/>
              </v:shape>
            </v:group>
            <v:group style="position:absolute;left:828;top:5987;width:1325;height:206" coordorigin="828,5987" coordsize="1325,206">
              <v:shape style="position:absolute;left:828;top:5987;width:1325;height:206" coordorigin="828,5987" coordsize="1325,206" path="m2153,6193l2153,5987,828,5987,828,6193,2153,6193e" filled="t" fillcolor="#6FAC46" stroked="f">
                <v:path arrowok="t"/>
                <v:fill/>
              </v:shape>
            </v:group>
            <v:group style="position:absolute;left:2261;top:5938;width:686;height:38" coordorigin="2261,5938" coordsize="686,38">
              <v:shape style="position:absolute;left:2261;top:5938;width:686;height:38" coordorigin="2261,5938" coordsize="686,38" path="m2261,5976l2948,5976,2948,5938,2261,5938,2261,5976xe" filled="t" fillcolor="#6FAC46" stroked="f">
                <v:path arrowok="t"/>
                <v:fill/>
              </v:shape>
            </v:group>
            <v:group style="position:absolute;left:2261;top:5975;width:108;height:185" coordorigin="2261,5975" coordsize="108,185">
              <v:shape style="position:absolute;left:2261;top:5975;width:108;height:185" coordorigin="2261,5975" coordsize="108,185" path="m2261,6159l2369,6159,2369,5975,2261,5975,2261,6159e" filled="t" fillcolor="#6FAC46" stroked="f">
                <v:path arrowok="t"/>
                <v:fill/>
              </v:shape>
            </v:group>
            <v:group style="position:absolute;left:2844;top:5975;width:103;height:185" coordorigin="2844,5975" coordsize="103,185">
              <v:shape style="position:absolute;left:2844;top:5975;width:103;height:185" coordorigin="2844,5975" coordsize="103,185" path="m2844,6159l2948,6159,2948,5975,2844,5975,2844,6159e" filled="t" fillcolor="#6FAC46" stroked="f">
                <v:path arrowok="t"/>
                <v:fill/>
              </v:shape>
            </v:group>
            <v:group style="position:absolute;left:2261;top:6176;width:2235;height:2" coordorigin="2261,6176" coordsize="2235,2">
              <v:shape style="position:absolute;left:2261;top:6176;width:2235;height:2" coordorigin="2261,6176" coordsize="2235,0" path="m2261,6176l4496,6176e" filled="f" stroked="t" strokeweight="1.78pt" strokecolor="#6FAC46">
                <v:path arrowok="t"/>
              </v:shape>
            </v:group>
            <v:group style="position:absolute;left:2369;top:5975;width:475;height:185" coordorigin="2369,5975" coordsize="475,185">
              <v:shape style="position:absolute;left:2369;top:5975;width:475;height:185" coordorigin="2369,5975" coordsize="475,185" path="m2369,6159l2844,6159,2844,5975,2369,5975,2369,6159e" filled="t" fillcolor="#6FAC46" stroked="f">
                <v:path arrowok="t"/>
                <v:fill/>
              </v:shape>
            </v:group>
            <v:group style="position:absolute;left:2952;top:5938;width:679;height:26" coordorigin="2952,5938" coordsize="679,26">
              <v:shape style="position:absolute;left:2952;top:5938;width:679;height:26" coordorigin="2952,5938" coordsize="679,26" path="m2952,5964l3632,5964,3632,5938,2952,5938,2952,5964xe" filled="t" fillcolor="#6FAC46" stroked="f">
                <v:path arrowok="t"/>
                <v:fill/>
              </v:shape>
            </v:group>
            <v:group style="position:absolute;left:2952;top:5963;width:108;height:206" coordorigin="2952,5963" coordsize="108,206">
              <v:shape style="position:absolute;left:2952;top:5963;width:108;height:206" coordorigin="2952,5963" coordsize="108,206" path="m2952,6169l3060,6169,3060,5963,2952,5963,2952,6169e" filled="t" fillcolor="#6FAC46" stroked="f">
                <v:path arrowok="t"/>
                <v:fill/>
              </v:shape>
            </v:group>
            <v:group style="position:absolute;left:3528;top:5963;width:103;height:206" coordorigin="3528,5963" coordsize="103,206">
              <v:shape style="position:absolute;left:3528;top:5963;width:103;height:206" coordorigin="3528,5963" coordsize="103,206" path="m3528,6169l3632,6169,3632,5963,3528,5963,3528,6169e" filled="t" fillcolor="#6FAC46" stroked="f">
                <v:path arrowok="t"/>
                <v:fill/>
              </v:shape>
            </v:group>
            <v:group style="position:absolute;left:3060;top:5963;width:468;height:206" coordorigin="3060,5963" coordsize="468,206">
              <v:shape style="position:absolute;left:3060;top:5963;width:468;height:206" coordorigin="3060,5963" coordsize="468,206" path="m3060,6169l3528,6169,3528,5963,3060,5963,3060,6169e" filled="t" fillcolor="#6FAC46" stroked="f">
                <v:path arrowok="t"/>
                <v:fill/>
              </v:shape>
            </v:group>
            <v:group style="position:absolute;left:3636;top:5938;width:860;height:38" coordorigin="3636,5938" coordsize="860,38">
              <v:shape style="position:absolute;left:3636;top:5938;width:860;height:38" coordorigin="3636,5938" coordsize="860,38" path="m3636,5976l4496,5976,4496,5938,3636,5938,3636,5976xe" filled="t" fillcolor="#6FAC46" stroked="f">
                <v:path arrowok="t"/>
                <v:fill/>
              </v:shape>
            </v:group>
            <v:group style="position:absolute;left:3636;top:5975;width:108;height:185" coordorigin="3636,5975" coordsize="108,185">
              <v:shape style="position:absolute;left:3636;top:5975;width:108;height:185" coordorigin="3636,5975" coordsize="108,185" path="m3636,6159l3744,6159,3744,5975,3636,5975,3636,6159e" filled="t" fillcolor="#6FAC46" stroked="f">
                <v:path arrowok="t"/>
                <v:fill/>
              </v:shape>
            </v:group>
            <v:group style="position:absolute;left:4393;top:5975;width:103;height:185" coordorigin="4393,5975" coordsize="103,185">
              <v:shape style="position:absolute;left:4393;top:5975;width:103;height:185" coordorigin="4393,5975" coordsize="103,185" path="m4393,6159l4496,6159,4496,5975,4393,5975,4393,6159e" filled="t" fillcolor="#6FAC46" stroked="f">
                <v:path arrowok="t"/>
                <v:fill/>
              </v:shape>
            </v:group>
            <v:group style="position:absolute;left:3744;top:5975;width:648;height:185" coordorigin="3744,5975" coordsize="648,185">
              <v:shape style="position:absolute;left:3744;top:5975;width:648;height:185" coordorigin="3744,5975" coordsize="648,185" path="m3744,6159l4393,6159,4393,5975,3744,5975,3744,6159e" filled="t" fillcolor="#6FAC46" stroked="f">
                <v:path arrowok="t"/>
                <v:fill/>
              </v:shape>
            </v:group>
            <v:group style="position:absolute;left:4501;top:5963;width:667;height:2" coordorigin="4501,5963" coordsize="667,2">
              <v:shape style="position:absolute;left:4501;top:5963;width:667;height:2" coordorigin="4501,5963" coordsize="667,0" path="m4501,5963l5168,5963e" filled="f" stroked="t" strokeweight="2.5pt" strokecolor="#6FAC46">
                <v:path arrowok="t"/>
              </v:shape>
            </v:group>
            <v:group style="position:absolute;left:4501;top:5987;width:108;height:206" coordorigin="4501,5987" coordsize="108,206">
              <v:shape style="position:absolute;left:4501;top:5987;width:108;height:206" coordorigin="4501,5987" coordsize="108,206" path="m4501,6193l4609,6193,4609,5987,4501,5987,4501,6193e" filled="t" fillcolor="#6FAC46" stroked="f">
                <v:path arrowok="t"/>
                <v:fill/>
              </v:shape>
            </v:group>
            <v:group style="position:absolute;left:5065;top:5987;width:103;height:206" coordorigin="5065,5987" coordsize="103,206">
              <v:shape style="position:absolute;left:5065;top:5987;width:103;height:206" coordorigin="5065,5987" coordsize="103,206" path="m5065,6193l5168,6193,5168,5987,5065,5987,5065,6193e" filled="t" fillcolor="#6FAC46" stroked="f">
                <v:path arrowok="t"/>
                <v:fill/>
              </v:shape>
            </v:group>
            <v:group style="position:absolute;left:4609;top:5987;width:456;height:206" coordorigin="4609,5987" coordsize="456,206">
              <v:shape style="position:absolute;left:4609;top:5987;width:456;height:206" coordorigin="4609,5987" coordsize="456,206" path="m5065,6193l5065,5987,4609,5987,4609,6193,5065,6193e" filled="t" fillcolor="#6FAC46" stroked="f">
                <v:path arrowok="t"/>
                <v:fill/>
              </v:shape>
            </v:group>
            <v:group style="position:absolute;left:5173;top:5938;width:684;height:38" coordorigin="5173,5938" coordsize="684,38">
              <v:shape style="position:absolute;left:5173;top:5938;width:684;height:38" coordorigin="5173,5938" coordsize="684,38" path="m5173,5976l5857,5976,5857,5938,5173,5938,5173,5976xe" filled="t" fillcolor="#6FAC46" stroked="f">
                <v:path arrowok="t"/>
                <v:fill/>
              </v:shape>
            </v:group>
            <v:group style="position:absolute;left:5173;top:5975;width:108;height:185" coordorigin="5173,5975" coordsize="108,185">
              <v:shape style="position:absolute;left:5173;top:5975;width:108;height:185" coordorigin="5173,5975" coordsize="108,185" path="m5173,6159l5281,6159,5281,5975,5173,5975,5173,6159e" filled="t" fillcolor="#6FAC46" stroked="f">
                <v:path arrowok="t"/>
                <v:fill/>
              </v:shape>
            </v:group>
            <v:group style="position:absolute;left:5754;top:5975;width:103;height:185" coordorigin="5754,5975" coordsize="103,185">
              <v:shape style="position:absolute;left:5754;top:5975;width:103;height:185" coordorigin="5754,5975" coordsize="103,185" path="m5754,6159l5857,6159,5857,5975,5754,5975,5754,6159e" filled="t" fillcolor="#6FAC46" stroked="f">
                <v:path arrowok="t"/>
                <v:fill/>
              </v:shape>
            </v:group>
            <v:group style="position:absolute;left:5173;top:6176;width:684;height:2" coordorigin="5173,6176" coordsize="684,2">
              <v:shape style="position:absolute;left:5173;top:6176;width:684;height:2" coordorigin="5173,6176" coordsize="684,0" path="m5173,6176l5857,6176e" filled="f" stroked="t" strokeweight="1.78pt" strokecolor="#6FAC46">
                <v:path arrowok="t"/>
              </v:shape>
            </v:group>
            <v:group style="position:absolute;left:5281;top:5975;width:473;height:185" coordorigin="5281,5975" coordsize="473,185">
              <v:shape style="position:absolute;left:5281;top:5975;width:473;height:185" coordorigin="5281,5975" coordsize="473,185" path="m5281,6159l5754,6159,5754,5975,5281,5975,5281,6159e" filled="t" fillcolor="#6FAC46" stroked="f">
                <v:path arrowok="t"/>
                <v:fill/>
              </v:shape>
            </v:group>
            <v:group style="position:absolute;left:5862;top:5963;width:588;height:2" coordorigin="5862,5963" coordsize="588,2">
              <v:shape style="position:absolute;left:5862;top:5963;width:588;height:2" coordorigin="5862,5963" coordsize="588,0" path="m5862,5963l6450,5963e" filled="f" stroked="t" strokeweight="2.5pt" strokecolor="#6FAC46">
                <v:path arrowok="t"/>
              </v:shape>
            </v:group>
            <v:group style="position:absolute;left:5862;top:5987;width:108;height:206" coordorigin="5862,5987" coordsize="108,206">
              <v:shape style="position:absolute;left:5862;top:5987;width:108;height:206" coordorigin="5862,5987" coordsize="108,206" path="m5862,6193l5970,6193,5970,5987,5862,5987,5862,6193e" filled="t" fillcolor="#6FAC46" stroked="f">
                <v:path arrowok="t"/>
                <v:fill/>
              </v:shape>
            </v:group>
            <v:group style="position:absolute;left:6347;top:5987;width:103;height:206" coordorigin="6347,5987" coordsize="103,206">
              <v:shape style="position:absolute;left:6347;top:5987;width:103;height:206" coordorigin="6347,5987" coordsize="103,206" path="m6347,6193l6450,6193,6450,5987,6347,5987,6347,6193e" filled="t" fillcolor="#6FAC46" stroked="f">
                <v:path arrowok="t"/>
                <v:fill/>
              </v:shape>
            </v:group>
            <v:group style="position:absolute;left:5970;top:5987;width:377;height:206" coordorigin="5970,5987" coordsize="377,206">
              <v:shape style="position:absolute;left:5970;top:5987;width:377;height:206" coordorigin="5970,5987" coordsize="377,206" path="m6347,6193l6347,5987,5970,5987,5970,6193,6347,6193e" filled="t" fillcolor="#6FAC46" stroked="f">
                <v:path arrowok="t"/>
                <v:fill/>
              </v:shape>
            </v:group>
            <v:group style="position:absolute;left:6455;top:5938;width:2002;height:38" coordorigin="6455,5938" coordsize="2002,38">
              <v:shape style="position:absolute;left:6455;top:5938;width:2002;height:38" coordorigin="6455,5938" coordsize="2002,38" path="m6455,5976l8457,5976,8457,5938,6455,5938,6455,5976xe" filled="t" fillcolor="#6FAC46" stroked="f">
                <v:path arrowok="t"/>
                <v:fill/>
              </v:shape>
            </v:group>
            <v:group style="position:absolute;left:6455;top:5975;width:108;height:185" coordorigin="6455,5975" coordsize="108,185">
              <v:shape style="position:absolute;left:6455;top:5975;width:108;height:185" coordorigin="6455,5975" coordsize="108,185" path="m6455,6159l6563,6159,6563,5975,6455,5975,6455,6159e" filled="t" fillcolor="#6FAC46" stroked="f">
                <v:path arrowok="t"/>
                <v:fill/>
              </v:shape>
            </v:group>
            <v:group style="position:absolute;left:7624;top:5975;width:103;height:185" coordorigin="7624,5975" coordsize="103,185">
              <v:shape style="position:absolute;left:7624;top:5975;width:103;height:185" coordorigin="7624,5975" coordsize="103,185" path="m7624,6159l7727,6159,7727,5975,7624,5975,7624,6159e" filled="t" fillcolor="#6FAC46" stroked="f">
                <v:path arrowok="t"/>
                <v:fill/>
              </v:shape>
            </v:group>
            <v:group style="position:absolute;left:6455;top:6176;width:4700;height:2" coordorigin="6455,6176" coordsize="4700,2">
              <v:shape style="position:absolute;left:6455;top:6176;width:4700;height:2" coordorigin="6455,6176" coordsize="4700,0" path="m6455,6176l11155,6176e" filled="f" stroked="t" strokeweight="1.78pt" strokecolor="#6FAC46">
                <v:path arrowok="t"/>
              </v:shape>
            </v:group>
            <v:group style="position:absolute;left:6563;top:5975;width:1061;height:185" coordorigin="6563,5975" coordsize="1061,185">
              <v:shape style="position:absolute;left:6563;top:5975;width:1061;height:185" coordorigin="6563,5975" coordsize="1061,185" path="m6563,6159l7624,6159,7624,5975,6563,5975,6563,6159e" filled="t" fillcolor="#6FAC46" stroked="f">
                <v:path arrowok="t"/>
                <v:fill/>
              </v:shape>
            </v:group>
            <v:group style="position:absolute;left:7732;top:5975;width:108;height:185" coordorigin="7732,5975" coordsize="108,185">
              <v:shape style="position:absolute;left:7732;top:5975;width:108;height:185" coordorigin="7732,5975" coordsize="108,185" path="m7732,6159l7840,6159,7840,5975,7732,5975,7732,6159e" filled="t" fillcolor="#6FAC46" stroked="f">
                <v:path arrowok="t"/>
                <v:fill/>
              </v:shape>
            </v:group>
            <v:group style="position:absolute;left:8353;top:5975;width:103;height:185" coordorigin="8353,5975" coordsize="103,185">
              <v:shape style="position:absolute;left:8353;top:5975;width:103;height:185" coordorigin="8353,5975" coordsize="103,185" path="m8353,6159l8457,6159,8457,5975,8353,5975,8353,6159e" filled="t" fillcolor="#6FAC46" stroked="f">
                <v:path arrowok="t"/>
                <v:fill/>
              </v:shape>
            </v:group>
            <v:group style="position:absolute;left:7840;top:5975;width:514;height:185" coordorigin="7840,5975" coordsize="514,185">
              <v:shape style="position:absolute;left:7840;top:5975;width:514;height:185" coordorigin="7840,5975" coordsize="514,185" path="m7840,6159l8353,6159,8353,5975,7840,5975,7840,6159e" filled="t" fillcolor="#6FAC46" stroked="f">
                <v:path arrowok="t"/>
                <v:fill/>
              </v:shape>
            </v:group>
            <v:group style="position:absolute;left:8461;top:5938;width:1976;height:26" coordorigin="8461,5938" coordsize="1976,26">
              <v:shape style="position:absolute;left:8461;top:5938;width:1976;height:26" coordorigin="8461,5938" coordsize="1976,26" path="m8461,5964l10437,5964,10437,5938,8461,5938,8461,5964xe" filled="t" fillcolor="#6FAC46" stroked="f">
                <v:path arrowok="t"/>
                <v:fill/>
              </v:shape>
            </v:group>
            <v:group style="position:absolute;left:8461;top:5963;width:108;height:206" coordorigin="8461,5963" coordsize="108,206">
              <v:shape style="position:absolute;left:8461;top:5963;width:108;height:206" coordorigin="8461,5963" coordsize="108,206" path="m8461,6169l8569,6169,8569,5963,8461,5963,8461,6169e" filled="t" fillcolor="#6FAC46" stroked="f">
                <v:path arrowok="t"/>
                <v:fill/>
              </v:shape>
            </v:group>
            <v:group style="position:absolute;left:9079;top:5963;width:103;height:206" coordorigin="9079,5963" coordsize="103,206">
              <v:shape style="position:absolute;left:9079;top:5963;width:103;height:206" coordorigin="9079,5963" coordsize="103,206" path="m9079,6169l9182,6169,9182,5963,9079,5963,9079,6169e" filled="t" fillcolor="#6FAC46" stroked="f">
                <v:path arrowok="t"/>
                <v:fill/>
              </v:shape>
            </v:group>
            <v:group style="position:absolute;left:8569;top:5963;width:509;height:206" coordorigin="8569,5963" coordsize="509,206">
              <v:shape style="position:absolute;left:8569;top:5963;width:509;height:206" coordorigin="8569,5963" coordsize="509,206" path="m8569,6169l9079,6169,9079,5963,8569,5963,8569,6169e" filled="t" fillcolor="#6FAC46" stroked="f">
                <v:path arrowok="t"/>
                <v:fill/>
              </v:shape>
            </v:group>
            <v:group style="position:absolute;left:9187;top:5963;width:108;height:206" coordorigin="9187,5963" coordsize="108,206">
              <v:shape style="position:absolute;left:9187;top:5963;width:108;height:206" coordorigin="9187,5963" coordsize="108,206" path="m9187,6169l9295,6169,9295,5963,9187,5963,9187,6169e" filled="t" fillcolor="#6FAC46" stroked="f">
                <v:path arrowok="t"/>
                <v:fill/>
              </v:shape>
            </v:group>
            <v:group style="position:absolute;left:9686;top:5963;width:103;height:206" coordorigin="9686,5963" coordsize="103,206">
              <v:shape style="position:absolute;left:9686;top:5963;width:103;height:206" coordorigin="9686,5963" coordsize="103,206" path="m9686,6169l9789,6169,9789,5963,9686,5963,9686,6169e" filled="t" fillcolor="#6FAC46" stroked="f">
                <v:path arrowok="t"/>
                <v:fill/>
              </v:shape>
            </v:group>
            <v:group style="position:absolute;left:9295;top:5963;width:391;height:206" coordorigin="9295,5963" coordsize="391,206">
              <v:shape style="position:absolute;left:9295;top:5963;width:391;height:206" coordorigin="9295,5963" coordsize="391,206" path="m9295,6169l9686,6169,9686,5963,9295,5963,9295,6169e" filled="t" fillcolor="#6FAC46" stroked="f">
                <v:path arrowok="t"/>
                <v:fill/>
              </v:shape>
            </v:group>
            <v:group style="position:absolute;left:9794;top:5963;width:108;height:206" coordorigin="9794,5963" coordsize="108,206">
              <v:shape style="position:absolute;left:9794;top:5963;width:108;height:206" coordorigin="9794,5963" coordsize="108,206" path="m9794,6169l9902,6169,9902,5963,9794,5963,9794,6169e" filled="t" fillcolor="#6FAC46" stroked="f">
                <v:path arrowok="t"/>
                <v:fill/>
              </v:shape>
            </v:group>
            <v:group style="position:absolute;left:10334;top:5963;width:103;height:206" coordorigin="10334,5963" coordsize="103,206">
              <v:shape style="position:absolute;left:10334;top:5963;width:103;height:206" coordorigin="10334,5963" coordsize="103,206" path="m10334,6169l10437,6169,10437,5963,10334,5963,10334,6169e" filled="t" fillcolor="#6FAC46" stroked="f">
                <v:path arrowok="t"/>
                <v:fill/>
              </v:shape>
            </v:group>
            <v:group style="position:absolute;left:9902;top:5963;width:432;height:206" coordorigin="9902,5963" coordsize="432,206">
              <v:shape style="position:absolute;left:9902;top:5963;width:432;height:206" coordorigin="9902,5963" coordsize="432,206" path="m9902,6169l10334,6169,10334,5963,9902,5963,9902,6169e" filled="t" fillcolor="#6FAC46" stroked="f">
                <v:path arrowok="t"/>
                <v:fill/>
              </v:shape>
            </v:group>
            <v:group style="position:absolute;left:10442;top:5938;width:713;height:38" coordorigin="10442,5938" coordsize="713,38">
              <v:shape style="position:absolute;left:10442;top:5938;width:713;height:38" coordorigin="10442,5938" coordsize="713,38" path="m10442,5976l11155,5976,11155,5938,10442,5938,10442,5976xe" filled="t" fillcolor="#6FAC46" stroked="f">
                <v:path arrowok="t"/>
                <v:fill/>
              </v:shape>
            </v:group>
            <v:group style="position:absolute;left:10442;top:5975;width:108;height:185" coordorigin="10442,5975" coordsize="108,185">
              <v:shape style="position:absolute;left:10442;top:5975;width:108;height:185" coordorigin="10442,5975" coordsize="108,185" path="m10442,6159l10550,6159,10550,5975,10442,5975,10442,6159e" filled="t" fillcolor="#6FAC46" stroked="f">
                <v:path arrowok="t"/>
                <v:fill/>
              </v:shape>
            </v:group>
            <v:group style="position:absolute;left:11054;top:5975;width:101;height:185" coordorigin="11054,5975" coordsize="101,185">
              <v:shape style="position:absolute;left:11054;top:5975;width:101;height:185" coordorigin="11054,5975" coordsize="101,185" path="m11054,6159l11155,6159,11155,5975,11054,5975,11054,6159e" filled="t" fillcolor="#6FAC46" stroked="f">
                <v:path arrowok="t"/>
                <v:fill/>
              </v:shape>
            </v:group>
            <v:group style="position:absolute;left:10550;top:5975;width:504;height:185" coordorigin="10550,5975" coordsize="504,185">
              <v:shape style="position:absolute;left:10550;top:5975;width:504;height:185" coordorigin="10550,5975" coordsize="504,185" path="m10550,6159l11054,6159,11054,5975,10550,5975,10550,6159e" filled="t" fillcolor="#6FAC46" stroked="f">
                <v:path arrowok="t"/>
                <v:fill/>
              </v:shape>
            </v:group>
            <v:group style="position:absolute;left:715;top:5934;width:10452;height:2" coordorigin="715,5934" coordsize="10452,2">
              <v:shape style="position:absolute;left:715;top:5934;width:10452;height:2" coordorigin="715,5934" coordsize="10452,0" path="m715,5934l11167,5934e" filled="f" stroked="t" strokeweight=".58001pt" strokecolor="#000000">
                <v:path arrowok="t"/>
              </v:shape>
            </v:group>
            <v:group style="position:absolute;left:725;top:6217;width:2223;height:2" coordorigin="725,6217" coordsize="2223,2">
              <v:shape style="position:absolute;left:725;top:6217;width:2223;height:2" coordorigin="725,6217" coordsize="2223,0" path="m725,6217l2948,6217e" filled="f" stroked="t" strokeweight="1.3pt" strokecolor="#FFFFFF">
                <v:path arrowok="t"/>
              </v:shape>
            </v:group>
            <v:group style="position:absolute;left:725;top:6229;width:103;height:209" coordorigin="725,6229" coordsize="103,209">
              <v:shape style="position:absolute;left:725;top:6229;width:103;height:209" coordorigin="725,6229" coordsize="103,209" path="m725,6438l828,6438,828,6229,725,6229,725,6438e" filled="t" fillcolor="#FFFFFF" stroked="f">
                <v:path arrowok="t"/>
                <v:fill/>
              </v:shape>
            </v:group>
            <v:group style="position:absolute;left:2153;top:6229;width:103;height:209" coordorigin="2153,6229" coordsize="103,209">
              <v:shape style="position:absolute;left:2153;top:6229;width:103;height:209" coordorigin="2153,6229" coordsize="103,209" path="m2153,6438l2256,6438,2256,6229,2153,6229,2153,6438e" filled="t" fillcolor="#FFFFFF" stroked="f">
                <v:path arrowok="t"/>
                <v:fill/>
              </v:shape>
            </v:group>
            <v:group style="position:absolute;left:828;top:6229;width:1325;height:209" coordorigin="828,6229" coordsize="1325,209">
              <v:shape style="position:absolute;left:828;top:6229;width:1325;height:209" coordorigin="828,6229" coordsize="1325,209" path="m828,6438l2153,6438,2153,6229,828,6229,828,6438e" filled="t" fillcolor="#FFFFFF" stroked="f">
                <v:path arrowok="t"/>
                <v:fill/>
              </v:shape>
            </v:group>
            <v:group style="position:absolute;left:2261;top:6229;width:108;height:182" coordorigin="2261,6229" coordsize="108,182">
              <v:shape style="position:absolute;left:2261;top:6229;width:108;height:182" coordorigin="2261,6229" coordsize="108,182" path="m2261,6411l2369,6411,2369,6229,2261,6229,2261,6411e" filled="t" fillcolor="#FFFFFF" stroked="f">
                <v:path arrowok="t"/>
                <v:fill/>
              </v:shape>
            </v:group>
            <v:group style="position:absolute;left:2844;top:6229;width:103;height:182" coordorigin="2844,6229" coordsize="103,182">
              <v:shape style="position:absolute;left:2844;top:6229;width:103;height:182" coordorigin="2844,6229" coordsize="103,182" path="m2844,6411l2948,6411,2948,6229,2844,6229,2844,6411e" filled="t" fillcolor="#FFFFFF" stroked="f">
                <v:path arrowok="t"/>
                <v:fill/>
              </v:shape>
            </v:group>
            <v:group style="position:absolute;left:2261;top:6447;width:686;height:2" coordorigin="2261,6447" coordsize="686,2">
              <v:shape style="position:absolute;left:2261;top:6447;width:686;height:2" coordorigin="2261,6447" coordsize="686,0" path="m2261,6447l2948,6447e" filled="f" stroked="t" strokeweight="3.7pt" strokecolor="#FFFFFF">
                <v:path arrowok="t"/>
              </v:shape>
            </v:group>
            <v:group style="position:absolute;left:2369;top:6229;width:475;height:182" coordorigin="2369,6229" coordsize="475,182">
              <v:shape style="position:absolute;left:2369;top:6229;width:475;height:182" coordorigin="2369,6229" coordsize="475,182" path="m2369,6411l2844,6411,2844,6229,2369,6229,2369,6411e" filled="t" fillcolor="#FFFFFF" stroked="f">
                <v:path arrowok="t"/>
                <v:fill/>
              </v:shape>
            </v:group>
            <v:group style="position:absolute;left:2952;top:6211;width:679;height:2" coordorigin="2952,6211" coordsize="679,2">
              <v:shape style="position:absolute;left:2952;top:6211;width:679;height:2" coordorigin="2952,6211" coordsize="679,0" path="m2952,6211l3632,6211e" filled="f" stroked="t" strokeweight=".69998pt" strokecolor="#FFFFFF">
                <v:path arrowok="t"/>
              </v:shape>
            </v:group>
            <v:group style="position:absolute;left:2952;top:6217;width:108;height:206" coordorigin="2952,6217" coordsize="108,206">
              <v:shape style="position:absolute;left:2952;top:6217;width:108;height:206" coordorigin="2952,6217" coordsize="108,206" path="m2952,6423l3060,6423,3060,6217,2952,6217,2952,6423e" filled="t" fillcolor="#FFFFFF" stroked="f">
                <v:path arrowok="t"/>
                <v:fill/>
              </v:shape>
            </v:group>
            <v:group style="position:absolute;left:3528;top:6217;width:103;height:206" coordorigin="3528,6217" coordsize="103,206">
              <v:shape style="position:absolute;left:3528;top:6217;width:103;height:206" coordorigin="3528,6217" coordsize="103,206" path="m3528,6423l3632,6423,3632,6217,3528,6217,3528,6423e" filled="t" fillcolor="#FFFFFF" stroked="f">
                <v:path arrowok="t"/>
                <v:fill/>
              </v:shape>
            </v:group>
            <v:group style="position:absolute;left:3060;top:6217;width:468;height:206" coordorigin="3060,6217" coordsize="468,206">
              <v:shape style="position:absolute;left:3060;top:6217;width:468;height:206" coordorigin="3060,6217" coordsize="468,206" path="m3060,6423l3528,6423,3528,6217,3060,6217,3060,6423e" filled="t" fillcolor="#FFFFFF" stroked="f">
                <v:path arrowok="t"/>
                <v:fill/>
              </v:shape>
            </v:group>
            <v:group style="position:absolute;left:3636;top:6217;width:4820;height:2" coordorigin="3636,6217" coordsize="4820,2">
              <v:shape style="position:absolute;left:3636;top:6217;width:4820;height:2" coordorigin="3636,6217" coordsize="4820,0" path="m3636,6217l8457,6217e" filled="f" stroked="t" strokeweight="1.3pt" strokecolor="#FFFFFF">
                <v:path arrowok="t"/>
              </v:shape>
            </v:group>
            <v:group style="position:absolute;left:3636;top:6229;width:108;height:182" coordorigin="3636,6229" coordsize="108,182">
              <v:shape style="position:absolute;left:3636;top:6229;width:108;height:182" coordorigin="3636,6229" coordsize="108,182" path="m3636,6411l3744,6411,3744,6229,3636,6229,3636,6411e" filled="t" fillcolor="#FFFFFF" stroked="f">
                <v:path arrowok="t"/>
                <v:fill/>
              </v:shape>
            </v:group>
            <v:group style="position:absolute;left:4393;top:6229;width:103;height:182" coordorigin="4393,6229" coordsize="103,182">
              <v:shape style="position:absolute;left:4393;top:6229;width:103;height:182" coordorigin="4393,6229" coordsize="103,182" path="m4393,6411l4496,6411,4496,6229,4393,6229,4393,6411e" filled="t" fillcolor="#FFFFFF" stroked="f">
                <v:path arrowok="t"/>
                <v:fill/>
              </v:shape>
            </v:group>
            <v:group style="position:absolute;left:2952;top:6429;width:1544;height:2" coordorigin="2952,6429" coordsize="1544,2">
              <v:shape style="position:absolute;left:2952;top:6429;width:1544;height:2" coordorigin="2952,6429" coordsize="1544,0" path="m2952,6429l4496,6429e" filled="f" stroked="t" strokeweight="1.85pt" strokecolor="#FFFFFF">
                <v:path arrowok="t"/>
              </v:shape>
            </v:group>
            <v:group style="position:absolute;left:3744;top:6229;width:648;height:182" coordorigin="3744,6229" coordsize="648,182">
              <v:shape style="position:absolute;left:3744;top:6229;width:648;height:182" coordorigin="3744,6229" coordsize="648,182" path="m3744,6411l4393,6411,4393,6229,3744,6229,3744,6411e" filled="t" fillcolor="#FFFFFF" stroked="f">
                <v:path arrowok="t"/>
                <v:fill/>
              </v:shape>
            </v:group>
            <v:group style="position:absolute;left:4501;top:6229;width:108;height:209" coordorigin="4501,6229" coordsize="108,209">
              <v:shape style="position:absolute;left:4501;top:6229;width:108;height:209" coordorigin="4501,6229" coordsize="108,209" path="m4501,6438l4609,6438,4609,6229,4501,6229,4501,6438e" filled="t" fillcolor="#FFFFFF" stroked="f">
                <v:path arrowok="t"/>
                <v:fill/>
              </v:shape>
            </v:group>
            <v:group style="position:absolute;left:5065;top:6229;width:103;height:209" coordorigin="5065,6229" coordsize="103,209">
              <v:shape style="position:absolute;left:5065;top:6229;width:103;height:209" coordorigin="5065,6229" coordsize="103,209" path="m5065,6438l5168,6438,5168,6229,5065,6229,5065,6438e" filled="t" fillcolor="#FFFFFF" stroked="f">
                <v:path arrowok="t"/>
                <v:fill/>
              </v:shape>
            </v:group>
            <v:group style="position:absolute;left:4609;top:6229;width:456;height:209" coordorigin="4609,6229" coordsize="456,209">
              <v:shape style="position:absolute;left:4609;top:6229;width:456;height:209" coordorigin="4609,6229" coordsize="456,209" path="m4609,6438l5065,6438,5065,6229,4609,6229,4609,6438e" filled="t" fillcolor="#FFFFFF" stroked="f">
                <v:path arrowok="t"/>
                <v:fill/>
              </v:shape>
            </v:group>
            <v:group style="position:absolute;left:5173;top:6229;width:108;height:182" coordorigin="5173,6229" coordsize="108,182">
              <v:shape style="position:absolute;left:5173;top:6229;width:108;height:182" coordorigin="5173,6229" coordsize="108,182" path="m5173,6411l5281,6411,5281,6229,5173,6229,5173,6411e" filled="t" fillcolor="#FFFFFF" stroked="f">
                <v:path arrowok="t"/>
                <v:fill/>
              </v:shape>
            </v:group>
            <v:group style="position:absolute;left:5754;top:6229;width:103;height:182" coordorigin="5754,6229" coordsize="103,182">
              <v:shape style="position:absolute;left:5754;top:6229;width:103;height:182" coordorigin="5754,6229" coordsize="103,182" path="m5754,6411l5857,6411,5857,6229,5754,6229,5754,6411e" filled="t" fillcolor="#FFFFFF" stroked="f">
                <v:path arrowok="t"/>
                <v:fill/>
              </v:shape>
            </v:group>
            <v:group style="position:absolute;left:5173;top:6447;width:684;height:2" coordorigin="5173,6447" coordsize="684,2">
              <v:shape style="position:absolute;left:5173;top:6447;width:684;height:2" coordorigin="5173,6447" coordsize="684,0" path="m5173,6447l5857,6447e" filled="f" stroked="t" strokeweight="3.7pt" strokecolor="#FFFFFF">
                <v:path arrowok="t"/>
              </v:shape>
            </v:group>
            <v:group style="position:absolute;left:5281;top:6229;width:473;height:182" coordorigin="5281,6229" coordsize="473,182">
              <v:shape style="position:absolute;left:5281;top:6229;width:473;height:182" coordorigin="5281,6229" coordsize="473,182" path="m5281,6411l5754,6411,5754,6229,5281,6229,5281,6411e" filled="t" fillcolor="#FFFFFF" stroked="f">
                <v:path arrowok="t"/>
                <v:fill/>
              </v:shape>
            </v:group>
            <v:group style="position:absolute;left:5862;top:6229;width:108;height:209" coordorigin="5862,6229" coordsize="108,209">
              <v:shape style="position:absolute;left:5862;top:6229;width:108;height:209" coordorigin="5862,6229" coordsize="108,209" path="m5862,6438l5970,6438,5970,6229,5862,6229,5862,6438e" filled="t" fillcolor="#FFFFFF" stroked="f">
                <v:path arrowok="t"/>
                <v:fill/>
              </v:shape>
            </v:group>
            <v:group style="position:absolute;left:6347;top:6229;width:103;height:209" coordorigin="6347,6229" coordsize="103,209">
              <v:shape style="position:absolute;left:6347;top:6229;width:103;height:209" coordorigin="6347,6229" coordsize="103,209" path="m6347,6438l6450,6438,6450,6229,6347,6229,6347,6438e" filled="t" fillcolor="#FFFFFF" stroked="f">
                <v:path arrowok="t"/>
                <v:fill/>
              </v:shape>
            </v:group>
            <v:group style="position:absolute;left:5970;top:6229;width:377;height:209" coordorigin="5970,6229" coordsize="377,209">
              <v:shape style="position:absolute;left:5970;top:6229;width:377;height:209" coordorigin="5970,6229" coordsize="377,209" path="m5970,6438l6347,6438,6347,6229,5970,6229,5970,6438e" filled="t" fillcolor="#FFFFFF" stroked="f">
                <v:path arrowok="t"/>
                <v:fill/>
              </v:shape>
            </v:group>
            <v:group style="position:absolute;left:6455;top:6229;width:108;height:182" coordorigin="6455,6229" coordsize="108,182">
              <v:shape style="position:absolute;left:6455;top:6229;width:108;height:182" coordorigin="6455,6229" coordsize="108,182" path="m6455,6411l6563,6411,6563,6229,6455,6229,6455,6411e" filled="t" fillcolor="#FFFFFF" stroked="f">
                <v:path arrowok="t"/>
                <v:fill/>
              </v:shape>
            </v:group>
            <v:group style="position:absolute;left:7624;top:6229;width:103;height:182" coordorigin="7624,6229" coordsize="103,182">
              <v:shape style="position:absolute;left:7624;top:6229;width:103;height:182" coordorigin="7624,6229" coordsize="103,182" path="m7624,6411l7727,6411,7727,6229,7624,6229,7624,6411e" filled="t" fillcolor="#FFFFFF" stroked="f">
                <v:path arrowok="t"/>
                <v:fill/>
              </v:shape>
            </v:group>
            <v:group style="position:absolute;left:6455;top:6441;width:2727;height:2" coordorigin="6455,6441" coordsize="2727,2">
              <v:shape style="position:absolute;left:6455;top:6441;width:2727;height:2" coordorigin="6455,6441" coordsize="2727,0" path="m6455,6441l9182,6441e" filled="f" stroked="t" strokeweight="3.1pt" strokecolor="#FFFFFF">
                <v:path arrowok="t"/>
              </v:shape>
            </v:group>
            <v:group style="position:absolute;left:6563;top:6229;width:1061;height:182" coordorigin="6563,6229" coordsize="1061,182">
              <v:shape style="position:absolute;left:6563;top:6229;width:1061;height:182" coordorigin="6563,6229" coordsize="1061,182" path="m6563,6411l7624,6411,7624,6229,6563,6229,6563,6411e" filled="t" fillcolor="#FFFFFF" stroked="f">
                <v:path arrowok="t"/>
                <v:fill/>
              </v:shape>
            </v:group>
            <v:group style="position:absolute;left:7732;top:6229;width:108;height:182" coordorigin="7732,6229" coordsize="108,182">
              <v:shape style="position:absolute;left:7732;top:6229;width:108;height:182" coordorigin="7732,6229" coordsize="108,182" path="m7732,6411l7840,6411,7840,6229,7732,6229,7732,6411e" filled="t" fillcolor="#FFFFFF" stroked="f">
                <v:path arrowok="t"/>
                <v:fill/>
              </v:shape>
            </v:group>
            <v:group style="position:absolute;left:8353;top:6229;width:103;height:182" coordorigin="8353,6229" coordsize="103,182">
              <v:shape style="position:absolute;left:8353;top:6229;width:103;height:182" coordorigin="8353,6229" coordsize="103,182" path="m8353,6411l8457,6411,8457,6229,8353,6229,8353,6411e" filled="t" fillcolor="#FFFFFF" stroked="f">
                <v:path arrowok="t"/>
                <v:fill/>
              </v:shape>
            </v:group>
            <v:group style="position:absolute;left:7840;top:6229;width:514;height:182" coordorigin="7840,6229" coordsize="514,182">
              <v:shape style="position:absolute;left:7840;top:6229;width:514;height:182" coordorigin="7840,6229" coordsize="514,182" path="m7840,6411l8353,6411,8353,6229,7840,6229,7840,6411e" filled="t" fillcolor="#FFFFFF" stroked="f">
                <v:path arrowok="t"/>
                <v:fill/>
              </v:shape>
            </v:group>
            <v:group style="position:absolute;left:8461;top:6211;width:1976;height:2" coordorigin="8461,6211" coordsize="1976,2">
              <v:shape style="position:absolute;left:8461;top:6211;width:1976;height:2" coordorigin="8461,6211" coordsize="1976,0" path="m8461,6211l10437,6211e" filled="f" stroked="t" strokeweight=".69998pt" strokecolor="#FFFFFF">
                <v:path arrowok="t"/>
              </v:shape>
            </v:group>
            <v:group style="position:absolute;left:8461;top:6217;width:108;height:206" coordorigin="8461,6217" coordsize="108,206">
              <v:shape style="position:absolute;left:8461;top:6217;width:108;height:206" coordorigin="8461,6217" coordsize="108,206" path="m8461,6423l8569,6423,8569,6217,8461,6217,8461,6423e" filled="t" fillcolor="#FFFFFF" stroked="f">
                <v:path arrowok="t"/>
                <v:fill/>
              </v:shape>
            </v:group>
            <v:group style="position:absolute;left:9079;top:6217;width:103;height:206" coordorigin="9079,6217" coordsize="103,206">
              <v:shape style="position:absolute;left:9079;top:6217;width:103;height:206" coordorigin="9079,6217" coordsize="103,206" path="m9079,6423l9182,6423,9182,6217,9079,6217,9079,6423e" filled="t" fillcolor="#FFFFFF" stroked="f">
                <v:path arrowok="t"/>
                <v:fill/>
              </v:shape>
            </v:group>
            <v:group style="position:absolute;left:8461;top:6431;width:1976;height:2" coordorigin="8461,6431" coordsize="1976,2">
              <v:shape style="position:absolute;left:8461;top:6431;width:1976;height:2" coordorigin="8461,6431" coordsize="1976,0" path="m8461,6431l10437,6431e" filled="f" stroked="t" strokeweight=".82pt" strokecolor="#FFFFFF">
                <v:path arrowok="t"/>
              </v:shape>
            </v:group>
            <v:group style="position:absolute;left:8569;top:6217;width:509;height:206" coordorigin="8569,6217" coordsize="509,206">
              <v:shape style="position:absolute;left:8569;top:6217;width:509;height:206" coordorigin="8569,6217" coordsize="509,206" path="m8569,6423l9079,6423,9079,6217,8569,6217,8569,6423e" filled="t" fillcolor="#FFFFFF" stroked="f">
                <v:path arrowok="t"/>
                <v:fill/>
              </v:shape>
            </v:group>
            <v:group style="position:absolute;left:9187;top:6217;width:108;height:206" coordorigin="9187,6217" coordsize="108,206">
              <v:shape style="position:absolute;left:9187;top:6217;width:108;height:206" coordorigin="9187,6217" coordsize="108,206" path="m9187,6423l9295,6423,9295,6217,9187,6217,9187,6423e" filled="t" fillcolor="#FFFFFF" stroked="f">
                <v:path arrowok="t"/>
                <v:fill/>
              </v:shape>
            </v:group>
            <v:group style="position:absolute;left:9686;top:6217;width:103;height:206" coordorigin="9686,6217" coordsize="103,206">
              <v:shape style="position:absolute;left:9686;top:6217;width:103;height:206" coordorigin="9686,6217" coordsize="103,206" path="m9686,6423l9789,6423,9789,6217,9686,6217,9686,6423e" filled="t" fillcolor="#FFFFFF" stroked="f">
                <v:path arrowok="t"/>
                <v:fill/>
              </v:shape>
            </v:group>
            <v:group style="position:absolute;left:9295;top:6217;width:391;height:206" coordorigin="9295,6217" coordsize="391,206">
              <v:shape style="position:absolute;left:9295;top:6217;width:391;height:206" coordorigin="9295,6217" coordsize="391,206" path="m9295,6423l9686,6423,9686,6217,9295,6217,9295,6423e" filled="t" fillcolor="#FFFFFF" stroked="f">
                <v:path arrowok="t"/>
                <v:fill/>
              </v:shape>
            </v:group>
            <v:group style="position:absolute;left:9794;top:6217;width:108;height:206" coordorigin="9794,6217" coordsize="108,206">
              <v:shape style="position:absolute;left:9794;top:6217;width:108;height:206" coordorigin="9794,6217" coordsize="108,206" path="m9794,6423l9902,6423,9902,6217,9794,6217,9794,6423e" filled="t" fillcolor="#FFFFFF" stroked="f">
                <v:path arrowok="t"/>
                <v:fill/>
              </v:shape>
            </v:group>
            <v:group style="position:absolute;left:10334;top:6217;width:103;height:206" coordorigin="10334,6217" coordsize="103,206">
              <v:shape style="position:absolute;left:10334;top:6217;width:103;height:206" coordorigin="10334,6217" coordsize="103,206" path="m10334,6423l10437,6423,10437,6217,10334,6217,10334,6423e" filled="t" fillcolor="#FFFFFF" stroked="f">
                <v:path arrowok="t"/>
                <v:fill/>
              </v:shape>
            </v:group>
            <v:group style="position:absolute;left:9902;top:6217;width:432;height:206" coordorigin="9902,6217" coordsize="432,206">
              <v:shape style="position:absolute;left:9902;top:6217;width:432;height:206" coordorigin="9902,6217" coordsize="432,206" path="m9902,6423l10334,6423,10334,6217,9902,6217,9902,6423e" filled="t" fillcolor="#FFFFFF" stroked="f">
                <v:path arrowok="t"/>
                <v:fill/>
              </v:shape>
            </v:group>
            <v:group style="position:absolute;left:10442;top:6217;width:713;height:2" coordorigin="10442,6217" coordsize="713,2">
              <v:shape style="position:absolute;left:10442;top:6217;width:713;height:2" coordorigin="10442,6217" coordsize="713,0" path="m10442,6217l11155,6217e" filled="f" stroked="t" strokeweight="1.3pt" strokecolor="#FFFFFF">
                <v:path arrowok="t"/>
              </v:shape>
            </v:group>
            <v:group style="position:absolute;left:10442;top:6229;width:108;height:182" coordorigin="10442,6229" coordsize="108,182">
              <v:shape style="position:absolute;left:10442;top:6229;width:108;height:182" coordorigin="10442,6229" coordsize="108,182" path="m10442,6411l10550,6411,10550,6229,10442,6229,10442,6411e" filled="t" fillcolor="#FFFFFF" stroked="f">
                <v:path arrowok="t"/>
                <v:fill/>
              </v:shape>
            </v:group>
            <v:group style="position:absolute;left:11054;top:6229;width:101;height:182" coordorigin="11054,6229" coordsize="101,182">
              <v:shape style="position:absolute;left:11054;top:6229;width:101;height:182" coordorigin="11054,6229" coordsize="101,182" path="m11054,6411l11155,6411,11155,6229,11054,6229,11054,6411e" filled="t" fillcolor="#FFFFFF" stroked="f">
                <v:path arrowok="t"/>
                <v:fill/>
              </v:shape>
            </v:group>
            <v:group style="position:absolute;left:10550;top:6229;width:504;height:182" coordorigin="10550,6229" coordsize="504,182">
              <v:shape style="position:absolute;left:10550;top:6229;width:504;height:182" coordorigin="10550,6229" coordsize="504,182" path="m10550,6411l11054,6411,11054,6229,10550,6229,10550,6411e" filled="t" fillcolor="#FFFFFF" stroked="f">
                <v:path arrowok="t"/>
                <v:fill/>
              </v:shape>
            </v:group>
            <v:group style="position:absolute;left:715;top:6198;width:10452;height:2" coordorigin="715,6198" coordsize="10452,2">
              <v:shape style="position:absolute;left:715;top:6198;width:10452;height:2" coordorigin="715,6198" coordsize="10452,0" path="m715,6198l11167,6198e" filled="f" stroked="t" strokeweight=".579980pt" strokecolor="#000000">
                <v:path arrowok="t"/>
              </v:shape>
            </v:group>
            <v:group style="position:absolute;left:725;top:6471;width:1532;height:2" coordorigin="725,6471" coordsize="1532,2">
              <v:shape style="position:absolute;left:725;top:6471;width:1532;height:2" coordorigin="725,6471" coordsize="1532,0" path="m725,6471l2256,6471e" filled="f" stroked="t" strokeweight="2.5pt" strokecolor="#FFFFFF">
                <v:path arrowok="t"/>
              </v:shape>
            </v:group>
            <v:group style="position:absolute;left:725;top:6495;width:103;height:206" coordorigin="725,6495" coordsize="103,206">
              <v:shape style="position:absolute;left:725;top:6495;width:103;height:206" coordorigin="725,6495" coordsize="103,206" path="m725,6702l828,6702,828,6495,725,6495,725,6702e" filled="t" fillcolor="#FFFFFF" stroked="f">
                <v:path arrowok="t"/>
                <v:fill/>
              </v:shape>
            </v:group>
            <v:group style="position:absolute;left:2153;top:6495;width:103;height:206" coordorigin="2153,6495" coordsize="103,206">
              <v:shape style="position:absolute;left:2153;top:6495;width:103;height:206" coordorigin="2153,6495" coordsize="103,206" path="m2153,6702l2256,6702,2256,6495,2153,6495,2153,6702e" filled="t" fillcolor="#FFFFFF" stroked="f">
                <v:path arrowok="t"/>
                <v:fill/>
              </v:shape>
            </v:group>
            <v:group style="position:absolute;left:828;top:6495;width:1325;height:206" coordorigin="828,6495" coordsize="1325,206">
              <v:shape style="position:absolute;left:828;top:6495;width:1325;height:206" coordorigin="828,6495" coordsize="1325,206" path="m828,6702l2153,6702,2153,6495,828,6495,828,6702e" filled="t" fillcolor="#FFFFFF" stroked="f">
                <v:path arrowok="t"/>
                <v:fill/>
              </v:shape>
            </v:group>
            <v:group style="position:absolute;left:2261;top:6483;width:108;height:182" coordorigin="2261,6483" coordsize="108,182">
              <v:shape style="position:absolute;left:2261;top:6483;width:108;height:182" coordorigin="2261,6483" coordsize="108,182" path="m2261,6666l2369,6666,2369,6483,2261,6483,2261,6666e" filled="t" fillcolor="#FFFFFF" stroked="f">
                <v:path arrowok="t"/>
                <v:fill/>
              </v:shape>
            </v:group>
            <v:group style="position:absolute;left:2844;top:6483;width:103;height:182" coordorigin="2844,6483" coordsize="103,182">
              <v:shape style="position:absolute;left:2844;top:6483;width:103;height:182" coordorigin="2844,6483" coordsize="103,182" path="m2844,6666l2948,6666,2948,6483,2844,6483,2844,6666e" filled="t" fillcolor="#FFFFFF" stroked="f">
                <v:path arrowok="t"/>
                <v:fill/>
              </v:shape>
            </v:group>
            <v:group style="position:absolute;left:2261;top:6707;width:686;height:2" coordorigin="2261,6707" coordsize="686,2">
              <v:shape style="position:absolute;left:2261;top:6707;width:686;height:2" coordorigin="2261,6707" coordsize="686,0" path="m2261,6707l2948,6707e" filled="f" stroked="t" strokeweight="4.18pt" strokecolor="#FFFFFF">
                <v:path arrowok="t"/>
              </v:shape>
            </v:group>
            <v:group style="position:absolute;left:2369;top:6483;width:475;height:182" coordorigin="2369,6483" coordsize="475,182">
              <v:shape style="position:absolute;left:2369;top:6483;width:475;height:182" coordorigin="2369,6483" coordsize="475,182" path="m2369,6666l2844,6666,2844,6483,2369,6483,2369,6666e" filled="t" fillcolor="#FFFFFF" stroked="f">
                <v:path arrowok="t"/>
                <v:fill/>
              </v:shape>
            </v:group>
            <v:group style="position:absolute;left:2952;top:6471;width:108;height:206" coordorigin="2952,6471" coordsize="108,206">
              <v:shape style="position:absolute;left:2952;top:6471;width:108;height:206" coordorigin="2952,6471" coordsize="108,206" path="m2952,6678l3060,6678,3060,6471,2952,6471,2952,6678e" filled="t" fillcolor="#FFFFFF" stroked="f">
                <v:path arrowok="t"/>
                <v:fill/>
              </v:shape>
            </v:group>
            <v:group style="position:absolute;left:3528;top:6471;width:103;height:206" coordorigin="3528,6471" coordsize="103,206">
              <v:shape style="position:absolute;left:3528;top:6471;width:103;height:206" coordorigin="3528,6471" coordsize="103,206" path="m3528,6678l3632,6678,3632,6471,3528,6471,3528,6678e" filled="t" fillcolor="#FFFFFF" stroked="f">
                <v:path arrowok="t"/>
                <v:fill/>
              </v:shape>
            </v:group>
            <v:group style="position:absolute;left:2952;top:6707;width:679;height:2" coordorigin="2952,6707" coordsize="679,2">
              <v:shape style="position:absolute;left:2952;top:6707;width:679;height:2" coordorigin="2952,6707" coordsize="679,0" path="m2952,6707l3632,6707e" filled="f" stroked="t" strokeweight="2.98pt" strokecolor="#FFFFFF">
                <v:path arrowok="t"/>
              </v:shape>
            </v:group>
            <v:group style="position:absolute;left:3060;top:6471;width:468;height:206" coordorigin="3060,6471" coordsize="468,206">
              <v:shape style="position:absolute;left:3060;top:6471;width:468;height:206" coordorigin="3060,6471" coordsize="468,206" path="m3060,6678l3528,6678,3528,6471,3060,6471,3060,6678e" filled="t" fillcolor="#FFFFFF" stroked="f">
                <v:path arrowok="t"/>
                <v:fill/>
              </v:shape>
            </v:group>
            <v:group style="position:absolute;left:3636;top:6465;width:860;height:2" coordorigin="3636,6465" coordsize="860,2">
              <v:shape style="position:absolute;left:3636;top:6465;width:860;height:2" coordorigin="3636,6465" coordsize="860,0" path="m3636,6465l4496,6465e" filled="f" stroked="t" strokeweight="1.9pt" strokecolor="#FFFFFF">
                <v:path arrowok="t"/>
              </v:shape>
            </v:group>
            <v:group style="position:absolute;left:3636;top:6483;width:108;height:182" coordorigin="3636,6483" coordsize="108,182">
              <v:shape style="position:absolute;left:3636;top:6483;width:108;height:182" coordorigin="3636,6483" coordsize="108,182" path="m3636,6666l3744,6666,3744,6483,3636,6483,3636,6666e" filled="t" fillcolor="#FFFFFF" stroked="f">
                <v:path arrowok="t"/>
                <v:fill/>
              </v:shape>
            </v:group>
            <v:group style="position:absolute;left:4393;top:6483;width:103;height:182" coordorigin="4393,6483" coordsize="103,182">
              <v:shape style="position:absolute;left:4393;top:6483;width:103;height:182" coordorigin="4393,6483" coordsize="103,182" path="m4393,6666l4496,6666,4496,6483,4393,6483,4393,6666e" filled="t" fillcolor="#FFFFFF" stroked="f">
                <v:path arrowok="t"/>
                <v:fill/>
              </v:shape>
            </v:group>
            <v:group style="position:absolute;left:3636;top:6707;width:860;height:2" coordorigin="3636,6707" coordsize="860,2">
              <v:shape style="position:absolute;left:3636;top:6707;width:860;height:2" coordorigin="3636,6707" coordsize="860,0" path="m3636,6707l4496,6707e" filled="f" stroked="t" strokeweight="4.18pt" strokecolor="#FFFFFF">
                <v:path arrowok="t"/>
              </v:shape>
            </v:group>
            <v:group style="position:absolute;left:3744;top:6483;width:648;height:182" coordorigin="3744,6483" coordsize="648,182">
              <v:shape style="position:absolute;left:3744;top:6483;width:648;height:182" coordorigin="3744,6483" coordsize="648,182" path="m3744,6666l4393,6666,4393,6483,3744,6483,3744,6666e" filled="t" fillcolor="#FFFFFF" stroked="f">
                <v:path arrowok="t"/>
                <v:fill/>
              </v:shape>
            </v:group>
            <v:group style="position:absolute;left:4501;top:6471;width:667;height:2" coordorigin="4501,6471" coordsize="667,2">
              <v:shape style="position:absolute;left:4501;top:6471;width:667;height:2" coordorigin="4501,6471" coordsize="667,0" path="m4501,6471l5168,6471e" filled="f" stroked="t" strokeweight="2.5pt" strokecolor="#FFFFFF">
                <v:path arrowok="t"/>
              </v:shape>
            </v:group>
            <v:group style="position:absolute;left:4501;top:6495;width:108;height:206" coordorigin="4501,6495" coordsize="108,206">
              <v:shape style="position:absolute;left:4501;top:6495;width:108;height:206" coordorigin="4501,6495" coordsize="108,206" path="m4501,6702l4609,6702,4609,6495,4501,6495,4501,6702e" filled="t" fillcolor="#FFFFFF" stroked="f">
                <v:path arrowok="t"/>
                <v:fill/>
              </v:shape>
            </v:group>
            <v:group style="position:absolute;left:5065;top:6495;width:103;height:206" coordorigin="5065,6495" coordsize="103,206">
              <v:shape style="position:absolute;left:5065;top:6495;width:103;height:206" coordorigin="5065,6495" coordsize="103,206" path="m5065,6702l5168,6702,5168,6495,5065,6495,5065,6702e" filled="t" fillcolor="#FFFFFF" stroked="f">
                <v:path arrowok="t"/>
                <v:fill/>
              </v:shape>
            </v:group>
            <v:group style="position:absolute;left:4609;top:6495;width:456;height:206" coordorigin="4609,6495" coordsize="456,206">
              <v:shape style="position:absolute;left:4609;top:6495;width:456;height:206" coordorigin="4609,6495" coordsize="456,206" path="m4609,6702l5065,6702,5065,6495,4609,6495,4609,6702e" filled="t" fillcolor="#FFFFFF" stroked="f">
                <v:path arrowok="t"/>
                <v:fill/>
              </v:shape>
            </v:group>
            <v:group style="position:absolute;left:5173;top:6483;width:108;height:182" coordorigin="5173,6483" coordsize="108,182">
              <v:shape style="position:absolute;left:5173;top:6483;width:108;height:182" coordorigin="5173,6483" coordsize="108,182" path="m5173,6666l5281,6666,5281,6483,5173,6483,5173,6666e" filled="t" fillcolor="#FFFFFF" stroked="f">
                <v:path arrowok="t"/>
                <v:fill/>
              </v:shape>
            </v:group>
            <v:group style="position:absolute;left:5754;top:6483;width:103;height:182" coordorigin="5754,6483" coordsize="103,182">
              <v:shape style="position:absolute;left:5754;top:6483;width:103;height:182" coordorigin="5754,6483" coordsize="103,182" path="m5754,6666l5857,6666,5857,6483,5754,6483,5754,6666e" filled="t" fillcolor="#FFFFFF" stroked="f">
                <v:path arrowok="t"/>
                <v:fill/>
              </v:shape>
            </v:group>
            <v:group style="position:absolute;left:5173;top:6707;width:684;height:2" coordorigin="5173,6707" coordsize="684,2">
              <v:shape style="position:absolute;left:5173;top:6707;width:684;height:2" coordorigin="5173,6707" coordsize="684,0" path="m5173,6707l5857,6707e" filled="f" stroked="t" strokeweight="4.18pt" strokecolor="#FFFFFF">
                <v:path arrowok="t"/>
              </v:shape>
            </v:group>
            <v:group style="position:absolute;left:5281;top:6483;width:473;height:182" coordorigin="5281,6483" coordsize="473,182">
              <v:shape style="position:absolute;left:5281;top:6483;width:473;height:182" coordorigin="5281,6483" coordsize="473,182" path="m5281,6666l5754,6666,5754,6483,5281,6483,5281,6666e" filled="t" fillcolor="#FFFFFF" stroked="f">
                <v:path arrowok="t"/>
                <v:fill/>
              </v:shape>
            </v:group>
            <v:group style="position:absolute;left:5862;top:6471;width:588;height:2" coordorigin="5862,6471" coordsize="588,2">
              <v:shape style="position:absolute;left:5862;top:6471;width:588;height:2" coordorigin="5862,6471" coordsize="588,0" path="m5862,6471l6450,6471e" filled="f" stroked="t" strokeweight="2.5pt" strokecolor="#FFFFFF">
                <v:path arrowok="t"/>
              </v:shape>
            </v:group>
            <v:group style="position:absolute;left:5862;top:6495;width:108;height:206" coordorigin="5862,6495" coordsize="108,206">
              <v:shape style="position:absolute;left:5862;top:6495;width:108;height:206" coordorigin="5862,6495" coordsize="108,206" path="m5862,6702l5970,6702,5970,6495,5862,6495,5862,6702e" filled="t" fillcolor="#FFFFFF" stroked="f">
                <v:path arrowok="t"/>
                <v:fill/>
              </v:shape>
            </v:group>
            <v:group style="position:absolute;left:6347;top:6495;width:103;height:206" coordorigin="6347,6495" coordsize="103,206">
              <v:shape style="position:absolute;left:6347;top:6495;width:103;height:206" coordorigin="6347,6495" coordsize="103,206" path="m6347,6702l6450,6702,6450,6495,6347,6495,6347,6702e" filled="t" fillcolor="#FFFFFF" stroked="f">
                <v:path arrowok="t"/>
                <v:fill/>
              </v:shape>
            </v:group>
            <v:group style="position:absolute;left:5970;top:6495;width:377;height:206" coordorigin="5970,6495" coordsize="377,206">
              <v:shape style="position:absolute;left:5970;top:6495;width:377;height:206" coordorigin="5970,6495" coordsize="377,206" path="m5970,6702l6347,6702,6347,6495,5970,6495,5970,6702e" filled="t" fillcolor="#FFFFFF" stroked="f">
                <v:path arrowok="t"/>
                <v:fill/>
              </v:shape>
            </v:group>
            <v:group style="position:absolute;left:6455;top:6465;width:2002;height:2" coordorigin="6455,6465" coordsize="2002,2">
              <v:shape style="position:absolute;left:6455;top:6465;width:2002;height:2" coordorigin="6455,6465" coordsize="2002,0" path="m6455,6465l8457,6465e" filled="f" stroked="t" strokeweight="1.9pt" strokecolor="#FFFFFF">
                <v:path arrowok="t"/>
              </v:shape>
            </v:group>
            <v:group style="position:absolute;left:6455;top:6483;width:108;height:182" coordorigin="6455,6483" coordsize="108,182">
              <v:shape style="position:absolute;left:6455;top:6483;width:108;height:182" coordorigin="6455,6483" coordsize="108,182" path="m6455,6666l6563,6666,6563,6483,6455,6483,6455,6666e" filled="t" fillcolor="#FFFFFF" stroked="f">
                <v:path arrowok="t"/>
                <v:fill/>
              </v:shape>
            </v:group>
            <v:group style="position:absolute;left:7624;top:6483;width:103;height:182" coordorigin="7624,6483" coordsize="103,182">
              <v:shape style="position:absolute;left:7624;top:6483;width:103;height:182" coordorigin="7624,6483" coordsize="103,182" path="m7624,6666l7727,6666,7727,6483,7624,6483,7624,6666e" filled="t" fillcolor="#FFFFFF" stroked="f">
                <v:path arrowok="t"/>
                <v:fill/>
              </v:shape>
            </v:group>
            <v:group style="position:absolute;left:6455;top:6665;width:2002;height:38" coordorigin="6455,6665" coordsize="2002,38">
              <v:shape style="position:absolute;left:6455;top:6665;width:2002;height:38" coordorigin="6455,6665" coordsize="2002,38" path="m6455,6703l8457,6703,8457,6665,6455,6665,6455,6703xe" filled="t" fillcolor="#FFFFFF" stroked="f">
                <v:path arrowok="t"/>
                <v:fill/>
              </v:shape>
            </v:group>
            <v:group style="position:absolute;left:6563;top:6483;width:1061;height:182" coordorigin="6563,6483" coordsize="1061,182">
              <v:shape style="position:absolute;left:6563;top:6483;width:1061;height:182" coordorigin="6563,6483" coordsize="1061,182" path="m6563,6666l7624,6666,7624,6483,6563,6483,6563,6666e" filled="t" fillcolor="#FFFFFF" stroked="f">
                <v:path arrowok="t"/>
                <v:fill/>
              </v:shape>
            </v:group>
            <v:group style="position:absolute;left:7732;top:6483;width:108;height:182" coordorigin="7732,6483" coordsize="108,182">
              <v:shape style="position:absolute;left:7732;top:6483;width:108;height:182" coordorigin="7732,6483" coordsize="108,182" path="m7732,6666l7840,6666,7840,6483,7732,6483,7732,6666e" filled="t" fillcolor="#FFFFFF" stroked="f">
                <v:path arrowok="t"/>
                <v:fill/>
              </v:shape>
            </v:group>
            <v:group style="position:absolute;left:8353;top:6483;width:103;height:182" coordorigin="8353,6483" coordsize="103,182">
              <v:shape style="position:absolute;left:8353;top:6483;width:103;height:182" coordorigin="8353,6483" coordsize="103,182" path="m8353,6666l8457,6666,8457,6483,8353,6483,8353,6666e" filled="t" fillcolor="#FFFFFF" stroked="f">
                <v:path arrowok="t"/>
                <v:fill/>
              </v:shape>
            </v:group>
            <v:group style="position:absolute;left:7840;top:6483;width:514;height:182" coordorigin="7840,6483" coordsize="514,182">
              <v:shape style="position:absolute;left:7840;top:6483;width:514;height:182" coordorigin="7840,6483" coordsize="514,182" path="m7840,6666l8353,6666,8353,6483,7840,6483,7840,6666e" filled="t" fillcolor="#FFFFFF" stroked="f">
                <v:path arrowok="t"/>
                <v:fill/>
              </v:shape>
            </v:group>
            <v:group style="position:absolute;left:8461;top:6471;width:108;height:206" coordorigin="8461,6471" coordsize="108,206">
              <v:shape style="position:absolute;left:8461;top:6471;width:108;height:206" coordorigin="8461,6471" coordsize="108,206" path="m8461,6678l8569,6678,8569,6471,8461,6471,8461,6678e" filled="t" fillcolor="#FFFFFF" stroked="f">
                <v:path arrowok="t"/>
                <v:fill/>
              </v:shape>
            </v:group>
            <v:group style="position:absolute;left:9079;top:6471;width:103;height:206" coordorigin="9079,6471" coordsize="103,206">
              <v:shape style="position:absolute;left:9079;top:6471;width:103;height:206" coordorigin="9079,6471" coordsize="103,206" path="m9079,6678l9182,6678,9182,6471,9079,6471,9079,6678e" filled="t" fillcolor="#FFFFFF" stroked="f">
                <v:path arrowok="t"/>
                <v:fill/>
              </v:shape>
            </v:group>
            <v:group style="position:absolute;left:8461;top:6677;width:1976;height:26" coordorigin="8461,6677" coordsize="1976,26">
              <v:shape style="position:absolute;left:8461;top:6677;width:1976;height:26" coordorigin="8461,6677" coordsize="1976,26" path="m8461,6703l10437,6703,10437,6677,8461,6677,8461,6703xe" filled="t" fillcolor="#FFFFFF" stroked="f">
                <v:path arrowok="t"/>
                <v:fill/>
              </v:shape>
            </v:group>
            <v:group style="position:absolute;left:8569;top:6471;width:509;height:206" coordorigin="8569,6471" coordsize="509,206">
              <v:shape style="position:absolute;left:8569;top:6471;width:509;height:206" coordorigin="8569,6471" coordsize="509,206" path="m8569,6678l9079,6678,9079,6471,8569,6471,8569,6678e" filled="t" fillcolor="#FFFFFF" stroked="f">
                <v:path arrowok="t"/>
                <v:fill/>
              </v:shape>
            </v:group>
            <v:group style="position:absolute;left:9187;top:6457;width:1968;height:2" coordorigin="9187,6457" coordsize="1968,2">
              <v:shape style="position:absolute;left:9187;top:6457;width:1968;height:2" coordorigin="9187,6457" coordsize="1968,0" path="m9187,6457l11155,6457e" filled="f" stroked="t" strokeweight="1.55pt" strokecolor="#FFFFFF">
                <v:path arrowok="t"/>
              </v:shape>
            </v:group>
            <v:group style="position:absolute;left:9187;top:6471;width:108;height:206" coordorigin="9187,6471" coordsize="108,206">
              <v:shape style="position:absolute;left:9187;top:6471;width:108;height:206" coordorigin="9187,6471" coordsize="108,206" path="m9187,6678l9295,6678,9295,6471,9187,6471,9187,6678e" filled="t" fillcolor="#FFFFFF" stroked="f">
                <v:path arrowok="t"/>
                <v:fill/>
              </v:shape>
            </v:group>
            <v:group style="position:absolute;left:9686;top:6471;width:103;height:206" coordorigin="9686,6471" coordsize="103,206">
              <v:shape style="position:absolute;left:9686;top:6471;width:103;height:206" coordorigin="9686,6471" coordsize="103,206" path="m9686,6678l9789,6678,9789,6471,9686,6471,9686,6678e" filled="t" fillcolor="#FFFFFF" stroked="f">
                <v:path arrowok="t"/>
                <v:fill/>
              </v:shape>
            </v:group>
            <v:group style="position:absolute;left:9295;top:6471;width:391;height:206" coordorigin="9295,6471" coordsize="391,206">
              <v:shape style="position:absolute;left:9295;top:6471;width:391;height:206" coordorigin="9295,6471" coordsize="391,206" path="m9295,6678l9686,6678,9686,6471,9295,6471,9295,6678e" filled="t" fillcolor="#FFFFFF" stroked="f">
                <v:path arrowok="t"/>
                <v:fill/>
              </v:shape>
            </v:group>
            <v:group style="position:absolute;left:9794;top:6471;width:108;height:206" coordorigin="9794,6471" coordsize="108,206">
              <v:shape style="position:absolute;left:9794;top:6471;width:108;height:206" coordorigin="9794,6471" coordsize="108,206" path="m9794,6678l9902,6678,9902,6471,9794,6471,9794,6678e" filled="t" fillcolor="#FFFFFF" stroked="f">
                <v:path arrowok="t"/>
                <v:fill/>
              </v:shape>
            </v:group>
            <v:group style="position:absolute;left:10334;top:6471;width:103;height:206" coordorigin="10334,6471" coordsize="103,206">
              <v:shape style="position:absolute;left:10334;top:6471;width:103;height:206" coordorigin="10334,6471" coordsize="103,206" path="m10334,6678l10437,6678,10437,6471,10334,6471,10334,6678e" filled="t" fillcolor="#FFFFFF" stroked="f">
                <v:path arrowok="t"/>
                <v:fill/>
              </v:shape>
            </v:group>
            <v:group style="position:absolute;left:9902;top:6471;width:432;height:206" coordorigin="9902,6471" coordsize="432,206">
              <v:shape style="position:absolute;left:9902;top:6471;width:432;height:206" coordorigin="9902,6471" coordsize="432,206" path="m9902,6678l10334,6678,10334,6471,9902,6471,9902,6678e" filled="t" fillcolor="#FFFFFF" stroked="f">
                <v:path arrowok="t"/>
                <v:fill/>
              </v:shape>
            </v:group>
            <v:group style="position:absolute;left:10442;top:6465;width:713;height:2" coordorigin="10442,6465" coordsize="713,2">
              <v:shape style="position:absolute;left:10442;top:6465;width:713;height:2" coordorigin="10442,6465" coordsize="713,0" path="m10442,6465l11155,6465e" filled="f" stroked="t" strokeweight="1.9pt" strokecolor="#FFFFFF">
                <v:path arrowok="t"/>
              </v:shape>
            </v:group>
            <v:group style="position:absolute;left:10442;top:6483;width:108;height:182" coordorigin="10442,6483" coordsize="108,182">
              <v:shape style="position:absolute;left:10442;top:6483;width:108;height:182" coordorigin="10442,6483" coordsize="108,182" path="m10442,6666l10550,6666,10550,6483,10442,6483,10442,6666e" filled="t" fillcolor="#FFFFFF" stroked="f">
                <v:path arrowok="t"/>
                <v:fill/>
              </v:shape>
            </v:group>
            <v:group style="position:absolute;left:11054;top:6483;width:101;height:182" coordorigin="11054,6483" coordsize="101,182">
              <v:shape style="position:absolute;left:11054;top:6483;width:101;height:182" coordorigin="11054,6483" coordsize="101,182" path="m11054,6666l11155,6666,11155,6483,11054,6483,11054,6666e" filled="t" fillcolor="#FFFFFF" stroked="f">
                <v:path arrowok="t"/>
                <v:fill/>
              </v:shape>
            </v:group>
            <v:group style="position:absolute;left:10442;top:6707;width:713;height:2" coordorigin="10442,6707" coordsize="713,2">
              <v:shape style="position:absolute;left:10442;top:6707;width:713;height:2" coordorigin="10442,6707" coordsize="713,0" path="m10442,6707l11155,6707e" filled="f" stroked="t" strokeweight="4.18pt" strokecolor="#FFFFFF">
                <v:path arrowok="t"/>
              </v:shape>
            </v:group>
            <v:group style="position:absolute;left:10550;top:6483;width:504;height:182" coordorigin="10550,6483" coordsize="504,182">
              <v:shape style="position:absolute;left:10550;top:6483;width:504;height:182" coordorigin="10550,6483" coordsize="504,182" path="m10550,6666l11054,6666,11054,6483,10550,6483,10550,6666e" filled="t" fillcolor="#FFFFFF" stroked="f">
                <v:path arrowok="t"/>
                <v:fill/>
              </v:shape>
            </v:group>
            <v:group style="position:absolute;left:715;top:6443;width:10452;height:2" coordorigin="715,6443" coordsize="10452,2">
              <v:shape style="position:absolute;left:715;top:6443;width:10452;height:2" coordorigin="715,6443" coordsize="10452,0" path="m715,6443l11167,6443e" filled="f" stroked="t" strokeweight=".58001pt" strokecolor="#000000">
                <v:path arrowok="t"/>
              </v:shape>
            </v:group>
            <v:group style="position:absolute;left:725;top:6735;width:1532;height:2" coordorigin="725,6735" coordsize="1532,2">
              <v:shape style="position:absolute;left:725;top:6735;width:1532;height:2" coordorigin="725,6735" coordsize="1532,0" path="m725,6735l2256,6735e" filled="f" stroked="t" strokeweight="2.5pt" strokecolor="#FFFFFF">
                <v:path arrowok="t"/>
              </v:shape>
            </v:group>
            <v:group style="position:absolute;left:725;top:6759;width:103;height:206" coordorigin="725,6759" coordsize="103,206">
              <v:shape style="position:absolute;left:725;top:6759;width:103;height:206" coordorigin="725,6759" coordsize="103,206" path="m725,6966l828,6966,828,6759,725,6759,725,6966e" filled="t" fillcolor="#FFFFFF" stroked="f">
                <v:path arrowok="t"/>
                <v:fill/>
              </v:shape>
            </v:group>
            <v:group style="position:absolute;left:2153;top:6759;width:103;height:206" coordorigin="2153,6759" coordsize="103,206">
              <v:shape style="position:absolute;left:2153;top:6759;width:103;height:206" coordorigin="2153,6759" coordsize="103,206" path="m2153,6966l2256,6966,2256,6759,2153,6759,2153,6966e" filled="t" fillcolor="#FFFFFF" stroked="f">
                <v:path arrowok="t"/>
                <v:fill/>
              </v:shape>
            </v:group>
            <v:group style="position:absolute;left:828;top:6759;width:1325;height:206" coordorigin="828,6759" coordsize="1325,206">
              <v:shape style="position:absolute;left:828;top:6759;width:1325;height:206" coordorigin="828,6759" coordsize="1325,206" path="m828,6966l2153,6966,2153,6759,828,6759,828,6966e" filled="t" fillcolor="#FFFFFF" stroked="f">
                <v:path arrowok="t"/>
                <v:fill/>
              </v:shape>
            </v:group>
            <v:group style="position:absolute;left:2261;top:6747;width:108;height:185" coordorigin="2261,6747" coordsize="108,185">
              <v:shape style="position:absolute;left:2261;top:6747;width:108;height:185" coordorigin="2261,6747" coordsize="108,185" path="m2261,6932l2369,6932,2369,6747,2261,6747,2261,6932e" filled="t" fillcolor="#FFFFFF" stroked="f">
                <v:path arrowok="t"/>
                <v:fill/>
              </v:shape>
            </v:group>
            <v:group style="position:absolute;left:2844;top:6747;width:103;height:185" coordorigin="2844,6747" coordsize="103,185">
              <v:shape style="position:absolute;left:2844;top:6747;width:103;height:185" coordorigin="2844,6747" coordsize="103,185" path="m2844,6932l2948,6932,2948,6747,2844,6747,2844,6932e" filled="t" fillcolor="#FFFFFF" stroked="f">
                <v:path arrowok="t"/>
                <v:fill/>
              </v:shape>
            </v:group>
            <v:group style="position:absolute;left:2261;top:6949;width:2235;height:2" coordorigin="2261,6949" coordsize="2235,2">
              <v:shape style="position:absolute;left:2261;top:6949;width:2235;height:2" coordorigin="2261,6949" coordsize="2235,0" path="m2261,6949l4496,6949e" filled="f" stroked="t" strokeweight="1.78pt" strokecolor="#FFFFFF">
                <v:path arrowok="t"/>
              </v:shape>
            </v:group>
            <v:group style="position:absolute;left:2369;top:6747;width:475;height:185" coordorigin="2369,6747" coordsize="475,185">
              <v:shape style="position:absolute;left:2369;top:6747;width:475;height:185" coordorigin="2369,6747" coordsize="475,185" path="m2369,6932l2844,6932,2844,6747,2369,6747,2369,6932e" filled="t" fillcolor="#FFFFFF" stroked="f">
                <v:path arrowok="t"/>
                <v:fill/>
              </v:shape>
            </v:group>
            <v:group style="position:absolute;left:2952;top:6735;width:108;height:206" coordorigin="2952,6735" coordsize="108,206">
              <v:shape style="position:absolute;left:2952;top:6735;width:108;height:206" coordorigin="2952,6735" coordsize="108,206" path="m2952,6942l3060,6942,3060,6735,2952,6735,2952,6942e" filled="t" fillcolor="#FFFFFF" stroked="f">
                <v:path arrowok="t"/>
                <v:fill/>
              </v:shape>
            </v:group>
            <v:group style="position:absolute;left:3528;top:6735;width:103;height:206" coordorigin="3528,6735" coordsize="103,206">
              <v:shape style="position:absolute;left:3528;top:6735;width:103;height:206" coordorigin="3528,6735" coordsize="103,206" path="m3528,6942l3632,6942,3632,6735,3528,6735,3528,6942e" filled="t" fillcolor="#FFFFFF" stroked="f">
                <v:path arrowok="t"/>
                <v:fill/>
              </v:shape>
            </v:group>
            <v:group style="position:absolute;left:3060;top:6735;width:468;height:206" coordorigin="3060,6735" coordsize="468,206">
              <v:shape style="position:absolute;left:3060;top:6735;width:468;height:206" coordorigin="3060,6735" coordsize="468,206" path="m3060,6942l3528,6942,3528,6735,3060,6735,3060,6942e" filled="t" fillcolor="#FFFFFF" stroked="f">
                <v:path arrowok="t"/>
                <v:fill/>
              </v:shape>
            </v:group>
            <v:group style="position:absolute;left:3636;top:6747;width:108;height:185" coordorigin="3636,6747" coordsize="108,185">
              <v:shape style="position:absolute;left:3636;top:6747;width:108;height:185" coordorigin="3636,6747" coordsize="108,185" path="m3636,6932l3744,6932,3744,6747,3636,6747,3636,6932e" filled="t" fillcolor="#FFFFFF" stroked="f">
                <v:path arrowok="t"/>
                <v:fill/>
              </v:shape>
            </v:group>
            <v:group style="position:absolute;left:4393;top:6747;width:103;height:185" coordorigin="4393,6747" coordsize="103,185">
              <v:shape style="position:absolute;left:4393;top:6747;width:103;height:185" coordorigin="4393,6747" coordsize="103,185" path="m4393,6932l4496,6932,4496,6747,4393,6747,4393,6932e" filled="t" fillcolor="#FFFFFF" stroked="f">
                <v:path arrowok="t"/>
                <v:fill/>
              </v:shape>
            </v:group>
            <v:group style="position:absolute;left:3744;top:6747;width:648;height:185" coordorigin="3744,6747" coordsize="648,185">
              <v:shape style="position:absolute;left:3744;top:6747;width:648;height:185" coordorigin="3744,6747" coordsize="648,185" path="m3744,6932l4393,6932,4393,6747,3744,6747,3744,6932e" filled="t" fillcolor="#FFFFFF" stroked="f">
                <v:path arrowok="t"/>
                <v:fill/>
              </v:shape>
            </v:group>
            <v:group style="position:absolute;left:4501;top:6735;width:667;height:2" coordorigin="4501,6735" coordsize="667,2">
              <v:shape style="position:absolute;left:4501;top:6735;width:667;height:2" coordorigin="4501,6735" coordsize="667,0" path="m4501,6735l5168,6735e" filled="f" stroked="t" strokeweight="2.5pt" strokecolor="#FFFFFF">
                <v:path arrowok="t"/>
              </v:shape>
            </v:group>
            <v:group style="position:absolute;left:4501;top:6759;width:108;height:206" coordorigin="4501,6759" coordsize="108,206">
              <v:shape style="position:absolute;left:4501;top:6759;width:108;height:206" coordorigin="4501,6759" coordsize="108,206" path="m4501,6966l4609,6966,4609,6759,4501,6759,4501,6966e" filled="t" fillcolor="#FFFFFF" stroked="f">
                <v:path arrowok="t"/>
                <v:fill/>
              </v:shape>
            </v:group>
            <v:group style="position:absolute;left:5065;top:6759;width:103;height:206" coordorigin="5065,6759" coordsize="103,206">
              <v:shape style="position:absolute;left:5065;top:6759;width:103;height:206" coordorigin="5065,6759" coordsize="103,206" path="m5065,6966l5168,6966,5168,6759,5065,6759,5065,6966e" filled="t" fillcolor="#FFFFFF" stroked="f">
                <v:path arrowok="t"/>
                <v:fill/>
              </v:shape>
            </v:group>
            <v:group style="position:absolute;left:4609;top:6759;width:456;height:206" coordorigin="4609,6759" coordsize="456,206">
              <v:shape style="position:absolute;left:4609;top:6759;width:456;height:206" coordorigin="4609,6759" coordsize="456,206" path="m4609,6966l5065,6966,5065,6759,4609,6759,4609,6966e" filled="t" fillcolor="#FFFFFF" stroked="f">
                <v:path arrowok="t"/>
                <v:fill/>
              </v:shape>
            </v:group>
            <v:group style="position:absolute;left:5173;top:6747;width:108;height:185" coordorigin="5173,6747" coordsize="108,185">
              <v:shape style="position:absolute;left:5173;top:6747;width:108;height:185" coordorigin="5173,6747" coordsize="108,185" path="m5173,6932l5281,6932,5281,6747,5173,6747,5173,6932e" filled="t" fillcolor="#FFFFFF" stroked="f">
                <v:path arrowok="t"/>
                <v:fill/>
              </v:shape>
            </v:group>
            <v:group style="position:absolute;left:5754;top:6747;width:103;height:185" coordorigin="5754,6747" coordsize="103,185">
              <v:shape style="position:absolute;left:5754;top:6747;width:103;height:185" coordorigin="5754,6747" coordsize="103,185" path="m5754,6932l5857,6932,5857,6747,5754,6747,5754,6932e" filled="t" fillcolor="#FFFFFF" stroked="f">
                <v:path arrowok="t"/>
                <v:fill/>
              </v:shape>
            </v:group>
            <v:group style="position:absolute;left:5173;top:6972;width:684;height:2" coordorigin="5173,6972" coordsize="684,2">
              <v:shape style="position:absolute;left:5173;top:6972;width:684;height:2" coordorigin="5173,6972" coordsize="684,0" path="m5173,6972l5857,6972e" filled="f" stroked="t" strokeweight="4.060000pt" strokecolor="#FFFFFF">
                <v:path arrowok="t"/>
              </v:shape>
            </v:group>
            <v:group style="position:absolute;left:5281;top:6747;width:473;height:185" coordorigin="5281,6747" coordsize="473,185">
              <v:shape style="position:absolute;left:5281;top:6747;width:473;height:185" coordorigin="5281,6747" coordsize="473,185" path="m5281,6932l5754,6932,5754,6747,5281,6747,5281,6932e" filled="t" fillcolor="#FFFFFF" stroked="f">
                <v:path arrowok="t"/>
                <v:fill/>
              </v:shape>
            </v:group>
            <v:group style="position:absolute;left:5862;top:6735;width:588;height:2" coordorigin="5862,6735" coordsize="588,2">
              <v:shape style="position:absolute;left:5862;top:6735;width:588;height:2" coordorigin="5862,6735" coordsize="588,0" path="m5862,6735l6450,6735e" filled="f" stroked="t" strokeweight="2.5pt" strokecolor="#FFFFFF">
                <v:path arrowok="t"/>
              </v:shape>
            </v:group>
            <v:group style="position:absolute;left:5862;top:6759;width:108;height:206" coordorigin="5862,6759" coordsize="108,206">
              <v:shape style="position:absolute;left:5862;top:6759;width:108;height:206" coordorigin="5862,6759" coordsize="108,206" path="m5862,6966l5970,6966,5970,6759,5862,6759,5862,6966e" filled="t" fillcolor="#FFFFFF" stroked="f">
                <v:path arrowok="t"/>
                <v:fill/>
              </v:shape>
            </v:group>
            <v:group style="position:absolute;left:6347;top:6759;width:103;height:206" coordorigin="6347,6759" coordsize="103,206">
              <v:shape style="position:absolute;left:6347;top:6759;width:103;height:206" coordorigin="6347,6759" coordsize="103,206" path="m6347,6966l6450,6966,6450,6759,6347,6759,6347,6966e" filled="t" fillcolor="#FFFFFF" stroked="f">
                <v:path arrowok="t"/>
                <v:fill/>
              </v:shape>
            </v:group>
            <v:group style="position:absolute;left:5970;top:6759;width:377;height:206" coordorigin="5970,6759" coordsize="377,206">
              <v:shape style="position:absolute;left:5970;top:6759;width:377;height:206" coordorigin="5970,6759" coordsize="377,206" path="m5970,6966l6347,6966,6347,6759,5970,6759,5970,6966e" filled="t" fillcolor="#FFFFFF" stroked="f">
                <v:path arrowok="t"/>
                <v:fill/>
              </v:shape>
            </v:group>
            <v:group style="position:absolute;left:6455;top:6710;width:2002;height:38" coordorigin="6455,6710" coordsize="2002,38">
              <v:shape style="position:absolute;left:6455;top:6710;width:2002;height:38" coordorigin="6455,6710" coordsize="2002,38" path="m6455,6748l8457,6748,8457,6710,6455,6710,6455,6748xe" filled="t" fillcolor="#FFFFFF" stroked="f">
                <v:path arrowok="t"/>
                <v:fill/>
              </v:shape>
            </v:group>
            <v:group style="position:absolute;left:6455;top:6747;width:108;height:185" coordorigin="6455,6747" coordsize="108,185">
              <v:shape style="position:absolute;left:6455;top:6747;width:108;height:185" coordorigin="6455,6747" coordsize="108,185" path="m6455,6932l6563,6932,6563,6747,6455,6747,6455,6932e" filled="t" fillcolor="#FFFFFF" stroked="f">
                <v:path arrowok="t"/>
                <v:fill/>
              </v:shape>
            </v:group>
            <v:group style="position:absolute;left:7624;top:6747;width:103;height:185" coordorigin="7624,6747" coordsize="103,185">
              <v:shape style="position:absolute;left:7624;top:6747;width:103;height:185" coordorigin="7624,6747" coordsize="103,185" path="m7624,6932l7727,6932,7727,6747,7624,6747,7624,6932e" filled="t" fillcolor="#FFFFFF" stroked="f">
                <v:path arrowok="t"/>
                <v:fill/>
              </v:shape>
            </v:group>
            <v:group style="position:absolute;left:6455;top:6949;width:4700;height:2" coordorigin="6455,6949" coordsize="4700,2">
              <v:shape style="position:absolute;left:6455;top:6949;width:4700;height:2" coordorigin="6455,6949" coordsize="4700,0" path="m6455,6949l11155,6949e" filled="f" stroked="t" strokeweight="1.78pt" strokecolor="#FFFFFF">
                <v:path arrowok="t"/>
              </v:shape>
            </v:group>
            <v:group style="position:absolute;left:6563;top:6747;width:1061;height:185" coordorigin="6563,6747" coordsize="1061,185">
              <v:shape style="position:absolute;left:6563;top:6747;width:1061;height:185" coordorigin="6563,6747" coordsize="1061,185" path="m6563,6932l7624,6932,7624,6747,6563,6747,6563,6932e" filled="t" fillcolor="#FFFFFF" stroked="f">
                <v:path arrowok="t"/>
                <v:fill/>
              </v:shape>
            </v:group>
            <v:group style="position:absolute;left:7732;top:6747;width:108;height:185" coordorigin="7732,6747" coordsize="108,185">
              <v:shape style="position:absolute;left:7732;top:6747;width:108;height:185" coordorigin="7732,6747" coordsize="108,185" path="m7732,6932l7840,6932,7840,6747,7732,6747,7732,6932e" filled="t" fillcolor="#FFFFFF" stroked="f">
                <v:path arrowok="t"/>
                <v:fill/>
              </v:shape>
            </v:group>
            <v:group style="position:absolute;left:8353;top:6747;width:103;height:185" coordorigin="8353,6747" coordsize="103,185">
              <v:shape style="position:absolute;left:8353;top:6747;width:103;height:185" coordorigin="8353,6747" coordsize="103,185" path="m8353,6932l8457,6932,8457,6747,8353,6747,8353,6932e" filled="t" fillcolor="#FFFFFF" stroked="f">
                <v:path arrowok="t"/>
                <v:fill/>
              </v:shape>
            </v:group>
            <v:group style="position:absolute;left:7840;top:6747;width:514;height:185" coordorigin="7840,6747" coordsize="514,185">
              <v:shape style="position:absolute;left:7840;top:6747;width:514;height:185" coordorigin="7840,6747" coordsize="514,185" path="m7840,6932l8353,6932,8353,6747,7840,6747,7840,6932e" filled="t" fillcolor="#FFFFFF" stroked="f">
                <v:path arrowok="t"/>
                <v:fill/>
              </v:shape>
            </v:group>
            <v:group style="position:absolute;left:8461;top:6710;width:1976;height:26" coordorigin="8461,6710" coordsize="1976,26">
              <v:shape style="position:absolute;left:8461;top:6710;width:1976;height:26" coordorigin="8461,6710" coordsize="1976,26" path="m8461,6736l10437,6736,10437,6710,8461,6710,8461,6736xe" filled="t" fillcolor="#FFFFFF" stroked="f">
                <v:path arrowok="t"/>
                <v:fill/>
              </v:shape>
            </v:group>
            <v:group style="position:absolute;left:8461;top:6735;width:108;height:206" coordorigin="8461,6735" coordsize="108,206">
              <v:shape style="position:absolute;left:8461;top:6735;width:108;height:206" coordorigin="8461,6735" coordsize="108,206" path="m8461,6942l8569,6942,8569,6735,8461,6735,8461,6942e" filled="t" fillcolor="#FFFFFF" stroked="f">
                <v:path arrowok="t"/>
                <v:fill/>
              </v:shape>
            </v:group>
            <v:group style="position:absolute;left:9079;top:6735;width:103;height:206" coordorigin="9079,6735" coordsize="103,206">
              <v:shape style="position:absolute;left:9079;top:6735;width:103;height:206" coordorigin="9079,6735" coordsize="103,206" path="m9079,6942l9182,6942,9182,6735,9079,6735,9079,6942e" filled="t" fillcolor="#FFFFFF" stroked="f">
                <v:path arrowok="t"/>
                <v:fill/>
              </v:shape>
            </v:group>
            <v:group style="position:absolute;left:8569;top:6735;width:509;height:206" coordorigin="8569,6735" coordsize="509,206">
              <v:shape style="position:absolute;left:8569;top:6735;width:509;height:206" coordorigin="8569,6735" coordsize="509,206" path="m8569,6942l9079,6942,9079,6735,8569,6735,8569,6942e" filled="t" fillcolor="#FFFFFF" stroked="f">
                <v:path arrowok="t"/>
                <v:fill/>
              </v:shape>
            </v:group>
            <v:group style="position:absolute;left:9187;top:6735;width:108;height:206" coordorigin="9187,6735" coordsize="108,206">
              <v:shape style="position:absolute;left:9187;top:6735;width:108;height:206" coordorigin="9187,6735" coordsize="108,206" path="m9187,6942l9295,6942,9295,6735,9187,6735,9187,6942e" filled="t" fillcolor="#FFFFFF" stroked="f">
                <v:path arrowok="t"/>
                <v:fill/>
              </v:shape>
            </v:group>
            <v:group style="position:absolute;left:9686;top:6735;width:103;height:206" coordorigin="9686,6735" coordsize="103,206">
              <v:shape style="position:absolute;left:9686;top:6735;width:103;height:206" coordorigin="9686,6735" coordsize="103,206" path="m9686,6942l9789,6942,9789,6735,9686,6735,9686,6942e" filled="t" fillcolor="#FFFFFF" stroked="f">
                <v:path arrowok="t"/>
                <v:fill/>
              </v:shape>
            </v:group>
            <v:group style="position:absolute;left:9295;top:6735;width:391;height:206" coordorigin="9295,6735" coordsize="391,206">
              <v:shape style="position:absolute;left:9295;top:6735;width:391;height:206" coordorigin="9295,6735" coordsize="391,206" path="m9295,6942l9686,6942,9686,6735,9295,6735,9295,6942e" filled="t" fillcolor="#FFFFFF" stroked="f">
                <v:path arrowok="t"/>
                <v:fill/>
              </v:shape>
            </v:group>
            <v:group style="position:absolute;left:9794;top:6735;width:108;height:206" coordorigin="9794,6735" coordsize="108,206">
              <v:shape style="position:absolute;left:9794;top:6735;width:108;height:206" coordorigin="9794,6735" coordsize="108,206" path="m9794,6942l9902,6942,9902,6735,9794,6735,9794,6942e" filled="t" fillcolor="#FFFFFF" stroked="f">
                <v:path arrowok="t"/>
                <v:fill/>
              </v:shape>
            </v:group>
            <v:group style="position:absolute;left:10334;top:6735;width:103;height:206" coordorigin="10334,6735" coordsize="103,206">
              <v:shape style="position:absolute;left:10334;top:6735;width:103;height:206" coordorigin="10334,6735" coordsize="103,206" path="m10334,6942l10437,6942,10437,6735,10334,6735,10334,6942e" filled="t" fillcolor="#FFFFFF" stroked="f">
                <v:path arrowok="t"/>
                <v:fill/>
              </v:shape>
            </v:group>
            <v:group style="position:absolute;left:9902;top:6735;width:432;height:206" coordorigin="9902,6735" coordsize="432,206">
              <v:shape style="position:absolute;left:9902;top:6735;width:432;height:206" coordorigin="9902,6735" coordsize="432,206" path="m9902,6942l10334,6942,10334,6735,9902,6735,9902,6942e" filled="t" fillcolor="#FFFFFF" stroked="f">
                <v:path arrowok="t"/>
                <v:fill/>
              </v:shape>
            </v:group>
            <v:group style="position:absolute;left:10442;top:6747;width:108;height:185" coordorigin="10442,6747" coordsize="108,185">
              <v:shape style="position:absolute;left:10442;top:6747;width:108;height:185" coordorigin="10442,6747" coordsize="108,185" path="m10442,6932l10550,6932,10550,6747,10442,6747,10442,6932e" filled="t" fillcolor="#FFFFFF" stroked="f">
                <v:path arrowok="t"/>
                <v:fill/>
              </v:shape>
            </v:group>
            <v:group style="position:absolute;left:11054;top:6747;width:101;height:185" coordorigin="11054,6747" coordsize="101,185">
              <v:shape style="position:absolute;left:11054;top:6747;width:101;height:185" coordorigin="11054,6747" coordsize="101,185" path="m11054,6932l11155,6932,11155,6747,11054,6747,11054,6932e" filled="t" fillcolor="#FFFFFF" stroked="f">
                <v:path arrowok="t"/>
                <v:fill/>
              </v:shape>
            </v:group>
            <v:group style="position:absolute;left:10550;top:6747;width:504;height:185" coordorigin="10550,6747" coordsize="504,185">
              <v:shape style="position:absolute;left:10550;top:6747;width:504;height:185" coordorigin="10550,6747" coordsize="504,185" path="m10550,6932l11054,6932,11054,6747,10550,6747,10550,6932e" filled="t" fillcolor="#FFFFFF" stroked="f">
                <v:path arrowok="t"/>
                <v:fill/>
              </v:shape>
            </v:group>
            <v:group style="position:absolute;left:715;top:6707;width:10452;height:2" coordorigin="715,6707" coordsize="10452,2">
              <v:shape style="position:absolute;left:715;top:6707;width:10452;height:2" coordorigin="715,6707" coordsize="10452,0" path="m715,6707l11167,6707e" filled="f" stroked="t" strokeweight=".579980pt" strokecolor="#000000">
                <v:path arrowok="t"/>
              </v:shape>
            </v:group>
            <v:group style="position:absolute;left:725;top:7002;width:1532;height:2" coordorigin="725,7002" coordsize="1532,2">
              <v:shape style="position:absolute;left:725;top:7002;width:1532;height:2" coordorigin="725,7002" coordsize="1532,0" path="m725,7002l2256,7002e" filled="f" stroked="t" strokeweight="2.5pt" strokecolor="#FFFFFF">
                <v:path arrowok="t"/>
              </v:shape>
            </v:group>
            <v:group style="position:absolute;left:725;top:7026;width:103;height:206" coordorigin="725,7026" coordsize="103,206">
              <v:shape style="position:absolute;left:725;top:7026;width:103;height:206" coordorigin="725,7026" coordsize="103,206" path="m725,7232l828,7232,828,7026,725,7026,725,7232e" filled="t" fillcolor="#FFFFFF" stroked="f">
                <v:path arrowok="t"/>
                <v:fill/>
              </v:shape>
            </v:group>
            <v:group style="position:absolute;left:2153;top:7026;width:103;height:206" coordorigin="2153,7026" coordsize="103,206">
              <v:shape style="position:absolute;left:2153;top:7026;width:103;height:206" coordorigin="2153,7026" coordsize="103,206" path="m2153,7232l2256,7232,2256,7026,2153,7026,2153,7232e" filled="t" fillcolor="#FFFFFF" stroked="f">
                <v:path arrowok="t"/>
                <v:fill/>
              </v:shape>
            </v:group>
            <v:group style="position:absolute;left:828;top:7026;width:1325;height:206" coordorigin="828,7026" coordsize="1325,206">
              <v:shape style="position:absolute;left:828;top:7026;width:1325;height:206" coordorigin="828,7026" coordsize="1325,206" path="m828,7232l2153,7232,2153,7026,828,7026,828,7232e" filled="t" fillcolor="#FFFFFF" stroked="f">
                <v:path arrowok="t"/>
                <v:fill/>
              </v:shape>
            </v:group>
            <v:group style="position:absolute;left:2261;top:6995;width:2235;height:2" coordorigin="2261,6995" coordsize="2235,2">
              <v:shape style="position:absolute;left:2261;top:6995;width:2235;height:2" coordorigin="2261,6995" coordsize="2235,0" path="m2261,6995l4496,6995e" filled="f" stroked="t" strokeweight="1.78pt" strokecolor="#FFFFFF">
                <v:path arrowok="t"/>
              </v:shape>
            </v:group>
            <v:group style="position:absolute;left:2261;top:7011;width:108;height:185" coordorigin="2261,7011" coordsize="108,185">
              <v:shape style="position:absolute;left:2261;top:7011;width:108;height:185" coordorigin="2261,7011" coordsize="108,185" path="m2261,7196l2369,7196,2369,7011,2261,7011,2261,7196e" filled="t" fillcolor="#FFFFFF" stroked="f">
                <v:path arrowok="t"/>
                <v:fill/>
              </v:shape>
            </v:group>
            <v:group style="position:absolute;left:2844;top:7011;width:103;height:185" coordorigin="2844,7011" coordsize="103,185">
              <v:shape style="position:absolute;left:2844;top:7011;width:103;height:185" coordorigin="2844,7011" coordsize="103,185" path="m2844,7196l2948,7196,2948,7011,2844,7011,2844,7196e" filled="t" fillcolor="#FFFFFF" stroked="f">
                <v:path arrowok="t"/>
                <v:fill/>
              </v:shape>
            </v:group>
            <v:group style="position:absolute;left:2261;top:7237;width:686;height:2" coordorigin="2261,7237" coordsize="686,2">
              <v:shape style="position:absolute;left:2261;top:7237;width:686;height:2" coordorigin="2261,7237" coordsize="686,0" path="m2261,7237l2948,7237e" filled="f" stroked="t" strokeweight="4.18pt" strokecolor="#FFFFFF">
                <v:path arrowok="t"/>
              </v:shape>
            </v:group>
            <v:group style="position:absolute;left:2369;top:7011;width:475;height:185" coordorigin="2369,7011" coordsize="475,185">
              <v:shape style="position:absolute;left:2369;top:7011;width:475;height:185" coordorigin="2369,7011" coordsize="475,185" path="m2369,7196l2844,7196,2844,7011,2369,7011,2369,7196e" filled="t" fillcolor="#FFFFFF" stroked="f">
                <v:path arrowok="t"/>
                <v:fill/>
              </v:shape>
            </v:group>
            <v:group style="position:absolute;left:2952;top:7002;width:108;height:206" coordorigin="2952,7002" coordsize="108,206">
              <v:shape style="position:absolute;left:2952;top:7002;width:108;height:206" coordorigin="2952,7002" coordsize="108,206" path="m2952,7208l3060,7208,3060,7002,2952,7002,2952,7208e" filled="t" fillcolor="#FFFFFF" stroked="f">
                <v:path arrowok="t"/>
                <v:fill/>
              </v:shape>
            </v:group>
            <v:group style="position:absolute;left:3528;top:7002;width:103;height:206" coordorigin="3528,7002" coordsize="103,206">
              <v:shape style="position:absolute;left:3528;top:7002;width:103;height:206" coordorigin="3528,7002" coordsize="103,206" path="m3528,7208l3632,7208,3632,7002,3528,7002,3528,7208e" filled="t" fillcolor="#FFFFFF" stroked="f">
                <v:path arrowok="t"/>
                <v:fill/>
              </v:shape>
            </v:group>
            <v:group style="position:absolute;left:2952;top:7237;width:679;height:2" coordorigin="2952,7237" coordsize="679,2">
              <v:shape style="position:absolute;left:2952;top:7237;width:679;height:2" coordorigin="2952,7237" coordsize="679,0" path="m2952,7237l3632,7237e" filled="f" stroked="t" strokeweight="2.98pt" strokecolor="#FFFFFF">
                <v:path arrowok="t"/>
              </v:shape>
            </v:group>
            <v:group style="position:absolute;left:3060;top:7002;width:468;height:206" coordorigin="3060,7002" coordsize="468,206">
              <v:shape style="position:absolute;left:3060;top:7002;width:468;height:206" coordorigin="3060,7002" coordsize="468,206" path="m3060,7208l3528,7208,3528,7002,3060,7002,3060,7208e" filled="t" fillcolor="#FFFFFF" stroked="f">
                <v:path arrowok="t"/>
                <v:fill/>
              </v:shape>
            </v:group>
            <v:group style="position:absolute;left:3636;top:7011;width:108;height:185" coordorigin="3636,7011" coordsize="108,185">
              <v:shape style="position:absolute;left:3636;top:7011;width:108;height:185" coordorigin="3636,7011" coordsize="108,185" path="m3636,7196l3744,7196,3744,7011,3636,7011,3636,7196e" filled="t" fillcolor="#FFFFFF" stroked="f">
                <v:path arrowok="t"/>
                <v:fill/>
              </v:shape>
            </v:group>
            <v:group style="position:absolute;left:4393;top:7011;width:103;height:185" coordorigin="4393,7011" coordsize="103,185">
              <v:shape style="position:absolute;left:4393;top:7011;width:103;height:185" coordorigin="4393,7011" coordsize="103,185" path="m4393,7196l4496,7196,4496,7011,4393,7011,4393,7196e" filled="t" fillcolor="#FFFFFF" stroked="f">
                <v:path arrowok="t"/>
                <v:fill/>
              </v:shape>
            </v:group>
            <v:group style="position:absolute;left:3636;top:7237;width:860;height:2" coordorigin="3636,7237" coordsize="860,2">
              <v:shape style="position:absolute;left:3636;top:7237;width:860;height:2" coordorigin="3636,7237" coordsize="860,0" path="m3636,7237l4496,7237e" filled="f" stroked="t" strokeweight="4.18pt" strokecolor="#FFFFFF">
                <v:path arrowok="t"/>
              </v:shape>
            </v:group>
            <v:group style="position:absolute;left:3744;top:7011;width:648;height:185" coordorigin="3744,7011" coordsize="648,185">
              <v:shape style="position:absolute;left:3744;top:7011;width:648;height:185" coordorigin="3744,7011" coordsize="648,185" path="m3744,7196l4393,7196,4393,7011,3744,7011,3744,7196e" filled="t" fillcolor="#FFFFFF" stroked="f">
                <v:path arrowok="t"/>
                <v:fill/>
              </v:shape>
            </v:group>
            <v:group style="position:absolute;left:4501;top:7002;width:667;height:2" coordorigin="4501,7002" coordsize="667,2">
              <v:shape style="position:absolute;left:4501;top:7002;width:667;height:2" coordorigin="4501,7002" coordsize="667,0" path="m4501,7002l5168,7002e" filled="f" stroked="t" strokeweight="2.5pt" strokecolor="#FFFFFF">
                <v:path arrowok="t"/>
              </v:shape>
            </v:group>
            <v:group style="position:absolute;left:4501;top:7026;width:108;height:206" coordorigin="4501,7026" coordsize="108,206">
              <v:shape style="position:absolute;left:4501;top:7026;width:108;height:206" coordorigin="4501,7026" coordsize="108,206" path="m4501,7232l4609,7232,4609,7026,4501,7026,4501,7232e" filled="t" fillcolor="#FFFFFF" stroked="f">
                <v:path arrowok="t"/>
                <v:fill/>
              </v:shape>
            </v:group>
            <v:group style="position:absolute;left:5065;top:7026;width:103;height:206" coordorigin="5065,7026" coordsize="103,206">
              <v:shape style="position:absolute;left:5065;top:7026;width:103;height:206" coordorigin="5065,7026" coordsize="103,206" path="m5065,7232l5168,7232,5168,7026,5065,7026,5065,7232e" filled="t" fillcolor="#FFFFFF" stroked="f">
                <v:path arrowok="t"/>
                <v:fill/>
              </v:shape>
            </v:group>
            <v:group style="position:absolute;left:4609;top:7026;width:456;height:206" coordorigin="4609,7026" coordsize="456,206">
              <v:shape style="position:absolute;left:4609;top:7026;width:456;height:206" coordorigin="4609,7026" coordsize="456,206" path="m4609,7232l5065,7232,5065,7026,4609,7026,4609,7232e" filled="t" fillcolor="#FFFFFF" stroked="f">
                <v:path arrowok="t"/>
                <v:fill/>
              </v:shape>
            </v:group>
            <v:group style="position:absolute;left:5173;top:7011;width:108;height:185" coordorigin="5173,7011" coordsize="108,185">
              <v:shape style="position:absolute;left:5173;top:7011;width:108;height:185" coordorigin="5173,7011" coordsize="108,185" path="m5173,7196l5281,7196,5281,7011,5173,7011,5173,7196e" filled="t" fillcolor="#FFFFFF" stroked="f">
                <v:path arrowok="t"/>
                <v:fill/>
              </v:shape>
            </v:group>
            <v:group style="position:absolute;left:5754;top:7011;width:103;height:185" coordorigin="5754,7011" coordsize="103,185">
              <v:shape style="position:absolute;left:5754;top:7011;width:103;height:185" coordorigin="5754,7011" coordsize="103,185" path="m5754,7196l5857,7196,5857,7011,5754,7011,5754,7196e" filled="t" fillcolor="#FFFFFF" stroked="f">
                <v:path arrowok="t"/>
                <v:fill/>
              </v:shape>
            </v:group>
            <v:group style="position:absolute;left:5173;top:7237;width:684;height:2" coordorigin="5173,7237" coordsize="684,2">
              <v:shape style="position:absolute;left:5173;top:7237;width:684;height:2" coordorigin="5173,7237" coordsize="684,0" path="m5173,7237l5857,7237e" filled="f" stroked="t" strokeweight="4.18pt" strokecolor="#FFFFFF">
                <v:path arrowok="t"/>
              </v:shape>
            </v:group>
            <v:group style="position:absolute;left:5281;top:7011;width:473;height:185" coordorigin="5281,7011" coordsize="473,185">
              <v:shape style="position:absolute;left:5281;top:7011;width:473;height:185" coordorigin="5281,7011" coordsize="473,185" path="m5281,7196l5754,7196,5754,7011,5281,7011,5281,7196e" filled="t" fillcolor="#FFFFFF" stroked="f">
                <v:path arrowok="t"/>
                <v:fill/>
              </v:shape>
            </v:group>
            <v:group style="position:absolute;left:5862;top:7002;width:588;height:2" coordorigin="5862,7002" coordsize="588,2">
              <v:shape style="position:absolute;left:5862;top:7002;width:588;height:2" coordorigin="5862,7002" coordsize="588,0" path="m5862,7002l6450,7002e" filled="f" stroked="t" strokeweight="2.5pt" strokecolor="#FFFFFF">
                <v:path arrowok="t"/>
              </v:shape>
            </v:group>
            <v:group style="position:absolute;left:5862;top:7026;width:108;height:206" coordorigin="5862,7026" coordsize="108,206">
              <v:shape style="position:absolute;left:5862;top:7026;width:108;height:206" coordorigin="5862,7026" coordsize="108,206" path="m5862,7232l5970,7232,5970,7026,5862,7026,5862,7232e" filled="t" fillcolor="#FFFFFF" stroked="f">
                <v:path arrowok="t"/>
                <v:fill/>
              </v:shape>
            </v:group>
            <v:group style="position:absolute;left:6347;top:7026;width:103;height:206" coordorigin="6347,7026" coordsize="103,206">
              <v:shape style="position:absolute;left:6347;top:7026;width:103;height:206" coordorigin="6347,7026" coordsize="103,206" path="m6347,7232l6450,7232,6450,7026,6347,7026,6347,7232e" filled="t" fillcolor="#FFFFFF" stroked="f">
                <v:path arrowok="t"/>
                <v:fill/>
              </v:shape>
            </v:group>
            <v:group style="position:absolute;left:5970;top:7026;width:377;height:206" coordorigin="5970,7026" coordsize="377,206">
              <v:shape style="position:absolute;left:5970;top:7026;width:377;height:206" coordorigin="5970,7026" coordsize="377,206" path="m5970,7232l6347,7232,6347,7026,5970,7026,5970,7232e" filled="t" fillcolor="#FFFFFF" stroked="f">
                <v:path arrowok="t"/>
                <v:fill/>
              </v:shape>
            </v:group>
            <v:group style="position:absolute;left:6455;top:6995;width:4700;height:2" coordorigin="6455,6995" coordsize="4700,2">
              <v:shape style="position:absolute;left:6455;top:6995;width:4700;height:2" coordorigin="6455,6995" coordsize="4700,0" path="m6455,6995l11155,6995e" filled="f" stroked="t" strokeweight="1.78pt" strokecolor="#FFFFFF">
                <v:path arrowok="t"/>
              </v:shape>
            </v:group>
            <v:group style="position:absolute;left:6455;top:7011;width:108;height:185" coordorigin="6455,7011" coordsize="108,185">
              <v:shape style="position:absolute;left:6455;top:7011;width:108;height:185" coordorigin="6455,7011" coordsize="108,185" path="m6455,7196l6563,7196,6563,7011,6455,7011,6455,7196e" filled="t" fillcolor="#FFFFFF" stroked="f">
                <v:path arrowok="t"/>
                <v:fill/>
              </v:shape>
            </v:group>
            <v:group style="position:absolute;left:7624;top:7011;width:103;height:185" coordorigin="7624,7011" coordsize="103,185">
              <v:shape style="position:absolute;left:7624;top:7011;width:103;height:185" coordorigin="7624,7011" coordsize="103,185" path="m7624,7196l7727,7196,7727,7011,7624,7011,7624,7196e" filled="t" fillcolor="#FFFFFF" stroked="f">
                <v:path arrowok="t"/>
                <v:fill/>
              </v:shape>
            </v:group>
            <v:group style="position:absolute;left:6455;top:7195;width:2002;height:38" coordorigin="6455,7195" coordsize="2002,38">
              <v:shape style="position:absolute;left:6455;top:7195;width:2002;height:38" coordorigin="6455,7195" coordsize="2002,38" path="m6455,7233l8457,7233,8457,7195,6455,7195,6455,7233xe" filled="t" fillcolor="#FFFFFF" stroked="f">
                <v:path arrowok="t"/>
                <v:fill/>
              </v:shape>
            </v:group>
            <v:group style="position:absolute;left:6563;top:7011;width:1061;height:185" coordorigin="6563,7011" coordsize="1061,185">
              <v:shape style="position:absolute;left:6563;top:7011;width:1061;height:185" coordorigin="6563,7011" coordsize="1061,185" path="m6563,7196l7624,7196,7624,7011,6563,7011,6563,7196e" filled="t" fillcolor="#FFFFFF" stroked="f">
                <v:path arrowok="t"/>
                <v:fill/>
              </v:shape>
            </v:group>
            <v:group style="position:absolute;left:7732;top:7011;width:108;height:185" coordorigin="7732,7011" coordsize="108,185">
              <v:shape style="position:absolute;left:7732;top:7011;width:108;height:185" coordorigin="7732,7011" coordsize="108,185" path="m7732,7196l7840,7196,7840,7011,7732,7011,7732,7196e" filled="t" fillcolor="#FFFFFF" stroked="f">
                <v:path arrowok="t"/>
                <v:fill/>
              </v:shape>
            </v:group>
            <v:group style="position:absolute;left:8353;top:7011;width:103;height:185" coordorigin="8353,7011" coordsize="103,185">
              <v:shape style="position:absolute;left:8353;top:7011;width:103;height:185" coordorigin="8353,7011" coordsize="103,185" path="m8353,7196l8457,7196,8457,7011,8353,7011,8353,7196e" filled="t" fillcolor="#FFFFFF" stroked="f">
                <v:path arrowok="t"/>
                <v:fill/>
              </v:shape>
            </v:group>
            <v:group style="position:absolute;left:7840;top:7011;width:514;height:185" coordorigin="7840,7011" coordsize="514,185">
              <v:shape style="position:absolute;left:7840;top:7011;width:514;height:185" coordorigin="7840,7011" coordsize="514,185" path="m7840,7196l8353,7196,8353,7011,7840,7011,7840,7196e" filled="t" fillcolor="#FFFFFF" stroked="f">
                <v:path arrowok="t"/>
                <v:fill/>
              </v:shape>
            </v:group>
            <v:group style="position:absolute;left:8461;top:7002;width:108;height:206" coordorigin="8461,7002" coordsize="108,206">
              <v:shape style="position:absolute;left:8461;top:7002;width:108;height:206" coordorigin="8461,7002" coordsize="108,206" path="m8461,7208l8569,7208,8569,7002,8461,7002,8461,7208e" filled="t" fillcolor="#FFFFFF" stroked="f">
                <v:path arrowok="t"/>
                <v:fill/>
              </v:shape>
            </v:group>
            <v:group style="position:absolute;left:9079;top:7002;width:103;height:206" coordorigin="9079,7002" coordsize="103,206">
              <v:shape style="position:absolute;left:9079;top:7002;width:103;height:206" coordorigin="9079,7002" coordsize="103,206" path="m9079,7208l9182,7208,9182,7002,9079,7002,9079,7208e" filled="t" fillcolor="#FFFFFF" stroked="f">
                <v:path arrowok="t"/>
                <v:fill/>
              </v:shape>
            </v:group>
            <v:group style="position:absolute;left:8461;top:7207;width:1976;height:26" coordorigin="8461,7207" coordsize="1976,26">
              <v:shape style="position:absolute;left:8461;top:7207;width:1976;height:26" coordorigin="8461,7207" coordsize="1976,26" path="m8461,7233l10437,7233,10437,7207,8461,7207,8461,7233xe" filled="t" fillcolor="#FFFFFF" stroked="f">
                <v:path arrowok="t"/>
                <v:fill/>
              </v:shape>
            </v:group>
            <v:group style="position:absolute;left:8569;top:7002;width:509;height:206" coordorigin="8569,7002" coordsize="509,206">
              <v:shape style="position:absolute;left:8569;top:7002;width:509;height:206" coordorigin="8569,7002" coordsize="509,206" path="m8569,7208l9079,7208,9079,7002,8569,7002,8569,7208e" filled="t" fillcolor="#FFFFFF" stroked="f">
                <v:path arrowok="t"/>
                <v:fill/>
              </v:shape>
            </v:group>
            <v:group style="position:absolute;left:9187;top:7002;width:108;height:206" coordorigin="9187,7002" coordsize="108,206">
              <v:shape style="position:absolute;left:9187;top:7002;width:108;height:206" coordorigin="9187,7002" coordsize="108,206" path="m9187,7208l9295,7208,9295,7002,9187,7002,9187,7208e" filled="t" fillcolor="#FFFFFF" stroked="f">
                <v:path arrowok="t"/>
                <v:fill/>
              </v:shape>
            </v:group>
            <v:group style="position:absolute;left:9686;top:7002;width:103;height:206" coordorigin="9686,7002" coordsize="103,206">
              <v:shape style="position:absolute;left:9686;top:7002;width:103;height:206" coordorigin="9686,7002" coordsize="103,206" path="m9686,7208l9789,7208,9789,7002,9686,7002,9686,7208e" filled="t" fillcolor="#FFFFFF" stroked="f">
                <v:path arrowok="t"/>
                <v:fill/>
              </v:shape>
            </v:group>
            <v:group style="position:absolute;left:9295;top:7002;width:391;height:206" coordorigin="9295,7002" coordsize="391,206">
              <v:shape style="position:absolute;left:9295;top:7002;width:391;height:206" coordorigin="9295,7002" coordsize="391,206" path="m9295,7208l9686,7208,9686,7002,9295,7002,9295,7208e" filled="t" fillcolor="#FFFFFF" stroked="f">
                <v:path arrowok="t"/>
                <v:fill/>
              </v:shape>
            </v:group>
            <v:group style="position:absolute;left:9794;top:7002;width:108;height:206" coordorigin="9794,7002" coordsize="108,206">
              <v:shape style="position:absolute;left:9794;top:7002;width:108;height:206" coordorigin="9794,7002" coordsize="108,206" path="m9794,7208l9902,7208,9902,7002,9794,7002,9794,7208e" filled="t" fillcolor="#FFFFFF" stroked="f">
                <v:path arrowok="t"/>
                <v:fill/>
              </v:shape>
            </v:group>
            <v:group style="position:absolute;left:10334;top:7002;width:103;height:206" coordorigin="10334,7002" coordsize="103,206">
              <v:shape style="position:absolute;left:10334;top:7002;width:103;height:206" coordorigin="10334,7002" coordsize="103,206" path="m10334,7208l10437,7208,10437,7002,10334,7002,10334,7208e" filled="t" fillcolor="#FFFFFF" stroked="f">
                <v:path arrowok="t"/>
                <v:fill/>
              </v:shape>
            </v:group>
            <v:group style="position:absolute;left:9902;top:7002;width:432;height:206" coordorigin="9902,7002" coordsize="432,206">
              <v:shape style="position:absolute;left:9902;top:7002;width:432;height:206" coordorigin="9902,7002" coordsize="432,206" path="m9902,7208l10334,7208,10334,7002,9902,7002,9902,7208e" filled="t" fillcolor="#FFFFFF" stroked="f">
                <v:path arrowok="t"/>
                <v:fill/>
              </v:shape>
            </v:group>
            <v:group style="position:absolute;left:10442;top:7011;width:108;height:185" coordorigin="10442,7011" coordsize="108,185">
              <v:shape style="position:absolute;left:10442;top:7011;width:108;height:185" coordorigin="10442,7011" coordsize="108,185" path="m10442,7196l10550,7196,10550,7011,10442,7011,10442,7196e" filled="t" fillcolor="#FFFFFF" stroked="f">
                <v:path arrowok="t"/>
                <v:fill/>
              </v:shape>
            </v:group>
            <v:group style="position:absolute;left:11054;top:7011;width:101;height:185" coordorigin="11054,7011" coordsize="101,185">
              <v:shape style="position:absolute;left:11054;top:7011;width:101;height:185" coordorigin="11054,7011" coordsize="101,185" path="m11054,7196l11155,7196,11155,7011,11054,7011,11054,7196e" filled="t" fillcolor="#FFFFFF" stroked="f">
                <v:path arrowok="t"/>
                <v:fill/>
              </v:shape>
            </v:group>
            <v:group style="position:absolute;left:10442;top:7237;width:713;height:2" coordorigin="10442,7237" coordsize="713,2">
              <v:shape style="position:absolute;left:10442;top:7237;width:713;height:2" coordorigin="10442,7237" coordsize="713,0" path="m10442,7237l11155,7237e" filled="f" stroked="t" strokeweight="4.18pt" strokecolor="#FFFFFF">
                <v:path arrowok="t"/>
              </v:shape>
            </v:group>
            <v:group style="position:absolute;left:10550;top:7011;width:504;height:185" coordorigin="10550,7011" coordsize="504,185">
              <v:shape style="position:absolute;left:10550;top:7011;width:504;height:185" coordorigin="10550,7011" coordsize="504,185" path="m10550,7196l11054,7196,11054,7011,10550,7011,10550,7196e" filled="t" fillcolor="#FFFFFF" stroked="f">
                <v:path arrowok="t"/>
                <v:fill/>
              </v:shape>
            </v:group>
            <v:group style="position:absolute;left:715;top:6971;width:10452;height:2" coordorigin="715,6971" coordsize="10452,2">
              <v:shape style="position:absolute;left:715;top:6971;width:10452;height:2" coordorigin="715,6971" coordsize="10452,0" path="m715,6971l11167,6971e" filled="f" stroked="t" strokeweight=".58001pt" strokecolor="#000000">
                <v:path arrowok="t"/>
              </v:shape>
            </v:group>
            <v:group style="position:absolute;left:725;top:7266;width:1532;height:2" coordorigin="725,7266" coordsize="1532,2">
              <v:shape style="position:absolute;left:725;top:7266;width:1532;height:2" coordorigin="725,7266" coordsize="1532,0" path="m725,7266l2256,7266e" filled="f" stroked="t" strokeweight="2.5pt" strokecolor="#FFFFFF">
                <v:path arrowok="t"/>
              </v:shape>
            </v:group>
            <v:group style="position:absolute;left:725;top:7290;width:103;height:206" coordorigin="725,7290" coordsize="103,206">
              <v:shape style="position:absolute;left:725;top:7290;width:103;height:206" coordorigin="725,7290" coordsize="103,206" path="m725,7496l828,7496,828,7290,725,7290,725,7496e" filled="t" fillcolor="#FFFFFF" stroked="f">
                <v:path arrowok="t"/>
                <v:fill/>
              </v:shape>
            </v:group>
            <v:group style="position:absolute;left:2153;top:7290;width:103;height:206" coordorigin="2153,7290" coordsize="103,206">
              <v:shape style="position:absolute;left:2153;top:7290;width:103;height:206" coordorigin="2153,7290" coordsize="103,206" path="m2153,7496l2256,7496,2256,7290,2153,7290,2153,7496e" filled="t" fillcolor="#FFFFFF" stroked="f">
                <v:path arrowok="t"/>
                <v:fill/>
              </v:shape>
            </v:group>
            <v:group style="position:absolute;left:828;top:7290;width:1325;height:206" coordorigin="828,7290" coordsize="1325,206">
              <v:shape style="position:absolute;left:828;top:7290;width:1325;height:206" coordorigin="828,7290" coordsize="1325,206" path="m828,7496l2153,7496,2153,7290,828,7290,828,7496e" filled="t" fillcolor="#FFFFFF" stroked="f">
                <v:path arrowok="t"/>
                <v:fill/>
              </v:shape>
            </v:group>
            <v:group style="position:absolute;left:2261;top:7278;width:108;height:185" coordorigin="2261,7278" coordsize="108,185">
              <v:shape style="position:absolute;left:2261;top:7278;width:108;height:185" coordorigin="2261,7278" coordsize="108,185" path="m2261,7463l2369,7463,2369,7278,2261,7278,2261,7463e" filled="t" fillcolor="#FFFFFF" stroked="f">
                <v:path arrowok="t"/>
                <v:fill/>
              </v:shape>
            </v:group>
            <v:group style="position:absolute;left:2844;top:7278;width:103;height:185" coordorigin="2844,7278" coordsize="103,185">
              <v:shape style="position:absolute;left:2844;top:7278;width:103;height:185" coordorigin="2844,7278" coordsize="103,185" path="m2844,7463l2948,7463,2948,7278,2844,7278,2844,7463e" filled="t" fillcolor="#FFFFFF" stroked="f">
                <v:path arrowok="t"/>
                <v:fill/>
              </v:shape>
            </v:group>
            <v:group style="position:absolute;left:2261;top:7479;width:2235;height:2" coordorigin="2261,7479" coordsize="2235,2">
              <v:shape style="position:absolute;left:2261;top:7479;width:2235;height:2" coordorigin="2261,7479" coordsize="2235,0" path="m2261,7479l4496,7479e" filled="f" stroked="t" strokeweight="1.78pt" strokecolor="#FFFFFF">
                <v:path arrowok="t"/>
              </v:shape>
            </v:group>
            <v:group style="position:absolute;left:2369;top:7278;width:475;height:185" coordorigin="2369,7278" coordsize="475,185">
              <v:shape style="position:absolute;left:2369;top:7278;width:475;height:185" coordorigin="2369,7278" coordsize="475,185" path="m2369,7463l2844,7463,2844,7278,2369,7278,2369,7463e" filled="t" fillcolor="#FFFFFF" stroked="f">
                <v:path arrowok="t"/>
                <v:fill/>
              </v:shape>
            </v:group>
            <v:group style="position:absolute;left:2952;top:7266;width:108;height:206" coordorigin="2952,7266" coordsize="108,206">
              <v:shape style="position:absolute;left:2952;top:7266;width:108;height:206" coordorigin="2952,7266" coordsize="108,206" path="m2952,7472l3060,7472,3060,7266,2952,7266,2952,7472e" filled="t" fillcolor="#FFFFFF" stroked="f">
                <v:path arrowok="t"/>
                <v:fill/>
              </v:shape>
            </v:group>
            <v:group style="position:absolute;left:3528;top:7266;width:103;height:206" coordorigin="3528,7266" coordsize="103,206">
              <v:shape style="position:absolute;left:3528;top:7266;width:103;height:206" coordorigin="3528,7266" coordsize="103,206" path="m3528,7472l3632,7472,3632,7266,3528,7266,3528,7472e" filled="t" fillcolor="#FFFFFF" stroked="f">
                <v:path arrowok="t"/>
                <v:fill/>
              </v:shape>
            </v:group>
            <v:group style="position:absolute;left:3060;top:7266;width:468;height:206" coordorigin="3060,7266" coordsize="468,206">
              <v:shape style="position:absolute;left:3060;top:7266;width:468;height:206" coordorigin="3060,7266" coordsize="468,206" path="m3060,7472l3528,7472,3528,7266,3060,7266,3060,7472e" filled="t" fillcolor="#FFFFFF" stroked="f">
                <v:path arrowok="t"/>
                <v:fill/>
              </v:shape>
            </v:group>
            <v:group style="position:absolute;left:3636;top:7278;width:108;height:185" coordorigin="3636,7278" coordsize="108,185">
              <v:shape style="position:absolute;left:3636;top:7278;width:108;height:185" coordorigin="3636,7278" coordsize="108,185" path="m3636,7463l3744,7463,3744,7278,3636,7278,3636,7463e" filled="t" fillcolor="#FFFFFF" stroked="f">
                <v:path arrowok="t"/>
                <v:fill/>
              </v:shape>
            </v:group>
            <v:group style="position:absolute;left:4393;top:7278;width:103;height:185" coordorigin="4393,7278" coordsize="103,185">
              <v:shape style="position:absolute;left:4393;top:7278;width:103;height:185" coordorigin="4393,7278" coordsize="103,185" path="m4393,7463l4496,7463,4496,7278,4393,7278,4393,7463e" filled="t" fillcolor="#FFFFFF" stroked="f">
                <v:path arrowok="t"/>
                <v:fill/>
              </v:shape>
            </v:group>
            <v:group style="position:absolute;left:3744;top:7278;width:648;height:185" coordorigin="3744,7278" coordsize="648,185">
              <v:shape style="position:absolute;left:3744;top:7278;width:648;height:185" coordorigin="3744,7278" coordsize="648,185" path="m3744,7463l4393,7463,4393,7278,3744,7278,3744,7463e" filled="t" fillcolor="#FFFFFF" stroked="f">
                <v:path arrowok="t"/>
                <v:fill/>
              </v:shape>
            </v:group>
            <v:group style="position:absolute;left:4501;top:7266;width:667;height:2" coordorigin="4501,7266" coordsize="667,2">
              <v:shape style="position:absolute;left:4501;top:7266;width:667;height:2" coordorigin="4501,7266" coordsize="667,0" path="m4501,7266l5168,7266e" filled="f" stroked="t" strokeweight="2.5pt" strokecolor="#FFFFFF">
                <v:path arrowok="t"/>
              </v:shape>
            </v:group>
            <v:group style="position:absolute;left:4501;top:7290;width:108;height:206" coordorigin="4501,7290" coordsize="108,206">
              <v:shape style="position:absolute;left:4501;top:7290;width:108;height:206" coordorigin="4501,7290" coordsize="108,206" path="m4501,7496l4609,7496,4609,7290,4501,7290,4501,7496e" filled="t" fillcolor="#FFFFFF" stroked="f">
                <v:path arrowok="t"/>
                <v:fill/>
              </v:shape>
            </v:group>
            <v:group style="position:absolute;left:5065;top:7290;width:103;height:206" coordorigin="5065,7290" coordsize="103,206">
              <v:shape style="position:absolute;left:5065;top:7290;width:103;height:206" coordorigin="5065,7290" coordsize="103,206" path="m5065,7496l5168,7496,5168,7290,5065,7290,5065,7496e" filled="t" fillcolor="#FFFFFF" stroked="f">
                <v:path arrowok="t"/>
                <v:fill/>
              </v:shape>
            </v:group>
            <v:group style="position:absolute;left:4609;top:7290;width:456;height:206" coordorigin="4609,7290" coordsize="456,206">
              <v:shape style="position:absolute;left:4609;top:7290;width:456;height:206" coordorigin="4609,7290" coordsize="456,206" path="m4609,7496l5065,7496,5065,7290,4609,7290,4609,7496e" filled="t" fillcolor="#FFFFFF" stroked="f">
                <v:path arrowok="t"/>
                <v:fill/>
              </v:shape>
            </v:group>
            <v:group style="position:absolute;left:5173;top:7278;width:108;height:185" coordorigin="5173,7278" coordsize="108,185">
              <v:shape style="position:absolute;left:5173;top:7278;width:108;height:185" coordorigin="5173,7278" coordsize="108,185" path="m5173,7463l5281,7463,5281,7278,5173,7278,5173,7463e" filled="t" fillcolor="#FFFFFF" stroked="f">
                <v:path arrowok="t"/>
                <v:fill/>
              </v:shape>
            </v:group>
            <v:group style="position:absolute;left:5754;top:7278;width:103;height:185" coordorigin="5754,7278" coordsize="103,185">
              <v:shape style="position:absolute;left:5754;top:7278;width:103;height:185" coordorigin="5754,7278" coordsize="103,185" path="m5754,7463l5857,7463,5857,7278,5754,7278,5754,7463e" filled="t" fillcolor="#FFFFFF" stroked="f">
                <v:path arrowok="t"/>
                <v:fill/>
              </v:shape>
            </v:group>
            <v:group style="position:absolute;left:5173;top:7502;width:684;height:2" coordorigin="5173,7502" coordsize="684,2">
              <v:shape style="position:absolute;left:5173;top:7502;width:684;height:2" coordorigin="5173,7502" coordsize="684,0" path="m5173,7502l5857,7502e" filled="f" stroked="t" strokeweight="4.060000pt" strokecolor="#FFFFFF">
                <v:path arrowok="t"/>
              </v:shape>
            </v:group>
            <v:group style="position:absolute;left:5281;top:7278;width:473;height:185" coordorigin="5281,7278" coordsize="473,185">
              <v:shape style="position:absolute;left:5281;top:7278;width:473;height:185" coordorigin="5281,7278" coordsize="473,185" path="m5281,7463l5754,7463,5754,7278,5281,7278,5281,7463e" filled="t" fillcolor="#FFFFFF" stroked="f">
                <v:path arrowok="t"/>
                <v:fill/>
              </v:shape>
            </v:group>
            <v:group style="position:absolute;left:5862;top:7266;width:588;height:2" coordorigin="5862,7266" coordsize="588,2">
              <v:shape style="position:absolute;left:5862;top:7266;width:588;height:2" coordorigin="5862,7266" coordsize="588,0" path="m5862,7266l6450,7266e" filled="f" stroked="t" strokeweight="2.5pt" strokecolor="#FFFFFF">
                <v:path arrowok="t"/>
              </v:shape>
            </v:group>
            <v:group style="position:absolute;left:5862;top:7290;width:108;height:206" coordorigin="5862,7290" coordsize="108,206">
              <v:shape style="position:absolute;left:5862;top:7290;width:108;height:206" coordorigin="5862,7290" coordsize="108,206" path="m5862,7496l5970,7496,5970,7290,5862,7290,5862,7496e" filled="t" fillcolor="#FFFFFF" stroked="f">
                <v:path arrowok="t"/>
                <v:fill/>
              </v:shape>
            </v:group>
            <v:group style="position:absolute;left:6347;top:7290;width:103;height:206" coordorigin="6347,7290" coordsize="103,206">
              <v:shape style="position:absolute;left:6347;top:7290;width:103;height:206" coordorigin="6347,7290" coordsize="103,206" path="m6347,7496l6450,7496,6450,7290,6347,7290,6347,7496e" filled="t" fillcolor="#FFFFFF" stroked="f">
                <v:path arrowok="t"/>
                <v:fill/>
              </v:shape>
            </v:group>
            <v:group style="position:absolute;left:5970;top:7290;width:377;height:206" coordorigin="5970,7290" coordsize="377,206">
              <v:shape style="position:absolute;left:5970;top:7290;width:377;height:206" coordorigin="5970,7290" coordsize="377,206" path="m5970,7496l6347,7496,6347,7290,5970,7290,5970,7496e" filled="t" fillcolor="#FFFFFF" stroked="f">
                <v:path arrowok="t"/>
                <v:fill/>
              </v:shape>
            </v:group>
            <v:group style="position:absolute;left:6455;top:7241;width:2002;height:38" coordorigin="6455,7241" coordsize="2002,38">
              <v:shape style="position:absolute;left:6455;top:7241;width:2002;height:38" coordorigin="6455,7241" coordsize="2002,38" path="m6455,7279l8457,7279,8457,7241,6455,7241,6455,7279xe" filled="t" fillcolor="#FFFFFF" stroked="f">
                <v:path arrowok="t"/>
                <v:fill/>
              </v:shape>
            </v:group>
            <v:group style="position:absolute;left:6455;top:7278;width:108;height:185" coordorigin="6455,7278" coordsize="108,185">
              <v:shape style="position:absolute;left:6455;top:7278;width:108;height:185" coordorigin="6455,7278" coordsize="108,185" path="m6455,7463l6563,7463,6563,7278,6455,7278,6455,7463e" filled="t" fillcolor="#FFFFFF" stroked="f">
                <v:path arrowok="t"/>
                <v:fill/>
              </v:shape>
            </v:group>
            <v:group style="position:absolute;left:7624;top:7278;width:103;height:185" coordorigin="7624,7278" coordsize="103,185">
              <v:shape style="position:absolute;left:7624;top:7278;width:103;height:185" coordorigin="7624,7278" coordsize="103,185" path="m7624,7463l7727,7463,7727,7278,7624,7278,7624,7463e" filled="t" fillcolor="#FFFFFF" stroked="f">
                <v:path arrowok="t"/>
                <v:fill/>
              </v:shape>
            </v:group>
            <v:group style="position:absolute;left:6455;top:7479;width:4700;height:2" coordorigin="6455,7479" coordsize="4700,2">
              <v:shape style="position:absolute;left:6455;top:7479;width:4700;height:2" coordorigin="6455,7479" coordsize="4700,0" path="m6455,7479l11155,7479e" filled="f" stroked="t" strokeweight="1.78pt" strokecolor="#FFFFFF">
                <v:path arrowok="t"/>
              </v:shape>
            </v:group>
            <v:group style="position:absolute;left:6563;top:7278;width:1061;height:185" coordorigin="6563,7278" coordsize="1061,185">
              <v:shape style="position:absolute;left:6563;top:7278;width:1061;height:185" coordorigin="6563,7278" coordsize="1061,185" path="m6563,7463l7624,7463,7624,7278,6563,7278,6563,7463e" filled="t" fillcolor="#FFFFFF" stroked="f">
                <v:path arrowok="t"/>
                <v:fill/>
              </v:shape>
            </v:group>
            <v:group style="position:absolute;left:7732;top:7278;width:108;height:185" coordorigin="7732,7278" coordsize="108,185">
              <v:shape style="position:absolute;left:7732;top:7278;width:108;height:185" coordorigin="7732,7278" coordsize="108,185" path="m7732,7463l7840,7463,7840,7278,7732,7278,7732,7463e" filled="t" fillcolor="#FFFFFF" stroked="f">
                <v:path arrowok="t"/>
                <v:fill/>
              </v:shape>
            </v:group>
            <v:group style="position:absolute;left:8353;top:7278;width:103;height:185" coordorigin="8353,7278" coordsize="103,185">
              <v:shape style="position:absolute;left:8353;top:7278;width:103;height:185" coordorigin="8353,7278" coordsize="103,185" path="m8353,7463l8457,7463,8457,7278,8353,7278,8353,7463e" filled="t" fillcolor="#FFFFFF" stroked="f">
                <v:path arrowok="t"/>
                <v:fill/>
              </v:shape>
            </v:group>
            <v:group style="position:absolute;left:7840;top:7278;width:514;height:185" coordorigin="7840,7278" coordsize="514,185">
              <v:shape style="position:absolute;left:7840;top:7278;width:514;height:185" coordorigin="7840,7278" coordsize="514,185" path="m7840,7463l8353,7463,8353,7278,7840,7278,7840,7463e" filled="t" fillcolor="#FFFFFF" stroked="f">
                <v:path arrowok="t"/>
                <v:fill/>
              </v:shape>
            </v:group>
            <v:group style="position:absolute;left:8461;top:7241;width:1976;height:26" coordorigin="8461,7241" coordsize="1976,26">
              <v:shape style="position:absolute;left:8461;top:7241;width:1976;height:26" coordorigin="8461,7241" coordsize="1976,26" path="m8461,7267l10437,7267,10437,7241,8461,7241,8461,7267xe" filled="t" fillcolor="#FFFFFF" stroked="f">
                <v:path arrowok="t"/>
                <v:fill/>
              </v:shape>
            </v:group>
            <v:group style="position:absolute;left:8461;top:7266;width:108;height:206" coordorigin="8461,7266" coordsize="108,206">
              <v:shape style="position:absolute;left:8461;top:7266;width:108;height:206" coordorigin="8461,7266" coordsize="108,206" path="m8461,7472l8569,7472,8569,7266,8461,7266,8461,7472e" filled="t" fillcolor="#FFFFFF" stroked="f">
                <v:path arrowok="t"/>
                <v:fill/>
              </v:shape>
            </v:group>
            <v:group style="position:absolute;left:9079;top:7266;width:103;height:206" coordorigin="9079,7266" coordsize="103,206">
              <v:shape style="position:absolute;left:9079;top:7266;width:103;height:206" coordorigin="9079,7266" coordsize="103,206" path="m9079,7472l9182,7472,9182,7266,9079,7266,9079,7472e" filled="t" fillcolor="#FFFFFF" stroked="f">
                <v:path arrowok="t"/>
                <v:fill/>
              </v:shape>
            </v:group>
            <v:group style="position:absolute;left:8569;top:7266;width:509;height:206" coordorigin="8569,7266" coordsize="509,206">
              <v:shape style="position:absolute;left:8569;top:7266;width:509;height:206" coordorigin="8569,7266" coordsize="509,206" path="m8569,7472l9079,7472,9079,7266,8569,7266,8569,7472e" filled="t" fillcolor="#FFFFFF" stroked="f">
                <v:path arrowok="t"/>
                <v:fill/>
              </v:shape>
            </v:group>
            <v:group style="position:absolute;left:9187;top:7266;width:108;height:206" coordorigin="9187,7266" coordsize="108,206">
              <v:shape style="position:absolute;left:9187;top:7266;width:108;height:206" coordorigin="9187,7266" coordsize="108,206" path="m9187,7472l9295,7472,9295,7266,9187,7266,9187,7472e" filled="t" fillcolor="#FFFFFF" stroked="f">
                <v:path arrowok="t"/>
                <v:fill/>
              </v:shape>
            </v:group>
            <v:group style="position:absolute;left:9686;top:7266;width:103;height:206" coordorigin="9686,7266" coordsize="103,206">
              <v:shape style="position:absolute;left:9686;top:7266;width:103;height:206" coordorigin="9686,7266" coordsize="103,206" path="m9686,7472l9789,7472,9789,7266,9686,7266,9686,7472e" filled="t" fillcolor="#FFFFFF" stroked="f">
                <v:path arrowok="t"/>
                <v:fill/>
              </v:shape>
            </v:group>
            <v:group style="position:absolute;left:9295;top:7266;width:391;height:206" coordorigin="9295,7266" coordsize="391,206">
              <v:shape style="position:absolute;left:9295;top:7266;width:391;height:206" coordorigin="9295,7266" coordsize="391,206" path="m9295,7472l9686,7472,9686,7266,9295,7266,9295,7472e" filled="t" fillcolor="#FFFFFF" stroked="f">
                <v:path arrowok="t"/>
                <v:fill/>
              </v:shape>
            </v:group>
            <v:group style="position:absolute;left:9794;top:7266;width:108;height:206" coordorigin="9794,7266" coordsize="108,206">
              <v:shape style="position:absolute;left:9794;top:7266;width:108;height:206" coordorigin="9794,7266" coordsize="108,206" path="m9794,7472l9902,7472,9902,7266,9794,7266,9794,7472e" filled="t" fillcolor="#FFFFFF" stroked="f">
                <v:path arrowok="t"/>
                <v:fill/>
              </v:shape>
            </v:group>
            <v:group style="position:absolute;left:10334;top:7266;width:103;height:206" coordorigin="10334,7266" coordsize="103,206">
              <v:shape style="position:absolute;left:10334;top:7266;width:103;height:206" coordorigin="10334,7266" coordsize="103,206" path="m10334,7472l10437,7472,10437,7266,10334,7266,10334,7472e" filled="t" fillcolor="#FFFFFF" stroked="f">
                <v:path arrowok="t"/>
                <v:fill/>
              </v:shape>
            </v:group>
            <v:group style="position:absolute;left:9902;top:7266;width:432;height:206" coordorigin="9902,7266" coordsize="432,206">
              <v:shape style="position:absolute;left:9902;top:7266;width:432;height:206" coordorigin="9902,7266" coordsize="432,206" path="m9902,7472l10334,7472,10334,7266,9902,7266,9902,7472e" filled="t" fillcolor="#FFFFFF" stroked="f">
                <v:path arrowok="t"/>
                <v:fill/>
              </v:shape>
            </v:group>
            <v:group style="position:absolute;left:10442;top:7278;width:108;height:185" coordorigin="10442,7278" coordsize="108,185">
              <v:shape style="position:absolute;left:10442;top:7278;width:108;height:185" coordorigin="10442,7278" coordsize="108,185" path="m10442,7463l10550,7463,10550,7278,10442,7278,10442,7463e" filled="t" fillcolor="#FFFFFF" stroked="f">
                <v:path arrowok="t"/>
                <v:fill/>
              </v:shape>
            </v:group>
            <v:group style="position:absolute;left:11054;top:7278;width:101;height:185" coordorigin="11054,7278" coordsize="101,185">
              <v:shape style="position:absolute;left:11054;top:7278;width:101;height:185" coordorigin="11054,7278" coordsize="101,185" path="m11054,7463l11155,7463,11155,7278,11054,7278,11054,7463e" filled="t" fillcolor="#FFFFFF" stroked="f">
                <v:path arrowok="t"/>
                <v:fill/>
              </v:shape>
            </v:group>
            <v:group style="position:absolute;left:10550;top:7278;width:504;height:185" coordorigin="10550,7278" coordsize="504,185">
              <v:shape style="position:absolute;left:10550;top:7278;width:504;height:185" coordorigin="10550,7278" coordsize="504,185" path="m10550,7463l11054,7463,11054,7278,10550,7278,10550,7463e" filled="t" fillcolor="#FFFFFF" stroked="f">
                <v:path arrowok="t"/>
                <v:fill/>
              </v:shape>
            </v:group>
            <v:group style="position:absolute;left:715;top:7237;width:10452;height:2" coordorigin="715,7237" coordsize="10452,2">
              <v:shape style="position:absolute;left:715;top:7237;width:10452;height:2" coordorigin="715,7237" coordsize="10452,0" path="m715,7237l11167,7237e" filled="f" stroked="t" strokeweight=".58001pt" strokecolor="#000000">
                <v:path arrowok="t"/>
              </v:shape>
            </v:group>
            <v:group style="position:absolute;left:725;top:7530;width:1532;height:2" coordorigin="725,7530" coordsize="1532,2">
              <v:shape style="position:absolute;left:725;top:7530;width:1532;height:2" coordorigin="725,7530" coordsize="1532,0" path="m725,7530l2256,7530e" filled="f" stroked="t" strokeweight="2.5pt" strokecolor="#FFFFFF">
                <v:path arrowok="t"/>
              </v:shape>
            </v:group>
            <v:group style="position:absolute;left:725;top:7554;width:103;height:209" coordorigin="725,7554" coordsize="103,209">
              <v:shape style="position:absolute;left:725;top:7554;width:103;height:209" coordorigin="725,7554" coordsize="103,209" path="m725,7763l828,7763,828,7554,725,7554,725,7763e" filled="t" fillcolor="#FFFFFF" stroked="f">
                <v:path arrowok="t"/>
                <v:fill/>
              </v:shape>
            </v:group>
            <v:group style="position:absolute;left:2153;top:7554;width:103;height:209" coordorigin="2153,7554" coordsize="103,209">
              <v:shape style="position:absolute;left:2153;top:7554;width:103;height:209" coordorigin="2153,7554" coordsize="103,209" path="m2153,7763l2256,7763,2256,7554,2153,7554,2153,7763e" filled="t" fillcolor="#FFFFFF" stroked="f">
                <v:path arrowok="t"/>
                <v:fill/>
              </v:shape>
            </v:group>
            <v:group style="position:absolute;left:828;top:7554;width:1325;height:209" coordorigin="828,7554" coordsize="1325,209">
              <v:shape style="position:absolute;left:828;top:7554;width:1325;height:209" coordorigin="828,7554" coordsize="1325,209" path="m828,7763l2153,7763,2153,7554,828,7554,828,7763e" filled="t" fillcolor="#FFFFFF" stroked="f">
                <v:path arrowok="t"/>
                <v:fill/>
              </v:shape>
            </v:group>
            <v:group style="position:absolute;left:2261;top:7524;width:686;height:2" coordorigin="2261,7524" coordsize="686,2">
              <v:shape style="position:absolute;left:2261;top:7524;width:686;height:2" coordorigin="2261,7524" coordsize="686,0" path="m2261,7524l2948,7524e" filled="f" stroked="t" strokeweight="1.9pt" strokecolor="#FFFFFF">
                <v:path arrowok="t"/>
              </v:shape>
            </v:group>
            <v:group style="position:absolute;left:2261;top:7542;width:108;height:185" coordorigin="2261,7542" coordsize="108,185">
              <v:shape style="position:absolute;left:2261;top:7542;width:108;height:185" coordorigin="2261,7542" coordsize="108,185" path="m2261,7727l2369,7727,2369,7542,2261,7542,2261,7727e" filled="t" fillcolor="#FFFFFF" stroked="f">
                <v:path arrowok="t"/>
                <v:fill/>
              </v:shape>
            </v:group>
            <v:group style="position:absolute;left:2844;top:7542;width:103;height:185" coordorigin="2844,7542" coordsize="103,185">
              <v:shape style="position:absolute;left:2844;top:7542;width:103;height:185" coordorigin="2844,7542" coordsize="103,185" path="m2844,7727l2948,7727,2948,7542,2844,7542,2844,7727e" filled="t" fillcolor="#FFFFFF" stroked="f">
                <v:path arrowok="t"/>
                <v:fill/>
              </v:shape>
            </v:group>
            <v:group style="position:absolute;left:2261;top:7726;width:686;height:38" coordorigin="2261,7726" coordsize="686,38">
              <v:shape style="position:absolute;left:2261;top:7726;width:686;height:38" coordorigin="2261,7726" coordsize="686,38" path="m2261,7764l2948,7764,2948,7726,2261,7726,2261,7764xe" filled="t" fillcolor="#FFFFFF" stroked="f">
                <v:path arrowok="t"/>
                <v:fill/>
              </v:shape>
            </v:group>
            <v:group style="position:absolute;left:2369;top:7542;width:475;height:185" coordorigin="2369,7542" coordsize="475,185">
              <v:shape style="position:absolute;left:2369;top:7542;width:475;height:185" coordorigin="2369,7542" coordsize="475,185" path="m2369,7727l2844,7727,2844,7542,2369,7542,2369,7727e" filled="t" fillcolor="#FFFFFF" stroked="f">
                <v:path arrowok="t"/>
                <v:fill/>
              </v:shape>
            </v:group>
            <v:group style="position:absolute;left:2952;top:7518;width:679;height:2" coordorigin="2952,7518" coordsize="679,2">
              <v:shape style="position:absolute;left:2952;top:7518;width:679;height:2" coordorigin="2952,7518" coordsize="679,0" path="m2952,7518l3632,7518e" filled="f" stroked="t" strokeweight="1.3pt" strokecolor="#FFFFFF">
                <v:path arrowok="t"/>
              </v:shape>
            </v:group>
            <v:group style="position:absolute;left:2952;top:7530;width:108;height:209" coordorigin="2952,7530" coordsize="108,209">
              <v:shape style="position:absolute;left:2952;top:7530;width:108;height:209" coordorigin="2952,7530" coordsize="108,209" path="m2952,7739l3060,7739,3060,7530,2952,7530,2952,7739e" filled="t" fillcolor="#FFFFFF" stroked="f">
                <v:path arrowok="t"/>
                <v:fill/>
              </v:shape>
            </v:group>
            <v:group style="position:absolute;left:3528;top:7530;width:103;height:209" coordorigin="3528,7530" coordsize="103,209">
              <v:shape style="position:absolute;left:3528;top:7530;width:103;height:209" coordorigin="3528,7530" coordsize="103,209" path="m3528,7739l3632,7739,3632,7530,3528,7530,3528,7739e" filled="t" fillcolor="#FFFFFF" stroked="f">
                <v:path arrowok="t"/>
                <v:fill/>
              </v:shape>
            </v:group>
            <v:group style="position:absolute;left:2952;top:7738;width:679;height:26" coordorigin="2952,7738" coordsize="679,26">
              <v:shape style="position:absolute;left:2952;top:7738;width:679;height:26" coordorigin="2952,7738" coordsize="679,26" path="m2952,7764l3632,7764,3632,7738,2952,7738,2952,7764xe" filled="t" fillcolor="#FFFFFF" stroked="f">
                <v:path arrowok="t"/>
                <v:fill/>
              </v:shape>
            </v:group>
            <v:group style="position:absolute;left:3060;top:7530;width:468;height:209" coordorigin="3060,7530" coordsize="468,209">
              <v:shape style="position:absolute;left:3060;top:7530;width:468;height:209" coordorigin="3060,7530" coordsize="468,209" path="m3060,7739l3528,7739,3528,7530,3060,7530,3060,7739e" filled="t" fillcolor="#FFFFFF" stroked="f">
                <v:path arrowok="t"/>
                <v:fill/>
              </v:shape>
            </v:group>
            <v:group style="position:absolute;left:3636;top:7524;width:860;height:2" coordorigin="3636,7524" coordsize="860,2">
              <v:shape style="position:absolute;left:3636;top:7524;width:860;height:2" coordorigin="3636,7524" coordsize="860,0" path="m3636,7524l4496,7524e" filled="f" stroked="t" strokeweight="1.9pt" strokecolor="#FFFFFF">
                <v:path arrowok="t"/>
              </v:shape>
            </v:group>
            <v:group style="position:absolute;left:3636;top:7542;width:108;height:185" coordorigin="3636,7542" coordsize="108,185">
              <v:shape style="position:absolute;left:3636;top:7542;width:108;height:185" coordorigin="3636,7542" coordsize="108,185" path="m3636,7727l3744,7727,3744,7542,3636,7542,3636,7727e" filled="t" fillcolor="#FFFFFF" stroked="f">
                <v:path arrowok="t"/>
                <v:fill/>
              </v:shape>
            </v:group>
            <v:group style="position:absolute;left:4393;top:7542;width:103;height:185" coordorigin="4393,7542" coordsize="103,185">
              <v:shape style="position:absolute;left:4393;top:7542;width:103;height:185" coordorigin="4393,7542" coordsize="103,185" path="m4393,7727l4496,7727,4496,7542,4393,7542,4393,7727e" filled="t" fillcolor="#FFFFFF" stroked="f">
                <v:path arrowok="t"/>
                <v:fill/>
              </v:shape>
            </v:group>
            <v:group style="position:absolute;left:3636;top:7726;width:860;height:38" coordorigin="3636,7726" coordsize="860,38">
              <v:shape style="position:absolute;left:3636;top:7726;width:860;height:38" coordorigin="3636,7726" coordsize="860,38" path="m3636,7764l4496,7764,4496,7726,3636,7726,3636,7764xe" filled="t" fillcolor="#FFFFFF" stroked="f">
                <v:path arrowok="t"/>
                <v:fill/>
              </v:shape>
            </v:group>
            <v:group style="position:absolute;left:3744;top:7542;width:648;height:185" coordorigin="3744,7542" coordsize="648,185">
              <v:shape style="position:absolute;left:3744;top:7542;width:648;height:185" coordorigin="3744,7542" coordsize="648,185" path="m3744,7727l4393,7727,4393,7542,3744,7542,3744,7727e" filled="t" fillcolor="#FFFFFF" stroked="f">
                <v:path arrowok="t"/>
                <v:fill/>
              </v:shape>
            </v:group>
            <v:group style="position:absolute;left:4501;top:7530;width:667;height:2" coordorigin="4501,7530" coordsize="667,2">
              <v:shape style="position:absolute;left:4501;top:7530;width:667;height:2" coordorigin="4501,7530" coordsize="667,0" path="m4501,7530l5168,7530e" filled="f" stroked="t" strokeweight="2.5pt" strokecolor="#FFFFFF">
                <v:path arrowok="t"/>
              </v:shape>
            </v:group>
            <v:group style="position:absolute;left:4501;top:7554;width:108;height:209" coordorigin="4501,7554" coordsize="108,209">
              <v:shape style="position:absolute;left:4501;top:7554;width:108;height:209" coordorigin="4501,7554" coordsize="108,209" path="m4501,7763l4609,7763,4609,7554,4501,7554,4501,7763e" filled="t" fillcolor="#FFFFFF" stroked="f">
                <v:path arrowok="t"/>
                <v:fill/>
              </v:shape>
            </v:group>
            <v:group style="position:absolute;left:5065;top:7554;width:103;height:209" coordorigin="5065,7554" coordsize="103,209">
              <v:shape style="position:absolute;left:5065;top:7554;width:103;height:209" coordorigin="5065,7554" coordsize="103,209" path="m5065,7763l5168,7763,5168,7554,5065,7554,5065,7763e" filled="t" fillcolor="#FFFFFF" stroked="f">
                <v:path arrowok="t"/>
                <v:fill/>
              </v:shape>
            </v:group>
            <v:group style="position:absolute;left:4609;top:7554;width:456;height:209" coordorigin="4609,7554" coordsize="456,209">
              <v:shape style="position:absolute;left:4609;top:7554;width:456;height:209" coordorigin="4609,7554" coordsize="456,209" path="m4609,7763l5065,7763,5065,7554,4609,7554,4609,7763e" filled="t" fillcolor="#FFFFFF" stroked="f">
                <v:path arrowok="t"/>
                <v:fill/>
              </v:shape>
            </v:group>
            <v:group style="position:absolute;left:5173;top:7542;width:108;height:185" coordorigin="5173,7542" coordsize="108,185">
              <v:shape style="position:absolute;left:5173;top:7542;width:108;height:185" coordorigin="5173,7542" coordsize="108,185" path="m5173,7727l5281,7727,5281,7542,5173,7542,5173,7727e" filled="t" fillcolor="#FFFFFF" stroked="f">
                <v:path arrowok="t"/>
                <v:fill/>
              </v:shape>
            </v:group>
            <v:group style="position:absolute;left:5754;top:7542;width:103;height:185" coordorigin="5754,7542" coordsize="103,185">
              <v:shape style="position:absolute;left:5754;top:7542;width:103;height:185" coordorigin="5754,7542" coordsize="103,185" path="m5754,7727l5857,7727,5857,7542,5754,7542,5754,7727e" filled="t" fillcolor="#FFFFFF" stroked="f">
                <v:path arrowok="t"/>
                <v:fill/>
              </v:shape>
            </v:group>
            <v:group style="position:absolute;left:5173;top:7726;width:684;height:38" coordorigin="5173,7726" coordsize="684,38">
              <v:shape style="position:absolute;left:5173;top:7726;width:684;height:38" coordorigin="5173,7726" coordsize="684,38" path="m5173,7764l5857,7764,5857,7726,5173,7726,5173,7764xe" filled="t" fillcolor="#FFFFFF" stroked="f">
                <v:path arrowok="t"/>
                <v:fill/>
              </v:shape>
            </v:group>
            <v:group style="position:absolute;left:5281;top:7542;width:473;height:185" coordorigin="5281,7542" coordsize="473,185">
              <v:shape style="position:absolute;left:5281;top:7542;width:473;height:185" coordorigin="5281,7542" coordsize="473,185" path="m5281,7727l5754,7727,5754,7542,5281,7542,5281,7727e" filled="t" fillcolor="#FFFFFF" stroked="f">
                <v:path arrowok="t"/>
                <v:fill/>
              </v:shape>
            </v:group>
            <v:group style="position:absolute;left:5862;top:7530;width:588;height:2" coordorigin="5862,7530" coordsize="588,2">
              <v:shape style="position:absolute;left:5862;top:7530;width:588;height:2" coordorigin="5862,7530" coordsize="588,0" path="m5862,7530l6450,7530e" filled="f" stroked="t" strokeweight="2.5pt" strokecolor="#FFFFFF">
                <v:path arrowok="t"/>
              </v:shape>
            </v:group>
            <v:group style="position:absolute;left:5862;top:7554;width:108;height:209" coordorigin="5862,7554" coordsize="108,209">
              <v:shape style="position:absolute;left:5862;top:7554;width:108;height:209" coordorigin="5862,7554" coordsize="108,209" path="m5862,7763l5970,7763,5970,7554,5862,7554,5862,7763e" filled="t" fillcolor="#FFFFFF" stroked="f">
                <v:path arrowok="t"/>
                <v:fill/>
              </v:shape>
            </v:group>
            <v:group style="position:absolute;left:6347;top:7554;width:103;height:209" coordorigin="6347,7554" coordsize="103,209">
              <v:shape style="position:absolute;left:6347;top:7554;width:103;height:209" coordorigin="6347,7554" coordsize="103,209" path="m6347,7763l6450,7763,6450,7554,6347,7554,6347,7763e" filled="t" fillcolor="#FFFFFF" stroked="f">
                <v:path arrowok="t"/>
                <v:fill/>
              </v:shape>
            </v:group>
            <v:group style="position:absolute;left:5970;top:7554;width:377;height:209" coordorigin="5970,7554" coordsize="377,209">
              <v:shape style="position:absolute;left:5970;top:7554;width:377;height:209" coordorigin="5970,7554" coordsize="377,209" path="m5970,7763l6347,7763,6347,7554,5970,7554,5970,7763e" filled="t" fillcolor="#FFFFFF" stroked="f">
                <v:path arrowok="t"/>
                <v:fill/>
              </v:shape>
            </v:group>
            <v:group style="position:absolute;left:6455;top:7524;width:2002;height:2" coordorigin="6455,7524" coordsize="2002,2">
              <v:shape style="position:absolute;left:6455;top:7524;width:2002;height:2" coordorigin="6455,7524" coordsize="2002,0" path="m6455,7524l8457,7524e" filled="f" stroked="t" strokeweight="1.9pt" strokecolor="#FFFFFF">
                <v:path arrowok="t"/>
              </v:shape>
            </v:group>
            <v:group style="position:absolute;left:6455;top:7542;width:108;height:185" coordorigin="6455,7542" coordsize="108,185">
              <v:shape style="position:absolute;left:6455;top:7542;width:108;height:185" coordorigin="6455,7542" coordsize="108,185" path="m6455,7727l6563,7727,6563,7542,6455,7542,6455,7727e" filled="t" fillcolor="#FFFFFF" stroked="f">
                <v:path arrowok="t"/>
                <v:fill/>
              </v:shape>
            </v:group>
            <v:group style="position:absolute;left:7624;top:7542;width:103;height:185" coordorigin="7624,7542" coordsize="103,185">
              <v:shape style="position:absolute;left:7624;top:7542;width:103;height:185" coordorigin="7624,7542" coordsize="103,185" path="m7624,7727l7727,7727,7727,7542,7624,7542,7624,7727e" filled="t" fillcolor="#FFFFFF" stroked="f">
                <v:path arrowok="t"/>
                <v:fill/>
              </v:shape>
            </v:group>
            <v:group style="position:absolute;left:6455;top:7726;width:2002;height:38" coordorigin="6455,7726" coordsize="2002,38">
              <v:shape style="position:absolute;left:6455;top:7726;width:2002;height:38" coordorigin="6455,7726" coordsize="2002,38" path="m6455,7764l8457,7764,8457,7726,6455,7726,6455,7764xe" filled="t" fillcolor="#FFFFFF" stroked="f">
                <v:path arrowok="t"/>
                <v:fill/>
              </v:shape>
            </v:group>
            <v:group style="position:absolute;left:6563;top:7542;width:1061;height:185" coordorigin="6563,7542" coordsize="1061,185">
              <v:shape style="position:absolute;left:6563;top:7542;width:1061;height:185" coordorigin="6563,7542" coordsize="1061,185" path="m6563,7727l7624,7727,7624,7542,6563,7542,6563,7727e" filled="t" fillcolor="#FFFFFF" stroked="f">
                <v:path arrowok="t"/>
                <v:fill/>
              </v:shape>
            </v:group>
            <v:group style="position:absolute;left:7732;top:7542;width:108;height:185" coordorigin="7732,7542" coordsize="108,185">
              <v:shape style="position:absolute;left:7732;top:7542;width:108;height:185" coordorigin="7732,7542" coordsize="108,185" path="m7732,7727l7840,7727,7840,7542,7732,7542,7732,7727e" filled="t" fillcolor="#FFFFFF" stroked="f">
                <v:path arrowok="t"/>
                <v:fill/>
              </v:shape>
            </v:group>
            <v:group style="position:absolute;left:8353;top:7542;width:103;height:185" coordorigin="8353,7542" coordsize="103,185">
              <v:shape style="position:absolute;left:8353;top:7542;width:103;height:185" coordorigin="8353,7542" coordsize="103,185" path="m8353,7727l8457,7727,8457,7542,8353,7542,8353,7727e" filled="t" fillcolor="#FFFFFF" stroked="f">
                <v:path arrowok="t"/>
                <v:fill/>
              </v:shape>
            </v:group>
            <v:group style="position:absolute;left:7840;top:7542;width:514;height:185" coordorigin="7840,7542" coordsize="514,185">
              <v:shape style="position:absolute;left:7840;top:7542;width:514;height:185" coordorigin="7840,7542" coordsize="514,185" path="m7840,7727l8353,7727,8353,7542,7840,7542,7840,7727e" filled="t" fillcolor="#FFFFFF" stroked="f">
                <v:path arrowok="t"/>
                <v:fill/>
              </v:shape>
            </v:group>
            <v:group style="position:absolute;left:8461;top:7518;width:1976;height:2" coordorigin="8461,7518" coordsize="1976,2">
              <v:shape style="position:absolute;left:8461;top:7518;width:1976;height:2" coordorigin="8461,7518" coordsize="1976,0" path="m8461,7518l10437,7518e" filled="f" stroked="t" strokeweight="1.3pt" strokecolor="#FFFFFF">
                <v:path arrowok="t"/>
              </v:shape>
            </v:group>
            <v:group style="position:absolute;left:8461;top:7530;width:108;height:209" coordorigin="8461,7530" coordsize="108,209">
              <v:shape style="position:absolute;left:8461;top:7530;width:108;height:209" coordorigin="8461,7530" coordsize="108,209" path="m8461,7739l8569,7739,8569,7530,8461,7530,8461,7739e" filled="t" fillcolor="#FFFFFF" stroked="f">
                <v:path arrowok="t"/>
                <v:fill/>
              </v:shape>
            </v:group>
            <v:group style="position:absolute;left:9079;top:7530;width:103;height:209" coordorigin="9079,7530" coordsize="103,209">
              <v:shape style="position:absolute;left:9079;top:7530;width:103;height:209" coordorigin="9079,7530" coordsize="103,209" path="m9079,7739l9182,7739,9182,7530,9079,7530,9079,7739e" filled="t" fillcolor="#FFFFFF" stroked="f">
                <v:path arrowok="t"/>
                <v:fill/>
              </v:shape>
            </v:group>
            <v:group style="position:absolute;left:8461;top:7738;width:1976;height:26" coordorigin="8461,7738" coordsize="1976,26">
              <v:shape style="position:absolute;left:8461;top:7738;width:1976;height:26" coordorigin="8461,7738" coordsize="1976,26" path="m8461,7764l10437,7764,10437,7738,8461,7738,8461,7764xe" filled="t" fillcolor="#FFFFFF" stroked="f">
                <v:path arrowok="t"/>
                <v:fill/>
              </v:shape>
            </v:group>
            <v:group style="position:absolute;left:8569;top:7530;width:509;height:209" coordorigin="8569,7530" coordsize="509,209">
              <v:shape style="position:absolute;left:8569;top:7530;width:509;height:209" coordorigin="8569,7530" coordsize="509,209" path="m8569,7739l9079,7739,9079,7530,8569,7530,8569,7739e" filled="t" fillcolor="#FFFFFF" stroked="f">
                <v:path arrowok="t"/>
                <v:fill/>
              </v:shape>
            </v:group>
            <v:group style="position:absolute;left:9187;top:7530;width:108;height:209" coordorigin="9187,7530" coordsize="108,209">
              <v:shape style="position:absolute;left:9187;top:7530;width:108;height:209" coordorigin="9187,7530" coordsize="108,209" path="m9187,7739l9295,7739,9295,7530,9187,7530,9187,7739e" filled="t" fillcolor="#FFFFFF" stroked="f">
                <v:path arrowok="t"/>
                <v:fill/>
              </v:shape>
            </v:group>
            <v:group style="position:absolute;left:9686;top:7530;width:103;height:209" coordorigin="9686,7530" coordsize="103,209">
              <v:shape style="position:absolute;left:9686;top:7530;width:103;height:209" coordorigin="9686,7530" coordsize="103,209" path="m9686,7739l9789,7739,9789,7530,9686,7530,9686,7739e" filled="t" fillcolor="#FFFFFF" stroked="f">
                <v:path arrowok="t"/>
                <v:fill/>
              </v:shape>
            </v:group>
            <v:group style="position:absolute;left:9295;top:7530;width:391;height:209" coordorigin="9295,7530" coordsize="391,209">
              <v:shape style="position:absolute;left:9295;top:7530;width:391;height:209" coordorigin="9295,7530" coordsize="391,209" path="m9295,7739l9686,7739,9686,7530,9295,7530,9295,7739e" filled="t" fillcolor="#FFFFFF" stroked="f">
                <v:path arrowok="t"/>
                <v:fill/>
              </v:shape>
            </v:group>
            <v:group style="position:absolute;left:9794;top:7530;width:108;height:209" coordorigin="9794,7530" coordsize="108,209">
              <v:shape style="position:absolute;left:9794;top:7530;width:108;height:209" coordorigin="9794,7530" coordsize="108,209" path="m9794,7739l9902,7739,9902,7530,9794,7530,9794,7739e" filled="t" fillcolor="#FFFFFF" stroked="f">
                <v:path arrowok="t"/>
                <v:fill/>
              </v:shape>
            </v:group>
            <v:group style="position:absolute;left:10334;top:7530;width:103;height:209" coordorigin="10334,7530" coordsize="103,209">
              <v:shape style="position:absolute;left:10334;top:7530;width:103;height:209" coordorigin="10334,7530" coordsize="103,209" path="m10334,7739l10437,7739,10437,7530,10334,7530,10334,7739e" filled="t" fillcolor="#FFFFFF" stroked="f">
                <v:path arrowok="t"/>
                <v:fill/>
              </v:shape>
            </v:group>
            <v:group style="position:absolute;left:9902;top:7530;width:432;height:209" coordorigin="9902,7530" coordsize="432,209">
              <v:shape style="position:absolute;left:9902;top:7530;width:432;height:209" coordorigin="9902,7530" coordsize="432,209" path="m9902,7739l10334,7739,10334,7530,9902,7530,9902,7739e" filled="t" fillcolor="#FFFFFF" stroked="f">
                <v:path arrowok="t"/>
                <v:fill/>
              </v:shape>
            </v:group>
            <v:group style="position:absolute;left:10442;top:7524;width:713;height:2" coordorigin="10442,7524" coordsize="713,2">
              <v:shape style="position:absolute;left:10442;top:7524;width:713;height:2" coordorigin="10442,7524" coordsize="713,0" path="m10442,7524l11155,7524e" filled="f" stroked="t" strokeweight="1.9pt" strokecolor="#FFFFFF">
                <v:path arrowok="t"/>
              </v:shape>
            </v:group>
            <v:group style="position:absolute;left:10442;top:7542;width:108;height:185" coordorigin="10442,7542" coordsize="108,185">
              <v:shape style="position:absolute;left:10442;top:7542;width:108;height:185" coordorigin="10442,7542" coordsize="108,185" path="m10442,7727l10550,7727,10550,7542,10442,7542,10442,7727e" filled="t" fillcolor="#FFFFFF" stroked="f">
                <v:path arrowok="t"/>
                <v:fill/>
              </v:shape>
            </v:group>
            <v:group style="position:absolute;left:11054;top:7542;width:101;height:185" coordorigin="11054,7542" coordsize="101,185">
              <v:shape style="position:absolute;left:11054;top:7542;width:101;height:185" coordorigin="11054,7542" coordsize="101,185" path="m11054,7727l11155,7727,11155,7542,11054,7542,11054,7727e" filled="t" fillcolor="#FFFFFF" stroked="f">
                <v:path arrowok="t"/>
                <v:fill/>
              </v:shape>
            </v:group>
            <v:group style="position:absolute;left:10442;top:7726;width:713;height:38" coordorigin="10442,7726" coordsize="713,38">
              <v:shape style="position:absolute;left:10442;top:7726;width:713;height:38" coordorigin="10442,7726" coordsize="713,38" path="m10442,7764l11155,7764,11155,7726,10442,7726,10442,7764xe" filled="t" fillcolor="#FFFFFF" stroked="f">
                <v:path arrowok="t"/>
                <v:fill/>
              </v:shape>
            </v:group>
            <v:group style="position:absolute;left:10550;top:7542;width:504;height:185" coordorigin="10550,7542" coordsize="504,185">
              <v:shape style="position:absolute;left:10550;top:7542;width:504;height:185" coordorigin="10550,7542" coordsize="504,185" path="m10550,7727l11054,7727,11054,7542,10550,7542,10550,7727e" filled="t" fillcolor="#FFFFFF" stroked="f">
                <v:path arrowok="t"/>
                <v:fill/>
              </v:shape>
            </v:group>
            <v:group style="position:absolute;left:715;top:7501;width:10452;height:2" coordorigin="715,7501" coordsize="10452,2">
              <v:shape style="position:absolute;left:715;top:7501;width:10452;height:2" coordorigin="715,7501" coordsize="10452,0" path="m715,7501l11167,7501e" filled="f" stroked="t" strokeweight=".579980pt" strokecolor="#000000">
                <v:path arrowok="t"/>
              </v:shape>
            </v:group>
            <v:group style="position:absolute;left:725;top:7796;width:1532;height:2" coordorigin="725,7796" coordsize="1532,2">
              <v:shape style="position:absolute;left:725;top:7796;width:1532;height:2" coordorigin="725,7796" coordsize="1532,0" path="m725,7796l2256,7796e" filled="f" stroked="t" strokeweight="2.5pt" strokecolor="#FFFF00">
                <v:path arrowok="t"/>
              </v:shape>
            </v:group>
            <v:group style="position:absolute;left:725;top:7820;width:103;height:206" coordorigin="725,7820" coordsize="103,206">
              <v:shape style="position:absolute;left:725;top:7820;width:103;height:206" coordorigin="725,7820" coordsize="103,206" path="m725,8027l828,8027,828,7820,725,7820,725,8027e" filled="t" fillcolor="#FFFF00" stroked="f">
                <v:path arrowok="t"/>
                <v:fill/>
              </v:shape>
            </v:group>
            <v:group style="position:absolute;left:2153;top:7820;width:103;height:206" coordorigin="2153,7820" coordsize="103,206">
              <v:shape style="position:absolute;left:2153;top:7820;width:103;height:206" coordorigin="2153,7820" coordsize="103,206" path="m2153,8027l2256,8027,2256,7820,2153,7820,2153,8027e" filled="t" fillcolor="#FFFF00" stroked="f">
                <v:path arrowok="t"/>
                <v:fill/>
              </v:shape>
            </v:group>
            <v:group style="position:absolute;left:828;top:7820;width:1325;height:206" coordorigin="828,7820" coordsize="1325,206">
              <v:shape style="position:absolute;left:828;top:7820;width:1325;height:206" coordorigin="828,7820" coordsize="1325,206" path="m828,8027l2153,8027,2153,7820,828,7820,828,8027e" filled="t" fillcolor="#FFFF00" stroked="f">
                <v:path arrowok="t"/>
                <v:fill/>
              </v:shape>
            </v:group>
            <v:group style="position:absolute;left:2261;top:7771;width:686;height:38" coordorigin="2261,7771" coordsize="686,38">
              <v:shape style="position:absolute;left:2261;top:7771;width:686;height:38" coordorigin="2261,7771" coordsize="686,38" path="m2261,7809l2948,7809,2948,7771,2261,7771,2261,7809xe" filled="t" fillcolor="#FFFF00" stroked="f">
                <v:path arrowok="t"/>
                <v:fill/>
              </v:shape>
            </v:group>
            <v:group style="position:absolute;left:2261;top:7808;width:108;height:182" coordorigin="2261,7808" coordsize="108,182">
              <v:shape style="position:absolute;left:2261;top:7808;width:108;height:182" coordorigin="2261,7808" coordsize="108,182" path="m2261,7991l2369,7991,2369,7808,2261,7808,2261,7991e" filled="t" fillcolor="#FFFF00" stroked="f">
                <v:path arrowok="t"/>
                <v:fill/>
              </v:shape>
            </v:group>
            <v:group style="position:absolute;left:2844;top:7808;width:103;height:182" coordorigin="2844,7808" coordsize="103,182">
              <v:shape style="position:absolute;left:2844;top:7808;width:103;height:182" coordorigin="2844,7808" coordsize="103,182" path="m2844,7991l2948,7991,2948,7808,2844,7808,2844,7991e" filled="t" fillcolor="#FFFF00" stroked="f">
                <v:path arrowok="t"/>
                <v:fill/>
              </v:shape>
            </v:group>
            <v:group style="position:absolute;left:2261;top:7990;width:686;height:38" coordorigin="2261,7990" coordsize="686,38">
              <v:shape style="position:absolute;left:2261;top:7990;width:686;height:38" coordorigin="2261,7990" coordsize="686,38" path="m2261,8028l2948,8028,2948,7990,2261,7990,2261,8028xe" filled="t" fillcolor="#FFFF00" stroked="f">
                <v:path arrowok="t"/>
                <v:fill/>
              </v:shape>
            </v:group>
            <v:group style="position:absolute;left:2369;top:7808;width:475;height:182" coordorigin="2369,7808" coordsize="475,182">
              <v:shape style="position:absolute;left:2369;top:7808;width:475;height:182" coordorigin="2369,7808" coordsize="475,182" path="m2369,7991l2844,7991,2844,7808,2369,7808,2369,7991e" filled="t" fillcolor="#FFFF00" stroked="f">
                <v:path arrowok="t"/>
                <v:fill/>
              </v:shape>
            </v:group>
            <v:group style="position:absolute;left:2952;top:7771;width:679;height:26" coordorigin="2952,7771" coordsize="679,26">
              <v:shape style="position:absolute;left:2952;top:7771;width:679;height:26" coordorigin="2952,7771" coordsize="679,26" path="m2952,7797l3632,7797,3632,7771,2952,7771,2952,7797xe" filled="t" fillcolor="#FFFF00" stroked="f">
                <v:path arrowok="t"/>
                <v:fill/>
              </v:shape>
            </v:group>
            <v:group style="position:absolute;left:2952;top:7796;width:108;height:206" coordorigin="2952,7796" coordsize="108,206">
              <v:shape style="position:absolute;left:2952;top:7796;width:108;height:206" coordorigin="2952,7796" coordsize="108,206" path="m2952,8003l3060,8003,3060,7796,2952,7796,2952,8003e" filled="t" fillcolor="#FFFF00" stroked="f">
                <v:path arrowok="t"/>
                <v:fill/>
              </v:shape>
            </v:group>
            <v:group style="position:absolute;left:3528;top:7796;width:103;height:206" coordorigin="3528,7796" coordsize="103,206">
              <v:shape style="position:absolute;left:3528;top:7796;width:103;height:206" coordorigin="3528,7796" coordsize="103,206" path="m3528,8003l3632,8003,3632,7796,3528,7796,3528,8003e" filled="t" fillcolor="#FFFF00" stroked="f">
                <v:path arrowok="t"/>
                <v:fill/>
              </v:shape>
            </v:group>
            <v:group style="position:absolute;left:2952;top:8002;width:679;height:26" coordorigin="2952,8002" coordsize="679,26">
              <v:shape style="position:absolute;left:2952;top:8002;width:679;height:26" coordorigin="2952,8002" coordsize="679,26" path="m2952,8028l3632,8028,3632,8002,2952,8002,2952,8028xe" filled="t" fillcolor="#FFFF00" stroked="f">
                <v:path arrowok="t"/>
                <v:fill/>
              </v:shape>
            </v:group>
            <v:group style="position:absolute;left:3060;top:7796;width:468;height:206" coordorigin="3060,7796" coordsize="468,206">
              <v:shape style="position:absolute;left:3060;top:7796;width:468;height:206" coordorigin="3060,7796" coordsize="468,206" path="m3060,8003l3528,8003,3528,7796,3060,7796,3060,8003e" filled="t" fillcolor="#FFFF00" stroked="f">
                <v:path arrowok="t"/>
                <v:fill/>
              </v:shape>
            </v:group>
            <v:group style="position:absolute;left:3636;top:7771;width:860;height:38" coordorigin="3636,7771" coordsize="860,38">
              <v:shape style="position:absolute;left:3636;top:7771;width:860;height:38" coordorigin="3636,7771" coordsize="860,38" path="m3636,7809l4496,7809,4496,7771,3636,7771,3636,7809xe" filled="t" fillcolor="#FFFF00" stroked="f">
                <v:path arrowok="t"/>
                <v:fill/>
              </v:shape>
            </v:group>
            <v:group style="position:absolute;left:3636;top:7808;width:108;height:182" coordorigin="3636,7808" coordsize="108,182">
              <v:shape style="position:absolute;left:3636;top:7808;width:108;height:182" coordorigin="3636,7808" coordsize="108,182" path="m3636,7991l3744,7991,3744,7808,3636,7808,3636,7991e" filled="t" fillcolor="#FFFF00" stroked="f">
                <v:path arrowok="t"/>
                <v:fill/>
              </v:shape>
            </v:group>
            <v:group style="position:absolute;left:4393;top:7808;width:103;height:182" coordorigin="4393,7808" coordsize="103,182">
              <v:shape style="position:absolute;left:4393;top:7808;width:103;height:182" coordorigin="4393,7808" coordsize="103,182" path="m4393,7991l4496,7991,4496,7808,4393,7808,4393,7991e" filled="t" fillcolor="#FFFF00" stroked="f">
                <v:path arrowok="t"/>
                <v:fill/>
              </v:shape>
            </v:group>
            <v:group style="position:absolute;left:3636;top:7990;width:860;height:38" coordorigin="3636,7990" coordsize="860,38">
              <v:shape style="position:absolute;left:3636;top:7990;width:860;height:38" coordorigin="3636,7990" coordsize="860,38" path="m3636,8028l4496,8028,4496,7990,3636,7990,3636,8028xe" filled="t" fillcolor="#FFFF00" stroked="f">
                <v:path arrowok="t"/>
                <v:fill/>
              </v:shape>
            </v:group>
            <v:group style="position:absolute;left:3744;top:7808;width:648;height:182" coordorigin="3744,7808" coordsize="648,182">
              <v:shape style="position:absolute;left:3744;top:7808;width:648;height:182" coordorigin="3744,7808" coordsize="648,182" path="m3744,7991l4393,7991,4393,7808,3744,7808,3744,7991e" filled="t" fillcolor="#FFFF00" stroked="f">
                <v:path arrowok="t"/>
                <v:fill/>
              </v:shape>
            </v:group>
            <v:group style="position:absolute;left:4501;top:7796;width:667;height:2" coordorigin="4501,7796" coordsize="667,2">
              <v:shape style="position:absolute;left:4501;top:7796;width:667;height:2" coordorigin="4501,7796" coordsize="667,0" path="m4501,7796l5168,7796e" filled="f" stroked="t" strokeweight="2.5pt" strokecolor="#FFFF00">
                <v:path arrowok="t"/>
              </v:shape>
            </v:group>
            <v:group style="position:absolute;left:4501;top:7820;width:108;height:206" coordorigin="4501,7820" coordsize="108,206">
              <v:shape style="position:absolute;left:4501;top:7820;width:108;height:206" coordorigin="4501,7820" coordsize="108,206" path="m4501,8027l4609,8027,4609,7820,4501,7820,4501,8027e" filled="t" fillcolor="#FFFF00" stroked="f">
                <v:path arrowok="t"/>
                <v:fill/>
              </v:shape>
            </v:group>
            <v:group style="position:absolute;left:5065;top:7820;width:103;height:206" coordorigin="5065,7820" coordsize="103,206">
              <v:shape style="position:absolute;left:5065;top:7820;width:103;height:206" coordorigin="5065,7820" coordsize="103,206" path="m5065,8027l5168,8027,5168,7820,5065,7820,5065,8027e" filled="t" fillcolor="#FFFF00" stroked="f">
                <v:path arrowok="t"/>
                <v:fill/>
              </v:shape>
            </v:group>
            <v:group style="position:absolute;left:4609;top:7820;width:456;height:206" coordorigin="4609,7820" coordsize="456,206">
              <v:shape style="position:absolute;left:4609;top:7820;width:456;height:206" coordorigin="4609,7820" coordsize="456,206" path="m4609,8027l5065,8027,5065,7820,4609,7820,4609,8027e" filled="t" fillcolor="#FFFF00" stroked="f">
                <v:path arrowok="t"/>
                <v:fill/>
              </v:shape>
            </v:group>
            <v:group style="position:absolute;left:5173;top:7771;width:684;height:38" coordorigin="5173,7771" coordsize="684,38">
              <v:shape style="position:absolute;left:5173;top:7771;width:684;height:38" coordorigin="5173,7771" coordsize="684,38" path="m5173,7809l5857,7809,5857,7771,5173,7771,5173,7809xe" filled="t" fillcolor="#FFFF00" stroked="f">
                <v:path arrowok="t"/>
                <v:fill/>
              </v:shape>
            </v:group>
            <v:group style="position:absolute;left:5173;top:7808;width:108;height:182" coordorigin="5173,7808" coordsize="108,182">
              <v:shape style="position:absolute;left:5173;top:7808;width:108;height:182" coordorigin="5173,7808" coordsize="108,182" path="m5173,7991l5281,7991,5281,7808,5173,7808,5173,7991e" filled="t" fillcolor="#FFFF00" stroked="f">
                <v:path arrowok="t"/>
                <v:fill/>
              </v:shape>
            </v:group>
            <v:group style="position:absolute;left:5754;top:7808;width:103;height:182" coordorigin="5754,7808" coordsize="103,182">
              <v:shape style="position:absolute;left:5754;top:7808;width:103;height:182" coordorigin="5754,7808" coordsize="103,182" path="m5754,7991l5857,7991,5857,7808,5754,7808,5754,7991e" filled="t" fillcolor="#FFFF00" stroked="f">
                <v:path arrowok="t"/>
                <v:fill/>
              </v:shape>
            </v:group>
            <v:group style="position:absolute;left:5173;top:7990;width:684;height:38" coordorigin="5173,7990" coordsize="684,38">
              <v:shape style="position:absolute;left:5173;top:7990;width:684;height:38" coordorigin="5173,7990" coordsize="684,38" path="m5173,8028l5857,8028,5857,7990,5173,7990,5173,8028xe" filled="t" fillcolor="#FFFF00" stroked="f">
                <v:path arrowok="t"/>
                <v:fill/>
              </v:shape>
            </v:group>
            <v:group style="position:absolute;left:5281;top:7808;width:473;height:182" coordorigin="5281,7808" coordsize="473,182">
              <v:shape style="position:absolute;left:5281;top:7808;width:473;height:182" coordorigin="5281,7808" coordsize="473,182" path="m5281,7991l5754,7991,5754,7808,5281,7808,5281,7991e" filled="t" fillcolor="#FFFF00" stroked="f">
                <v:path arrowok="t"/>
                <v:fill/>
              </v:shape>
            </v:group>
            <v:group style="position:absolute;left:5862;top:7796;width:588;height:2" coordorigin="5862,7796" coordsize="588,2">
              <v:shape style="position:absolute;left:5862;top:7796;width:588;height:2" coordorigin="5862,7796" coordsize="588,0" path="m5862,7796l6450,7796e" filled="f" stroked="t" strokeweight="2.5pt" strokecolor="#FFFF00">
                <v:path arrowok="t"/>
              </v:shape>
            </v:group>
            <v:group style="position:absolute;left:5862;top:7820;width:108;height:206" coordorigin="5862,7820" coordsize="108,206">
              <v:shape style="position:absolute;left:5862;top:7820;width:108;height:206" coordorigin="5862,7820" coordsize="108,206" path="m5862,8027l5970,8027,5970,7820,5862,7820,5862,8027e" filled="t" fillcolor="#FFFF00" stroked="f">
                <v:path arrowok="t"/>
                <v:fill/>
              </v:shape>
            </v:group>
            <v:group style="position:absolute;left:6347;top:7820;width:103;height:206" coordorigin="6347,7820" coordsize="103,206">
              <v:shape style="position:absolute;left:6347;top:7820;width:103;height:206" coordorigin="6347,7820" coordsize="103,206" path="m6347,8027l6450,8027,6450,7820,6347,7820,6347,8027e" filled="t" fillcolor="#FFFF00" stroked="f">
                <v:path arrowok="t"/>
                <v:fill/>
              </v:shape>
            </v:group>
            <v:group style="position:absolute;left:5970;top:7820;width:377;height:206" coordorigin="5970,7820" coordsize="377,206">
              <v:shape style="position:absolute;left:5970;top:7820;width:377;height:206" coordorigin="5970,7820" coordsize="377,206" path="m5970,8027l6347,8027,6347,7820,5970,7820,5970,8027e" filled="t" fillcolor="#FFFF00" stroked="f">
                <v:path arrowok="t"/>
                <v:fill/>
              </v:shape>
            </v:group>
            <v:group style="position:absolute;left:6455;top:7771;width:2002;height:38" coordorigin="6455,7771" coordsize="2002,38">
              <v:shape style="position:absolute;left:6455;top:7771;width:2002;height:38" coordorigin="6455,7771" coordsize="2002,38" path="m6455,7809l8457,7809,8457,7771,6455,7771,6455,7809xe" filled="t" fillcolor="#FFFF00" stroked="f">
                <v:path arrowok="t"/>
                <v:fill/>
              </v:shape>
            </v:group>
            <v:group style="position:absolute;left:6455;top:7808;width:108;height:182" coordorigin="6455,7808" coordsize="108,182">
              <v:shape style="position:absolute;left:6455;top:7808;width:108;height:182" coordorigin="6455,7808" coordsize="108,182" path="m6455,7991l6563,7991,6563,7808,6455,7808,6455,7991e" filled="t" fillcolor="#FFFF00" stroked="f">
                <v:path arrowok="t"/>
                <v:fill/>
              </v:shape>
            </v:group>
            <v:group style="position:absolute;left:7624;top:7808;width:103;height:182" coordorigin="7624,7808" coordsize="103,182">
              <v:shape style="position:absolute;left:7624;top:7808;width:103;height:182" coordorigin="7624,7808" coordsize="103,182" path="m7624,7991l7727,7991,7727,7808,7624,7808,7624,7991e" filled="t" fillcolor="#FFFF00" stroked="f">
                <v:path arrowok="t"/>
                <v:fill/>
              </v:shape>
            </v:group>
            <v:group style="position:absolute;left:6455;top:7990;width:2002;height:38" coordorigin="6455,7990" coordsize="2002,38">
              <v:shape style="position:absolute;left:6455;top:7990;width:2002;height:38" coordorigin="6455,7990" coordsize="2002,38" path="m6455,8028l8457,8028,8457,7990,6455,7990,6455,8028xe" filled="t" fillcolor="#FFFF00" stroked="f">
                <v:path arrowok="t"/>
                <v:fill/>
              </v:shape>
            </v:group>
            <v:group style="position:absolute;left:6563;top:7808;width:1061;height:182" coordorigin="6563,7808" coordsize="1061,182">
              <v:shape style="position:absolute;left:6563;top:7808;width:1061;height:182" coordorigin="6563,7808" coordsize="1061,182" path="m6563,7991l7624,7991,7624,7808,6563,7808,6563,7991e" filled="t" fillcolor="#FFFF00" stroked="f">
                <v:path arrowok="t"/>
                <v:fill/>
              </v:shape>
            </v:group>
            <v:group style="position:absolute;left:7732;top:7808;width:108;height:182" coordorigin="7732,7808" coordsize="108,182">
              <v:shape style="position:absolute;left:7732;top:7808;width:108;height:182" coordorigin="7732,7808" coordsize="108,182" path="m7732,7991l7840,7991,7840,7808,7732,7808,7732,7991e" filled="t" fillcolor="#FFFF00" stroked="f">
                <v:path arrowok="t"/>
                <v:fill/>
              </v:shape>
            </v:group>
            <v:group style="position:absolute;left:8353;top:7808;width:103;height:182" coordorigin="8353,7808" coordsize="103,182">
              <v:shape style="position:absolute;left:8353;top:7808;width:103;height:182" coordorigin="8353,7808" coordsize="103,182" path="m8353,7991l8457,7991,8457,7808,8353,7808,8353,7991e" filled="t" fillcolor="#FFFF00" stroked="f">
                <v:path arrowok="t"/>
                <v:fill/>
              </v:shape>
            </v:group>
            <v:group style="position:absolute;left:7840;top:7808;width:514;height:182" coordorigin="7840,7808" coordsize="514,182">
              <v:shape style="position:absolute;left:7840;top:7808;width:514;height:182" coordorigin="7840,7808" coordsize="514,182" path="m7840,7991l8353,7991,8353,7808,7840,7808,7840,7991e" filled="t" fillcolor="#FFFF00" stroked="f">
                <v:path arrowok="t"/>
                <v:fill/>
              </v:shape>
            </v:group>
            <v:group style="position:absolute;left:8461;top:7771;width:1976;height:26" coordorigin="8461,7771" coordsize="1976,26">
              <v:shape style="position:absolute;left:8461;top:7771;width:1976;height:26" coordorigin="8461,7771" coordsize="1976,26" path="m8461,7797l10437,7797,10437,7771,8461,7771,8461,7797xe" filled="t" fillcolor="#FFFF00" stroked="f">
                <v:path arrowok="t"/>
                <v:fill/>
              </v:shape>
            </v:group>
            <v:group style="position:absolute;left:8461;top:7796;width:108;height:206" coordorigin="8461,7796" coordsize="108,206">
              <v:shape style="position:absolute;left:8461;top:7796;width:108;height:206" coordorigin="8461,7796" coordsize="108,206" path="m8461,8003l8569,8003,8569,7796,8461,7796,8461,8003e" filled="t" fillcolor="#FFFF00" stroked="f">
                <v:path arrowok="t"/>
                <v:fill/>
              </v:shape>
            </v:group>
            <v:group style="position:absolute;left:9079;top:7796;width:103;height:206" coordorigin="9079,7796" coordsize="103,206">
              <v:shape style="position:absolute;left:9079;top:7796;width:103;height:206" coordorigin="9079,7796" coordsize="103,206" path="m9079,8003l9182,8003,9182,7796,9079,7796,9079,8003e" filled="t" fillcolor="#FFFF00" stroked="f">
                <v:path arrowok="t"/>
                <v:fill/>
              </v:shape>
            </v:group>
            <v:group style="position:absolute;left:8461;top:8002;width:1976;height:26" coordorigin="8461,8002" coordsize="1976,26">
              <v:shape style="position:absolute;left:8461;top:8002;width:1976;height:26" coordorigin="8461,8002" coordsize="1976,26" path="m8461,8028l10437,8028,10437,8002,8461,8002,8461,8028xe" filled="t" fillcolor="#FFFF00" stroked="f">
                <v:path arrowok="t"/>
                <v:fill/>
              </v:shape>
            </v:group>
            <v:group style="position:absolute;left:8569;top:7796;width:509;height:206" coordorigin="8569,7796" coordsize="509,206">
              <v:shape style="position:absolute;left:8569;top:7796;width:509;height:206" coordorigin="8569,7796" coordsize="509,206" path="m8569,8003l9079,8003,9079,7796,8569,7796,8569,8003e" filled="t" fillcolor="#FFFF00" stroked="f">
                <v:path arrowok="t"/>
                <v:fill/>
              </v:shape>
            </v:group>
            <v:group style="position:absolute;left:9187;top:7796;width:108;height:206" coordorigin="9187,7796" coordsize="108,206">
              <v:shape style="position:absolute;left:9187;top:7796;width:108;height:206" coordorigin="9187,7796" coordsize="108,206" path="m9187,8003l9295,8003,9295,7796,9187,7796,9187,8003e" filled="t" fillcolor="#FFFF00" stroked="f">
                <v:path arrowok="t"/>
                <v:fill/>
              </v:shape>
            </v:group>
            <v:group style="position:absolute;left:9686;top:7796;width:103;height:206" coordorigin="9686,7796" coordsize="103,206">
              <v:shape style="position:absolute;left:9686;top:7796;width:103;height:206" coordorigin="9686,7796" coordsize="103,206" path="m9686,8003l9789,8003,9789,7796,9686,7796,9686,8003e" filled="t" fillcolor="#FFFF00" stroked="f">
                <v:path arrowok="t"/>
                <v:fill/>
              </v:shape>
            </v:group>
            <v:group style="position:absolute;left:9295;top:7796;width:391;height:206" coordorigin="9295,7796" coordsize="391,206">
              <v:shape style="position:absolute;left:9295;top:7796;width:391;height:206" coordorigin="9295,7796" coordsize="391,206" path="m9295,8003l9686,8003,9686,7796,9295,7796,9295,8003e" filled="t" fillcolor="#FFFF00" stroked="f">
                <v:path arrowok="t"/>
                <v:fill/>
              </v:shape>
            </v:group>
            <v:group style="position:absolute;left:9794;top:7796;width:108;height:206" coordorigin="9794,7796" coordsize="108,206">
              <v:shape style="position:absolute;left:9794;top:7796;width:108;height:206" coordorigin="9794,7796" coordsize="108,206" path="m9794,8003l9902,8003,9902,7796,9794,7796,9794,8003e" filled="t" fillcolor="#FFFF00" stroked="f">
                <v:path arrowok="t"/>
                <v:fill/>
              </v:shape>
            </v:group>
            <v:group style="position:absolute;left:10334;top:7796;width:103;height:206" coordorigin="10334,7796" coordsize="103,206">
              <v:shape style="position:absolute;left:10334;top:7796;width:103;height:206" coordorigin="10334,7796" coordsize="103,206" path="m10334,8003l10437,8003,10437,7796,10334,7796,10334,8003e" filled="t" fillcolor="#FFFF00" stroked="f">
                <v:path arrowok="t"/>
                <v:fill/>
              </v:shape>
            </v:group>
            <v:group style="position:absolute;left:9902;top:7796;width:432;height:206" coordorigin="9902,7796" coordsize="432,206">
              <v:shape style="position:absolute;left:9902;top:7796;width:432;height:206" coordorigin="9902,7796" coordsize="432,206" path="m9902,8003l10334,8003,10334,7796,9902,7796,9902,8003e" filled="t" fillcolor="#FFFF00" stroked="f">
                <v:path arrowok="t"/>
                <v:fill/>
              </v:shape>
            </v:group>
            <v:group style="position:absolute;left:10442;top:7771;width:713;height:38" coordorigin="10442,7771" coordsize="713,38">
              <v:shape style="position:absolute;left:10442;top:7771;width:713;height:38" coordorigin="10442,7771" coordsize="713,38" path="m10442,7809l11155,7809,11155,7771,10442,7771,10442,7809xe" filled="t" fillcolor="#FFFF00" stroked="f">
                <v:path arrowok="t"/>
                <v:fill/>
              </v:shape>
            </v:group>
            <v:group style="position:absolute;left:10442;top:7808;width:108;height:182" coordorigin="10442,7808" coordsize="108,182">
              <v:shape style="position:absolute;left:10442;top:7808;width:108;height:182" coordorigin="10442,7808" coordsize="108,182" path="m10442,7991l10550,7991,10550,7808,10442,7808,10442,7991e" filled="t" fillcolor="#FFFF00" stroked="f">
                <v:path arrowok="t"/>
                <v:fill/>
              </v:shape>
            </v:group>
            <v:group style="position:absolute;left:11054;top:7808;width:101;height:182" coordorigin="11054,7808" coordsize="101,182">
              <v:shape style="position:absolute;left:11054;top:7808;width:101;height:182" coordorigin="11054,7808" coordsize="101,182" path="m11054,7991l11155,7991,11155,7808,11054,7808,11054,7991e" filled="t" fillcolor="#FFFF00" stroked="f">
                <v:path arrowok="t"/>
                <v:fill/>
              </v:shape>
            </v:group>
            <v:group style="position:absolute;left:10442;top:7990;width:713;height:38" coordorigin="10442,7990" coordsize="713,38">
              <v:shape style="position:absolute;left:10442;top:7990;width:713;height:38" coordorigin="10442,7990" coordsize="713,38" path="m10442,8028l11155,8028,11155,7990,10442,7990,10442,8028xe" filled="t" fillcolor="#FFFF00" stroked="f">
                <v:path arrowok="t"/>
                <v:fill/>
              </v:shape>
            </v:group>
            <v:group style="position:absolute;left:10550;top:7808;width:504;height:182" coordorigin="10550,7808" coordsize="504,182">
              <v:shape style="position:absolute;left:10550;top:7808;width:504;height:182" coordorigin="10550,7808" coordsize="504,182" path="m10550,7991l11054,7991,11054,7808,10550,7808,10550,7991e" filled="t" fillcolor="#FFFF00" stroked="f">
                <v:path arrowok="t"/>
                <v:fill/>
              </v:shape>
            </v:group>
            <v:group style="position:absolute;left:715;top:7767;width:10452;height:2" coordorigin="715,7767" coordsize="10452,2">
              <v:shape style="position:absolute;left:715;top:7767;width:10452;height:2" coordorigin="715,7767" coordsize="10452,0" path="m715,7767l11167,7767e" filled="f" stroked="t" strokeweight=".58001pt" strokecolor="#000000">
                <v:path arrowok="t"/>
              </v:shape>
            </v:group>
            <v:group style="position:absolute;left:725;top:8060;width:1532;height:2" coordorigin="725,8060" coordsize="1532,2">
              <v:shape style="position:absolute;left:725;top:8060;width:1532;height:2" coordorigin="725,8060" coordsize="1532,0" path="m725,8060l2256,8060e" filled="f" stroked="t" strokeweight="2.5pt" strokecolor="#6FAC46">
                <v:path arrowok="t"/>
              </v:shape>
            </v:group>
            <v:group style="position:absolute;left:725;top:8084;width:103;height:209" coordorigin="725,8084" coordsize="103,209">
              <v:shape style="position:absolute;left:725;top:8084;width:103;height:209" coordorigin="725,8084" coordsize="103,209" path="m725,8293l828,8293,828,8084,725,8084,725,8293e" filled="t" fillcolor="#6FAC46" stroked="f">
                <v:path arrowok="t"/>
                <v:fill/>
              </v:shape>
            </v:group>
            <v:group style="position:absolute;left:2153;top:8084;width:103;height:209" coordorigin="2153,8084" coordsize="103,209">
              <v:shape style="position:absolute;left:2153;top:8084;width:103;height:209" coordorigin="2153,8084" coordsize="103,209" path="m2153,8293l2256,8293,2256,8084,2153,8084,2153,8293e" filled="t" fillcolor="#6FAC46" stroked="f">
                <v:path arrowok="t"/>
                <v:fill/>
              </v:shape>
            </v:group>
            <v:group style="position:absolute;left:828;top:8084;width:1325;height:209" coordorigin="828,8084" coordsize="1325,209">
              <v:shape style="position:absolute;left:828;top:8084;width:1325;height:209" coordorigin="828,8084" coordsize="1325,209" path="m828,8293l2153,8293,2153,8084,828,8084,828,8293e" filled="t" fillcolor="#6FAC46" stroked="f">
                <v:path arrowok="t"/>
                <v:fill/>
              </v:shape>
            </v:group>
            <v:group style="position:absolute;left:2261;top:8035;width:686;height:38" coordorigin="2261,8035" coordsize="686,38">
              <v:shape style="position:absolute;left:2261;top:8035;width:686;height:38" coordorigin="2261,8035" coordsize="686,38" path="m2261,8073l2948,8073,2948,8035,2261,8035,2261,8073xe" filled="t" fillcolor="#6FAC46" stroked="f">
                <v:path arrowok="t"/>
                <v:fill/>
              </v:shape>
            </v:group>
            <v:group style="position:absolute;left:2261;top:8072;width:108;height:185" coordorigin="2261,8072" coordsize="108,185">
              <v:shape style="position:absolute;left:2261;top:8072;width:108;height:185" coordorigin="2261,8072" coordsize="108,185" path="m2261,8257l2369,8257,2369,8072,2261,8072,2261,8257e" filled="t" fillcolor="#6FAC46" stroked="f">
                <v:path arrowok="t"/>
                <v:fill/>
              </v:shape>
            </v:group>
            <v:group style="position:absolute;left:2844;top:8072;width:103;height:185" coordorigin="2844,8072" coordsize="103,185">
              <v:shape style="position:absolute;left:2844;top:8072;width:103;height:185" coordorigin="2844,8072" coordsize="103,185" path="m2844,8257l2948,8257,2948,8072,2844,8072,2844,8257e" filled="t" fillcolor="#6FAC46" stroked="f">
                <v:path arrowok="t"/>
                <v:fill/>
              </v:shape>
            </v:group>
            <v:group style="position:absolute;left:2261;top:8256;width:686;height:38" coordorigin="2261,8256" coordsize="686,38">
              <v:shape style="position:absolute;left:2261;top:8256;width:686;height:38" coordorigin="2261,8256" coordsize="686,38" path="m2261,8294l2948,8294,2948,8256,2261,8256,2261,8294xe" filled="t" fillcolor="#6FAC46" stroked="f">
                <v:path arrowok="t"/>
                <v:fill/>
              </v:shape>
            </v:group>
            <v:group style="position:absolute;left:2369;top:8072;width:475;height:185" coordorigin="2369,8072" coordsize="475,185">
              <v:shape style="position:absolute;left:2369;top:8072;width:475;height:185" coordorigin="2369,8072" coordsize="475,185" path="m2369,8257l2844,8257,2844,8072,2369,8072,2369,8257e" filled="t" fillcolor="#6FAC46" stroked="f">
                <v:path arrowok="t"/>
                <v:fill/>
              </v:shape>
            </v:group>
            <v:group style="position:absolute;left:2952;top:8035;width:679;height:26" coordorigin="2952,8035" coordsize="679,26">
              <v:shape style="position:absolute;left:2952;top:8035;width:679;height:26" coordorigin="2952,8035" coordsize="679,26" path="m2952,8061l3632,8061,3632,8035,2952,8035,2952,8061xe" filled="t" fillcolor="#6FAC46" stroked="f">
                <v:path arrowok="t"/>
                <v:fill/>
              </v:shape>
            </v:group>
            <v:group style="position:absolute;left:2952;top:8060;width:108;height:209" coordorigin="2952,8060" coordsize="108,209">
              <v:shape style="position:absolute;left:2952;top:8060;width:108;height:209" coordorigin="2952,8060" coordsize="108,209" path="m2952,8269l3060,8269,3060,8060,2952,8060,2952,8269e" filled="t" fillcolor="#6FAC46" stroked="f">
                <v:path arrowok="t"/>
                <v:fill/>
              </v:shape>
            </v:group>
            <v:group style="position:absolute;left:3528;top:8060;width:103;height:209" coordorigin="3528,8060" coordsize="103,209">
              <v:shape style="position:absolute;left:3528;top:8060;width:103;height:209" coordorigin="3528,8060" coordsize="103,209" path="m3528,8269l3632,8269,3632,8060,3528,8060,3528,8269e" filled="t" fillcolor="#6FAC46" stroked="f">
                <v:path arrowok="t"/>
                <v:fill/>
              </v:shape>
            </v:group>
            <v:group style="position:absolute;left:2952;top:8268;width:679;height:26" coordorigin="2952,8268" coordsize="679,26">
              <v:shape style="position:absolute;left:2952;top:8268;width:679;height:26" coordorigin="2952,8268" coordsize="679,26" path="m2952,8294l3632,8294,3632,8268,2952,8268,2952,8294xe" filled="t" fillcolor="#6FAC46" stroked="f">
                <v:path arrowok="t"/>
                <v:fill/>
              </v:shape>
            </v:group>
            <v:group style="position:absolute;left:3060;top:8060;width:468;height:209" coordorigin="3060,8060" coordsize="468,209">
              <v:shape style="position:absolute;left:3060;top:8060;width:468;height:209" coordorigin="3060,8060" coordsize="468,209" path="m3060,8269l3528,8269,3528,8060,3060,8060,3060,8269e" filled="t" fillcolor="#6FAC46" stroked="f">
                <v:path arrowok="t"/>
                <v:fill/>
              </v:shape>
            </v:group>
            <v:group style="position:absolute;left:3636;top:8035;width:860;height:38" coordorigin="3636,8035" coordsize="860,38">
              <v:shape style="position:absolute;left:3636;top:8035;width:860;height:38" coordorigin="3636,8035" coordsize="860,38" path="m3636,8073l4496,8073,4496,8035,3636,8035,3636,8073xe" filled="t" fillcolor="#6FAC46" stroked="f">
                <v:path arrowok="t"/>
                <v:fill/>
              </v:shape>
            </v:group>
            <v:group style="position:absolute;left:3636;top:8072;width:108;height:185" coordorigin="3636,8072" coordsize="108,185">
              <v:shape style="position:absolute;left:3636;top:8072;width:108;height:185" coordorigin="3636,8072" coordsize="108,185" path="m3636,8257l3744,8257,3744,8072,3636,8072,3636,8257e" filled="t" fillcolor="#6FAC46" stroked="f">
                <v:path arrowok="t"/>
                <v:fill/>
              </v:shape>
            </v:group>
            <v:group style="position:absolute;left:4393;top:8072;width:103;height:185" coordorigin="4393,8072" coordsize="103,185">
              <v:shape style="position:absolute;left:4393;top:8072;width:103;height:185" coordorigin="4393,8072" coordsize="103,185" path="m4393,8257l4496,8257,4496,8072,4393,8072,4393,8257e" filled="t" fillcolor="#6FAC46" stroked="f">
                <v:path arrowok="t"/>
                <v:fill/>
              </v:shape>
            </v:group>
            <v:group style="position:absolute;left:3636;top:8256;width:860;height:38" coordorigin="3636,8256" coordsize="860,38">
              <v:shape style="position:absolute;left:3636;top:8256;width:860;height:38" coordorigin="3636,8256" coordsize="860,38" path="m3636,8294l4496,8294,4496,8256,3636,8256,3636,8294xe" filled="t" fillcolor="#6FAC46" stroked="f">
                <v:path arrowok="t"/>
                <v:fill/>
              </v:shape>
            </v:group>
            <v:group style="position:absolute;left:3744;top:8072;width:648;height:185" coordorigin="3744,8072" coordsize="648,185">
              <v:shape style="position:absolute;left:3744;top:8072;width:648;height:185" coordorigin="3744,8072" coordsize="648,185" path="m3744,8257l4393,8257,4393,8072,3744,8072,3744,8257e" filled="t" fillcolor="#6FAC46" stroked="f">
                <v:path arrowok="t"/>
                <v:fill/>
              </v:shape>
            </v:group>
            <v:group style="position:absolute;left:4501;top:8060;width:667;height:2" coordorigin="4501,8060" coordsize="667,2">
              <v:shape style="position:absolute;left:4501;top:8060;width:667;height:2" coordorigin="4501,8060" coordsize="667,0" path="m4501,8060l5168,8060e" filled="f" stroked="t" strokeweight="2.5pt" strokecolor="#6FAC46">
                <v:path arrowok="t"/>
              </v:shape>
            </v:group>
            <v:group style="position:absolute;left:4501;top:8084;width:108;height:209" coordorigin="4501,8084" coordsize="108,209">
              <v:shape style="position:absolute;left:4501;top:8084;width:108;height:209" coordorigin="4501,8084" coordsize="108,209" path="m4501,8293l4609,8293,4609,8084,4501,8084,4501,8293e" filled="t" fillcolor="#6FAC46" stroked="f">
                <v:path arrowok="t"/>
                <v:fill/>
              </v:shape>
            </v:group>
            <v:group style="position:absolute;left:5065;top:8084;width:103;height:209" coordorigin="5065,8084" coordsize="103,209">
              <v:shape style="position:absolute;left:5065;top:8084;width:103;height:209" coordorigin="5065,8084" coordsize="103,209" path="m5065,8293l5168,8293,5168,8084,5065,8084,5065,8293e" filled="t" fillcolor="#6FAC46" stroked="f">
                <v:path arrowok="t"/>
                <v:fill/>
              </v:shape>
            </v:group>
            <v:group style="position:absolute;left:4609;top:8084;width:456;height:209" coordorigin="4609,8084" coordsize="456,209">
              <v:shape style="position:absolute;left:4609;top:8084;width:456;height:209" coordorigin="4609,8084" coordsize="456,209" path="m4609,8293l5065,8293,5065,8084,4609,8084,4609,8293e" filled="t" fillcolor="#6FAC46" stroked="f">
                <v:path arrowok="t"/>
                <v:fill/>
              </v:shape>
            </v:group>
            <v:group style="position:absolute;left:5173;top:8035;width:684;height:38" coordorigin="5173,8035" coordsize="684,38">
              <v:shape style="position:absolute;left:5173;top:8035;width:684;height:38" coordorigin="5173,8035" coordsize="684,38" path="m5173,8073l5857,8073,5857,8035,5173,8035,5173,8073xe" filled="t" fillcolor="#6FAC46" stroked="f">
                <v:path arrowok="t"/>
                <v:fill/>
              </v:shape>
            </v:group>
            <v:group style="position:absolute;left:5173;top:8072;width:108;height:185" coordorigin="5173,8072" coordsize="108,185">
              <v:shape style="position:absolute;left:5173;top:8072;width:108;height:185" coordorigin="5173,8072" coordsize="108,185" path="m5173,8257l5281,8257,5281,8072,5173,8072,5173,8257e" filled="t" fillcolor="#6FAC46" stroked="f">
                <v:path arrowok="t"/>
                <v:fill/>
              </v:shape>
            </v:group>
            <v:group style="position:absolute;left:5754;top:8072;width:103;height:185" coordorigin="5754,8072" coordsize="103,185">
              <v:shape style="position:absolute;left:5754;top:8072;width:103;height:185" coordorigin="5754,8072" coordsize="103,185" path="m5754,8257l5857,8257,5857,8072,5754,8072,5754,8257e" filled="t" fillcolor="#6FAC46" stroked="f">
                <v:path arrowok="t"/>
                <v:fill/>
              </v:shape>
            </v:group>
            <v:group style="position:absolute;left:5173;top:8256;width:684;height:38" coordorigin="5173,8256" coordsize="684,38">
              <v:shape style="position:absolute;left:5173;top:8256;width:684;height:38" coordorigin="5173,8256" coordsize="684,38" path="m5173,8294l5857,8294,5857,8256,5173,8256,5173,8294xe" filled="t" fillcolor="#6FAC46" stroked="f">
                <v:path arrowok="t"/>
                <v:fill/>
              </v:shape>
            </v:group>
            <v:group style="position:absolute;left:5281;top:8072;width:473;height:185" coordorigin="5281,8072" coordsize="473,185">
              <v:shape style="position:absolute;left:5281;top:8072;width:473;height:185" coordorigin="5281,8072" coordsize="473,185" path="m5281,8257l5754,8257,5754,8072,5281,8072,5281,8257e" filled="t" fillcolor="#6FAC46" stroked="f">
                <v:path arrowok="t"/>
                <v:fill/>
              </v:shape>
            </v:group>
            <v:group style="position:absolute;left:5862;top:8060;width:588;height:2" coordorigin="5862,8060" coordsize="588,2">
              <v:shape style="position:absolute;left:5862;top:8060;width:588;height:2" coordorigin="5862,8060" coordsize="588,0" path="m5862,8060l6450,8060e" filled="f" stroked="t" strokeweight="2.5pt" strokecolor="#6FAC46">
                <v:path arrowok="t"/>
              </v:shape>
            </v:group>
            <v:group style="position:absolute;left:5862;top:8084;width:108;height:209" coordorigin="5862,8084" coordsize="108,209">
              <v:shape style="position:absolute;left:5862;top:8084;width:108;height:209" coordorigin="5862,8084" coordsize="108,209" path="m5862,8293l5970,8293,5970,8084,5862,8084,5862,8293e" filled="t" fillcolor="#6FAC46" stroked="f">
                <v:path arrowok="t"/>
                <v:fill/>
              </v:shape>
            </v:group>
            <v:group style="position:absolute;left:6347;top:8084;width:103;height:209" coordorigin="6347,8084" coordsize="103,209">
              <v:shape style="position:absolute;left:6347;top:8084;width:103;height:209" coordorigin="6347,8084" coordsize="103,209" path="m6347,8293l6450,8293,6450,8084,6347,8084,6347,8293e" filled="t" fillcolor="#6FAC46" stroked="f">
                <v:path arrowok="t"/>
                <v:fill/>
              </v:shape>
            </v:group>
            <v:group style="position:absolute;left:5970;top:8084;width:377;height:209" coordorigin="5970,8084" coordsize="377,209">
              <v:shape style="position:absolute;left:5970;top:8084;width:377;height:209" coordorigin="5970,8084" coordsize="377,209" path="m5970,8293l6347,8293,6347,8084,5970,8084,5970,8293e" filled="t" fillcolor="#6FAC46" stroked="f">
                <v:path arrowok="t"/>
                <v:fill/>
              </v:shape>
            </v:group>
            <v:group style="position:absolute;left:6455;top:8035;width:2002;height:38" coordorigin="6455,8035" coordsize="2002,38">
              <v:shape style="position:absolute;left:6455;top:8035;width:2002;height:38" coordorigin="6455,8035" coordsize="2002,38" path="m6455,8073l8457,8073,8457,8035,6455,8035,6455,8073xe" filled="t" fillcolor="#6FAC46" stroked="f">
                <v:path arrowok="t"/>
                <v:fill/>
              </v:shape>
            </v:group>
            <v:group style="position:absolute;left:6455;top:8072;width:108;height:185" coordorigin="6455,8072" coordsize="108,185">
              <v:shape style="position:absolute;left:6455;top:8072;width:108;height:185" coordorigin="6455,8072" coordsize="108,185" path="m6455,8257l6563,8257,6563,8072,6455,8072,6455,8257e" filled="t" fillcolor="#6FAC46" stroked="f">
                <v:path arrowok="t"/>
                <v:fill/>
              </v:shape>
            </v:group>
            <v:group style="position:absolute;left:7624;top:8072;width:103;height:185" coordorigin="7624,8072" coordsize="103,185">
              <v:shape style="position:absolute;left:7624;top:8072;width:103;height:185" coordorigin="7624,8072" coordsize="103,185" path="m7624,8257l7727,8257,7727,8072,7624,8072,7624,8257e" filled="t" fillcolor="#6FAC46" stroked="f">
                <v:path arrowok="t"/>
                <v:fill/>
              </v:shape>
            </v:group>
            <v:group style="position:absolute;left:6455;top:8256;width:2002;height:38" coordorigin="6455,8256" coordsize="2002,38">
              <v:shape style="position:absolute;left:6455;top:8256;width:2002;height:38" coordorigin="6455,8256" coordsize="2002,38" path="m6455,8294l8457,8294,8457,8256,6455,8256,6455,8294xe" filled="t" fillcolor="#6FAC46" stroked="f">
                <v:path arrowok="t"/>
                <v:fill/>
              </v:shape>
            </v:group>
            <v:group style="position:absolute;left:6563;top:8072;width:1061;height:185" coordorigin="6563,8072" coordsize="1061,185">
              <v:shape style="position:absolute;left:6563;top:8072;width:1061;height:185" coordorigin="6563,8072" coordsize="1061,185" path="m6563,8257l7624,8257,7624,8072,6563,8072,6563,8257e" filled="t" fillcolor="#6FAC46" stroked="f">
                <v:path arrowok="t"/>
                <v:fill/>
              </v:shape>
            </v:group>
            <v:group style="position:absolute;left:7732;top:8072;width:108;height:185" coordorigin="7732,8072" coordsize="108,185">
              <v:shape style="position:absolute;left:7732;top:8072;width:108;height:185" coordorigin="7732,8072" coordsize="108,185" path="m7732,8257l7840,8257,7840,8072,7732,8072,7732,8257e" filled="t" fillcolor="#6FAC46" stroked="f">
                <v:path arrowok="t"/>
                <v:fill/>
              </v:shape>
            </v:group>
            <v:group style="position:absolute;left:8353;top:8072;width:103;height:185" coordorigin="8353,8072" coordsize="103,185">
              <v:shape style="position:absolute;left:8353;top:8072;width:103;height:185" coordorigin="8353,8072" coordsize="103,185" path="m8353,8257l8457,8257,8457,8072,8353,8072,8353,8257e" filled="t" fillcolor="#6FAC46" stroked="f">
                <v:path arrowok="t"/>
                <v:fill/>
              </v:shape>
            </v:group>
            <v:group style="position:absolute;left:7840;top:8072;width:514;height:185" coordorigin="7840,8072" coordsize="514,185">
              <v:shape style="position:absolute;left:7840;top:8072;width:514;height:185" coordorigin="7840,8072" coordsize="514,185" path="m7840,8257l8353,8257,8353,8072,7840,8072,7840,8257e" filled="t" fillcolor="#6FAC46" stroked="f">
                <v:path arrowok="t"/>
                <v:fill/>
              </v:shape>
            </v:group>
            <v:group style="position:absolute;left:8461;top:8035;width:1976;height:26" coordorigin="8461,8035" coordsize="1976,26">
              <v:shape style="position:absolute;left:8461;top:8035;width:1976;height:26" coordorigin="8461,8035" coordsize="1976,26" path="m8461,8061l10437,8061,10437,8035,8461,8035,8461,8061xe" filled="t" fillcolor="#6FAC46" stroked="f">
                <v:path arrowok="t"/>
                <v:fill/>
              </v:shape>
            </v:group>
            <v:group style="position:absolute;left:8461;top:8060;width:108;height:209" coordorigin="8461,8060" coordsize="108,209">
              <v:shape style="position:absolute;left:8461;top:8060;width:108;height:209" coordorigin="8461,8060" coordsize="108,209" path="m8461,8269l8569,8269,8569,8060,8461,8060,8461,8269e" filled="t" fillcolor="#6FAC46" stroked="f">
                <v:path arrowok="t"/>
                <v:fill/>
              </v:shape>
            </v:group>
            <v:group style="position:absolute;left:9079;top:8060;width:103;height:209" coordorigin="9079,8060" coordsize="103,209">
              <v:shape style="position:absolute;left:9079;top:8060;width:103;height:209" coordorigin="9079,8060" coordsize="103,209" path="m9079,8269l9182,8269,9182,8060,9079,8060,9079,8269e" filled="t" fillcolor="#6FAC46" stroked="f">
                <v:path arrowok="t"/>
                <v:fill/>
              </v:shape>
            </v:group>
            <v:group style="position:absolute;left:8461;top:8268;width:1976;height:26" coordorigin="8461,8268" coordsize="1976,26">
              <v:shape style="position:absolute;left:8461;top:8268;width:1976;height:26" coordorigin="8461,8268" coordsize="1976,26" path="m8461,8294l10437,8294,10437,8268,8461,8268,8461,8294xe" filled="t" fillcolor="#6FAC46" stroked="f">
                <v:path arrowok="t"/>
                <v:fill/>
              </v:shape>
            </v:group>
            <v:group style="position:absolute;left:8569;top:8060;width:509;height:209" coordorigin="8569,8060" coordsize="509,209">
              <v:shape style="position:absolute;left:8569;top:8060;width:509;height:209" coordorigin="8569,8060" coordsize="509,209" path="m8569,8269l9079,8269,9079,8060,8569,8060,8569,8269e" filled="t" fillcolor="#6FAC46" stroked="f">
                <v:path arrowok="t"/>
                <v:fill/>
              </v:shape>
            </v:group>
            <v:group style="position:absolute;left:9187;top:8060;width:108;height:209" coordorigin="9187,8060" coordsize="108,209">
              <v:shape style="position:absolute;left:9187;top:8060;width:108;height:209" coordorigin="9187,8060" coordsize="108,209" path="m9187,8269l9295,8269,9295,8060,9187,8060,9187,8269e" filled="t" fillcolor="#6FAC46" stroked="f">
                <v:path arrowok="t"/>
                <v:fill/>
              </v:shape>
            </v:group>
            <v:group style="position:absolute;left:9686;top:8060;width:103;height:209" coordorigin="9686,8060" coordsize="103,209">
              <v:shape style="position:absolute;left:9686;top:8060;width:103;height:209" coordorigin="9686,8060" coordsize="103,209" path="m9686,8269l9789,8269,9789,8060,9686,8060,9686,8269e" filled="t" fillcolor="#6FAC46" stroked="f">
                <v:path arrowok="t"/>
                <v:fill/>
              </v:shape>
            </v:group>
            <v:group style="position:absolute;left:9295;top:8060;width:391;height:209" coordorigin="9295,8060" coordsize="391,209">
              <v:shape style="position:absolute;left:9295;top:8060;width:391;height:209" coordorigin="9295,8060" coordsize="391,209" path="m9295,8269l9686,8269,9686,8060,9295,8060,9295,8269e" filled="t" fillcolor="#6FAC46" stroked="f">
                <v:path arrowok="t"/>
                <v:fill/>
              </v:shape>
            </v:group>
            <v:group style="position:absolute;left:9794;top:8060;width:108;height:209" coordorigin="9794,8060" coordsize="108,209">
              <v:shape style="position:absolute;left:9794;top:8060;width:108;height:209" coordorigin="9794,8060" coordsize="108,209" path="m9794,8269l9902,8269,9902,8060,9794,8060,9794,8269e" filled="t" fillcolor="#6FAC46" stroked="f">
                <v:path arrowok="t"/>
                <v:fill/>
              </v:shape>
            </v:group>
            <v:group style="position:absolute;left:10334;top:8060;width:103;height:209" coordorigin="10334,8060" coordsize="103,209">
              <v:shape style="position:absolute;left:10334;top:8060;width:103;height:209" coordorigin="10334,8060" coordsize="103,209" path="m10334,8269l10437,8269,10437,8060,10334,8060,10334,8269e" filled="t" fillcolor="#6FAC46" stroked="f">
                <v:path arrowok="t"/>
                <v:fill/>
              </v:shape>
            </v:group>
            <v:group style="position:absolute;left:9902;top:8060;width:432;height:209" coordorigin="9902,8060" coordsize="432,209">
              <v:shape style="position:absolute;left:9902;top:8060;width:432;height:209" coordorigin="9902,8060" coordsize="432,209" path="m9902,8269l10334,8269,10334,8060,9902,8060,9902,8269e" filled="t" fillcolor="#6FAC46" stroked="f">
                <v:path arrowok="t"/>
                <v:fill/>
              </v:shape>
            </v:group>
            <v:group style="position:absolute;left:10442;top:8035;width:713;height:38" coordorigin="10442,8035" coordsize="713,38">
              <v:shape style="position:absolute;left:10442;top:8035;width:713;height:38" coordorigin="10442,8035" coordsize="713,38" path="m10442,8073l11155,8073,11155,8035,10442,8035,10442,8073xe" filled="t" fillcolor="#6FAC46" stroked="f">
                <v:path arrowok="t"/>
                <v:fill/>
              </v:shape>
            </v:group>
            <v:group style="position:absolute;left:10442;top:8072;width:108;height:185" coordorigin="10442,8072" coordsize="108,185">
              <v:shape style="position:absolute;left:10442;top:8072;width:108;height:185" coordorigin="10442,8072" coordsize="108,185" path="m10442,8257l10550,8257,10550,8072,10442,8072,10442,8257e" filled="t" fillcolor="#6FAC46" stroked="f">
                <v:path arrowok="t"/>
                <v:fill/>
              </v:shape>
            </v:group>
            <v:group style="position:absolute;left:11054;top:8072;width:101;height:185" coordorigin="11054,8072" coordsize="101,185">
              <v:shape style="position:absolute;left:11054;top:8072;width:101;height:185" coordorigin="11054,8072" coordsize="101,185" path="m11054,8257l11155,8257,11155,8072,11054,8072,11054,8257e" filled="t" fillcolor="#6FAC46" stroked="f">
                <v:path arrowok="t"/>
                <v:fill/>
              </v:shape>
            </v:group>
            <v:group style="position:absolute;left:10442;top:8256;width:713;height:38" coordorigin="10442,8256" coordsize="713,38">
              <v:shape style="position:absolute;left:10442;top:8256;width:713;height:38" coordorigin="10442,8256" coordsize="713,38" path="m10442,8294l11155,8294,11155,8256,10442,8256,10442,8294xe" filled="t" fillcolor="#6FAC46" stroked="f">
                <v:path arrowok="t"/>
                <v:fill/>
              </v:shape>
            </v:group>
            <v:group style="position:absolute;left:10550;top:8072;width:504;height:185" coordorigin="10550,8072" coordsize="504,185">
              <v:shape style="position:absolute;left:10550;top:8072;width:504;height:185" coordorigin="10550,8072" coordsize="504,185" path="m10550,8257l11054,8257,11054,8072,10550,8072,10550,8257e" filled="t" fillcolor="#6FAC46" stroked="f">
                <v:path arrowok="t"/>
                <v:fill/>
              </v:shape>
            </v:group>
            <v:group style="position:absolute;left:715;top:8031;width:10452;height:2" coordorigin="715,8031" coordsize="10452,2">
              <v:shape style="position:absolute;left:715;top:8031;width:10452;height:2" coordorigin="715,8031" coordsize="10452,0" path="m715,8031l11167,8031e" filled="f" stroked="t" strokeweight=".58001pt" strokecolor="#000000">
                <v:path arrowok="t"/>
              </v:shape>
            </v:group>
            <v:group style="position:absolute;left:725;top:8327;width:1532;height:2" coordorigin="725,8327" coordsize="1532,2">
              <v:shape style="position:absolute;left:725;top:8327;width:1532;height:2" coordorigin="725,8327" coordsize="1532,0" path="m725,8327l2256,8327e" filled="f" stroked="t" strokeweight="2.5pt" strokecolor="#FFFFFF">
                <v:path arrowok="t"/>
              </v:shape>
            </v:group>
            <v:group style="position:absolute;left:725;top:8351;width:103;height:206" coordorigin="725,8351" coordsize="103,206">
              <v:shape style="position:absolute;left:725;top:8351;width:103;height:206" coordorigin="725,8351" coordsize="103,206" path="m725,8557l828,8557,828,8351,725,8351,725,8557e" filled="t" fillcolor="#FFFFFF" stroked="f">
                <v:path arrowok="t"/>
                <v:fill/>
              </v:shape>
            </v:group>
            <v:group style="position:absolute;left:2153;top:8351;width:103;height:206" coordorigin="2153,8351" coordsize="103,206">
              <v:shape style="position:absolute;left:2153;top:8351;width:103;height:206" coordorigin="2153,8351" coordsize="103,206" path="m2153,8557l2256,8557,2256,8351,2153,8351,2153,8557e" filled="t" fillcolor="#FFFFFF" stroked="f">
                <v:path arrowok="t"/>
                <v:fill/>
              </v:shape>
            </v:group>
            <v:group style="position:absolute;left:828;top:8351;width:1325;height:206" coordorigin="828,8351" coordsize="1325,206">
              <v:shape style="position:absolute;left:828;top:8351;width:1325;height:206" coordorigin="828,8351" coordsize="1325,206" path="m828,8557l2153,8557,2153,8351,828,8351,828,8557e" filled="t" fillcolor="#FFFFFF" stroked="f">
                <v:path arrowok="t"/>
                <v:fill/>
              </v:shape>
            </v:group>
            <v:group style="position:absolute;left:2261;top:8302;width:686;height:38" coordorigin="2261,8302" coordsize="686,38">
              <v:shape style="position:absolute;left:2261;top:8302;width:686;height:38" coordorigin="2261,8302" coordsize="686,38" path="m2261,8340l2948,8340,2948,8302,2261,8302,2261,8340xe" filled="t" fillcolor="#FFFFFF" stroked="f">
                <v:path arrowok="t"/>
                <v:fill/>
              </v:shape>
            </v:group>
            <v:group style="position:absolute;left:2261;top:8339;width:108;height:182" coordorigin="2261,8339" coordsize="108,182">
              <v:shape style="position:absolute;left:2261;top:8339;width:108;height:182" coordorigin="2261,8339" coordsize="108,182" path="m2261,8521l2369,8521,2369,8339,2261,8339,2261,8521e" filled="t" fillcolor="#FFFFFF" stroked="f">
                <v:path arrowok="t"/>
                <v:fill/>
              </v:shape>
            </v:group>
            <v:group style="position:absolute;left:2844;top:8339;width:103;height:182" coordorigin="2844,8339" coordsize="103,182">
              <v:shape style="position:absolute;left:2844;top:8339;width:103;height:182" coordorigin="2844,8339" coordsize="103,182" path="m2844,8521l2948,8521,2948,8339,2844,8339,2844,8521e" filled="t" fillcolor="#FFFFFF" stroked="f">
                <v:path arrowok="t"/>
                <v:fill/>
              </v:shape>
            </v:group>
            <v:group style="position:absolute;left:2261;top:8562;width:686;height:2" coordorigin="2261,8562" coordsize="686,2">
              <v:shape style="position:absolute;left:2261;top:8562;width:686;height:2" coordorigin="2261,8562" coordsize="686,0" path="m2261,8562l2948,8562e" filled="f" stroked="t" strokeweight="4.18pt" strokecolor="#FFFFFF">
                <v:path arrowok="t"/>
              </v:shape>
            </v:group>
            <v:group style="position:absolute;left:2369;top:8339;width:475;height:182" coordorigin="2369,8339" coordsize="475,182">
              <v:shape style="position:absolute;left:2369;top:8339;width:475;height:182" coordorigin="2369,8339" coordsize="475,182" path="m2369,8521l2844,8521,2844,8339,2369,8339,2369,8521e" filled="t" fillcolor="#FFFFFF" stroked="f">
                <v:path arrowok="t"/>
                <v:fill/>
              </v:shape>
            </v:group>
            <v:group style="position:absolute;left:2952;top:8302;width:679;height:26" coordorigin="2952,8302" coordsize="679,26">
              <v:shape style="position:absolute;left:2952;top:8302;width:679;height:26" coordorigin="2952,8302" coordsize="679,26" path="m2952,8328l3632,8328,3632,8302,2952,8302,2952,8328xe" filled="t" fillcolor="#FFFFFF" stroked="f">
                <v:path arrowok="t"/>
                <v:fill/>
              </v:shape>
            </v:group>
            <v:group style="position:absolute;left:2952;top:8327;width:108;height:206" coordorigin="2952,8327" coordsize="108,206">
              <v:shape style="position:absolute;left:2952;top:8327;width:108;height:206" coordorigin="2952,8327" coordsize="108,206" path="m2952,8533l3060,8533,3060,8327,2952,8327,2952,8533e" filled="t" fillcolor="#FFFFFF" stroked="f">
                <v:path arrowok="t"/>
                <v:fill/>
              </v:shape>
            </v:group>
            <v:group style="position:absolute;left:3528;top:8327;width:103;height:206" coordorigin="3528,8327" coordsize="103,206">
              <v:shape style="position:absolute;left:3528;top:8327;width:103;height:206" coordorigin="3528,8327" coordsize="103,206" path="m3528,8533l3632,8533,3632,8327,3528,8327,3528,8533e" filled="t" fillcolor="#FFFFFF" stroked="f">
                <v:path arrowok="t"/>
                <v:fill/>
              </v:shape>
            </v:group>
            <v:group style="position:absolute;left:2952;top:8562;width:679;height:2" coordorigin="2952,8562" coordsize="679,2">
              <v:shape style="position:absolute;left:2952;top:8562;width:679;height:2" coordorigin="2952,8562" coordsize="679,0" path="m2952,8562l3632,8562e" filled="f" stroked="t" strokeweight="2.98pt" strokecolor="#FFFFFF">
                <v:path arrowok="t"/>
              </v:shape>
            </v:group>
            <v:group style="position:absolute;left:3060;top:8327;width:468;height:206" coordorigin="3060,8327" coordsize="468,206">
              <v:shape style="position:absolute;left:3060;top:8327;width:468;height:206" coordorigin="3060,8327" coordsize="468,206" path="m3060,8533l3528,8533,3528,8327,3060,8327,3060,8533e" filled="t" fillcolor="#FFFFFF" stroked="f">
                <v:path arrowok="t"/>
                <v:fill/>
              </v:shape>
            </v:group>
            <v:group style="position:absolute;left:3636;top:8302;width:860;height:38" coordorigin="3636,8302" coordsize="860,38">
              <v:shape style="position:absolute;left:3636;top:8302;width:860;height:38" coordorigin="3636,8302" coordsize="860,38" path="m3636,8340l4496,8340,4496,8302,3636,8302,3636,8340xe" filled="t" fillcolor="#FFFFFF" stroked="f">
                <v:path arrowok="t"/>
                <v:fill/>
              </v:shape>
            </v:group>
            <v:group style="position:absolute;left:3636;top:8339;width:108;height:182" coordorigin="3636,8339" coordsize="108,182">
              <v:shape style="position:absolute;left:3636;top:8339;width:108;height:182" coordorigin="3636,8339" coordsize="108,182" path="m3636,8521l3744,8521,3744,8339,3636,8339,3636,8521e" filled="t" fillcolor="#FFFFFF" stroked="f">
                <v:path arrowok="t"/>
                <v:fill/>
              </v:shape>
            </v:group>
            <v:group style="position:absolute;left:4393;top:8339;width:103;height:182" coordorigin="4393,8339" coordsize="103,182">
              <v:shape style="position:absolute;left:4393;top:8339;width:103;height:182" coordorigin="4393,8339" coordsize="103,182" path="m4393,8521l4496,8521,4496,8339,4393,8339,4393,8521e" filled="t" fillcolor="#FFFFFF" stroked="f">
                <v:path arrowok="t"/>
                <v:fill/>
              </v:shape>
            </v:group>
            <v:group style="position:absolute;left:3636;top:8562;width:860;height:2" coordorigin="3636,8562" coordsize="860,2">
              <v:shape style="position:absolute;left:3636;top:8562;width:860;height:2" coordorigin="3636,8562" coordsize="860,0" path="m3636,8562l4496,8562e" filled="f" stroked="t" strokeweight="4.18pt" strokecolor="#FFFFFF">
                <v:path arrowok="t"/>
              </v:shape>
            </v:group>
            <v:group style="position:absolute;left:3744;top:8339;width:648;height:182" coordorigin="3744,8339" coordsize="648,182">
              <v:shape style="position:absolute;left:3744;top:8339;width:648;height:182" coordorigin="3744,8339" coordsize="648,182" path="m3744,8521l4393,8521,4393,8339,3744,8339,3744,8521e" filled="t" fillcolor="#FFFFFF" stroked="f">
                <v:path arrowok="t"/>
                <v:fill/>
              </v:shape>
            </v:group>
            <v:group style="position:absolute;left:4501;top:8327;width:667;height:2" coordorigin="4501,8327" coordsize="667,2">
              <v:shape style="position:absolute;left:4501;top:8327;width:667;height:2" coordorigin="4501,8327" coordsize="667,0" path="m4501,8327l5168,8327e" filled="f" stroked="t" strokeweight="2.5pt" strokecolor="#FFFFFF">
                <v:path arrowok="t"/>
              </v:shape>
            </v:group>
            <v:group style="position:absolute;left:4501;top:8351;width:108;height:206" coordorigin="4501,8351" coordsize="108,206">
              <v:shape style="position:absolute;left:4501;top:8351;width:108;height:206" coordorigin="4501,8351" coordsize="108,206" path="m4501,8557l4609,8557,4609,8351,4501,8351,4501,8557e" filled="t" fillcolor="#FFFFFF" stroked="f">
                <v:path arrowok="t"/>
                <v:fill/>
              </v:shape>
            </v:group>
            <v:group style="position:absolute;left:5065;top:8351;width:103;height:206" coordorigin="5065,8351" coordsize="103,206">
              <v:shape style="position:absolute;left:5065;top:8351;width:103;height:206" coordorigin="5065,8351" coordsize="103,206" path="m5065,8557l5168,8557,5168,8351,5065,8351,5065,8557e" filled="t" fillcolor="#FFFFFF" stroked="f">
                <v:path arrowok="t"/>
                <v:fill/>
              </v:shape>
            </v:group>
            <v:group style="position:absolute;left:4609;top:8351;width:456;height:206" coordorigin="4609,8351" coordsize="456,206">
              <v:shape style="position:absolute;left:4609;top:8351;width:456;height:206" coordorigin="4609,8351" coordsize="456,206" path="m4609,8557l5065,8557,5065,8351,4609,8351,4609,8557e" filled="t" fillcolor="#FFFFFF" stroked="f">
                <v:path arrowok="t"/>
                <v:fill/>
              </v:shape>
            </v:group>
            <v:group style="position:absolute;left:5173;top:8302;width:684;height:38" coordorigin="5173,8302" coordsize="684,38">
              <v:shape style="position:absolute;left:5173;top:8302;width:684;height:38" coordorigin="5173,8302" coordsize="684,38" path="m5173,8340l5857,8340,5857,8302,5173,8302,5173,8340xe" filled="t" fillcolor="#FFFFFF" stroked="f">
                <v:path arrowok="t"/>
                <v:fill/>
              </v:shape>
            </v:group>
            <v:group style="position:absolute;left:5173;top:8339;width:108;height:182" coordorigin="5173,8339" coordsize="108,182">
              <v:shape style="position:absolute;left:5173;top:8339;width:108;height:182" coordorigin="5173,8339" coordsize="108,182" path="m5173,8521l5281,8521,5281,8339,5173,8339,5173,8521e" filled="t" fillcolor="#FFFFFF" stroked="f">
                <v:path arrowok="t"/>
                <v:fill/>
              </v:shape>
            </v:group>
            <v:group style="position:absolute;left:5754;top:8339;width:103;height:182" coordorigin="5754,8339" coordsize="103,182">
              <v:shape style="position:absolute;left:5754;top:8339;width:103;height:182" coordorigin="5754,8339" coordsize="103,182" path="m5754,8521l5857,8521,5857,8339,5754,8339,5754,8521e" filled="t" fillcolor="#FFFFFF" stroked="f">
                <v:path arrowok="t"/>
                <v:fill/>
              </v:shape>
            </v:group>
            <v:group style="position:absolute;left:5173;top:8562;width:684;height:2" coordorigin="5173,8562" coordsize="684,2">
              <v:shape style="position:absolute;left:5173;top:8562;width:684;height:2" coordorigin="5173,8562" coordsize="684,0" path="m5173,8562l5857,8562e" filled="f" stroked="t" strokeweight="4.18pt" strokecolor="#FFFFFF">
                <v:path arrowok="t"/>
              </v:shape>
            </v:group>
            <v:group style="position:absolute;left:5281;top:8339;width:473;height:182" coordorigin="5281,8339" coordsize="473,182">
              <v:shape style="position:absolute;left:5281;top:8339;width:473;height:182" coordorigin="5281,8339" coordsize="473,182" path="m5281,8521l5754,8521,5754,8339,5281,8339,5281,8521e" filled="t" fillcolor="#FFFFFF" stroked="f">
                <v:path arrowok="t"/>
                <v:fill/>
              </v:shape>
            </v:group>
            <v:group style="position:absolute;left:5862;top:8327;width:588;height:2" coordorigin="5862,8327" coordsize="588,2">
              <v:shape style="position:absolute;left:5862;top:8327;width:588;height:2" coordorigin="5862,8327" coordsize="588,0" path="m5862,8327l6450,8327e" filled="f" stroked="t" strokeweight="2.5pt" strokecolor="#FFFFFF">
                <v:path arrowok="t"/>
              </v:shape>
            </v:group>
            <v:group style="position:absolute;left:5862;top:8351;width:108;height:206" coordorigin="5862,8351" coordsize="108,206">
              <v:shape style="position:absolute;left:5862;top:8351;width:108;height:206" coordorigin="5862,8351" coordsize="108,206" path="m5862,8557l5970,8557,5970,8351,5862,8351,5862,8557e" filled="t" fillcolor="#FFFFFF" stroked="f">
                <v:path arrowok="t"/>
                <v:fill/>
              </v:shape>
            </v:group>
            <v:group style="position:absolute;left:6347;top:8351;width:103;height:206" coordorigin="6347,8351" coordsize="103,206">
              <v:shape style="position:absolute;left:6347;top:8351;width:103;height:206" coordorigin="6347,8351" coordsize="103,206" path="m6347,8557l6450,8557,6450,8351,6347,8351,6347,8557e" filled="t" fillcolor="#FFFFFF" stroked="f">
                <v:path arrowok="t"/>
                <v:fill/>
              </v:shape>
            </v:group>
            <v:group style="position:absolute;left:5970;top:8351;width:377;height:206" coordorigin="5970,8351" coordsize="377,206">
              <v:shape style="position:absolute;left:5970;top:8351;width:377;height:206" coordorigin="5970,8351" coordsize="377,206" path="m5970,8557l6347,8557,6347,8351,5970,8351,5970,8557e" filled="t" fillcolor="#FFFFFF" stroked="f">
                <v:path arrowok="t"/>
                <v:fill/>
              </v:shape>
            </v:group>
            <v:group style="position:absolute;left:6455;top:8302;width:2002;height:38" coordorigin="6455,8302" coordsize="2002,38">
              <v:shape style="position:absolute;left:6455;top:8302;width:2002;height:38" coordorigin="6455,8302" coordsize="2002,38" path="m6455,8340l8457,8340,8457,8302,6455,8302,6455,8340xe" filled="t" fillcolor="#FFFFFF" stroked="f">
                <v:path arrowok="t"/>
                <v:fill/>
              </v:shape>
            </v:group>
            <v:group style="position:absolute;left:6455;top:8339;width:108;height:182" coordorigin="6455,8339" coordsize="108,182">
              <v:shape style="position:absolute;left:6455;top:8339;width:108;height:182" coordorigin="6455,8339" coordsize="108,182" path="m6455,8521l6563,8521,6563,8339,6455,8339,6455,8521e" filled="t" fillcolor="#FFFFFF" stroked="f">
                <v:path arrowok="t"/>
                <v:fill/>
              </v:shape>
            </v:group>
            <v:group style="position:absolute;left:7624;top:8339;width:103;height:182" coordorigin="7624,8339" coordsize="103,182">
              <v:shape style="position:absolute;left:7624;top:8339;width:103;height:182" coordorigin="7624,8339" coordsize="103,182" path="m7624,8521l7727,8521,7727,8339,7624,8339,7624,8521e" filled="t" fillcolor="#FFFFFF" stroked="f">
                <v:path arrowok="t"/>
                <v:fill/>
              </v:shape>
            </v:group>
            <v:group style="position:absolute;left:6455;top:8520;width:2002;height:38" coordorigin="6455,8520" coordsize="2002,38">
              <v:shape style="position:absolute;left:6455;top:8520;width:2002;height:38" coordorigin="6455,8520" coordsize="2002,38" path="m6455,8558l8457,8558,8457,8520,6455,8520,6455,8558xe" filled="t" fillcolor="#FFFFFF" stroked="f">
                <v:path arrowok="t"/>
                <v:fill/>
              </v:shape>
            </v:group>
            <v:group style="position:absolute;left:6563;top:8339;width:1061;height:182" coordorigin="6563,8339" coordsize="1061,182">
              <v:shape style="position:absolute;left:6563;top:8339;width:1061;height:182" coordorigin="6563,8339" coordsize="1061,182" path="m6563,8521l7624,8521,7624,8339,6563,8339,6563,8521e" filled="t" fillcolor="#FFFFFF" stroked="f">
                <v:path arrowok="t"/>
                <v:fill/>
              </v:shape>
            </v:group>
            <v:group style="position:absolute;left:7732;top:8339;width:108;height:182" coordorigin="7732,8339" coordsize="108,182">
              <v:shape style="position:absolute;left:7732;top:8339;width:108;height:182" coordorigin="7732,8339" coordsize="108,182" path="m7732,8521l7840,8521,7840,8339,7732,8339,7732,8521e" filled="t" fillcolor="#FFFFFF" stroked="f">
                <v:path arrowok="t"/>
                <v:fill/>
              </v:shape>
            </v:group>
            <v:group style="position:absolute;left:8353;top:8339;width:103;height:182" coordorigin="8353,8339" coordsize="103,182">
              <v:shape style="position:absolute;left:8353;top:8339;width:103;height:182" coordorigin="8353,8339" coordsize="103,182" path="m8353,8521l8457,8521,8457,8339,8353,8339,8353,8521e" filled="t" fillcolor="#FFFFFF" stroked="f">
                <v:path arrowok="t"/>
                <v:fill/>
              </v:shape>
            </v:group>
            <v:group style="position:absolute;left:7840;top:8339;width:514;height:182" coordorigin="7840,8339" coordsize="514,182">
              <v:shape style="position:absolute;left:7840;top:8339;width:514;height:182" coordorigin="7840,8339" coordsize="514,182" path="m7840,8521l8353,8521,8353,8339,7840,8339,7840,8521e" filled="t" fillcolor="#FFFFFF" stroked="f">
                <v:path arrowok="t"/>
                <v:fill/>
              </v:shape>
            </v:group>
            <v:group style="position:absolute;left:8461;top:8302;width:1976;height:26" coordorigin="8461,8302" coordsize="1976,26">
              <v:shape style="position:absolute;left:8461;top:8302;width:1976;height:26" coordorigin="8461,8302" coordsize="1976,26" path="m8461,8328l10437,8328,10437,8302,8461,8302,8461,8328xe" filled="t" fillcolor="#FFFFFF" stroked="f">
                <v:path arrowok="t"/>
                <v:fill/>
              </v:shape>
            </v:group>
            <v:group style="position:absolute;left:8461;top:8327;width:108;height:206" coordorigin="8461,8327" coordsize="108,206">
              <v:shape style="position:absolute;left:8461;top:8327;width:108;height:206" coordorigin="8461,8327" coordsize="108,206" path="m8461,8533l8569,8533,8569,8327,8461,8327,8461,8533e" filled="t" fillcolor="#FFFFFF" stroked="f">
                <v:path arrowok="t"/>
                <v:fill/>
              </v:shape>
            </v:group>
            <v:group style="position:absolute;left:9079;top:8327;width:103;height:206" coordorigin="9079,8327" coordsize="103,206">
              <v:shape style="position:absolute;left:9079;top:8327;width:103;height:206" coordorigin="9079,8327" coordsize="103,206" path="m9079,8533l9182,8533,9182,8327,9079,8327,9079,8533e" filled="t" fillcolor="#FFFFFF" stroked="f">
                <v:path arrowok="t"/>
                <v:fill/>
              </v:shape>
            </v:group>
            <v:group style="position:absolute;left:8461;top:8532;width:1976;height:26" coordorigin="8461,8532" coordsize="1976,26">
              <v:shape style="position:absolute;left:8461;top:8532;width:1976;height:26" coordorigin="8461,8532" coordsize="1976,26" path="m8461,8558l10437,8558,10437,8532,8461,8532,8461,8558xe" filled="t" fillcolor="#FFFFFF" stroked="f">
                <v:path arrowok="t"/>
                <v:fill/>
              </v:shape>
            </v:group>
            <v:group style="position:absolute;left:8569;top:8327;width:509;height:206" coordorigin="8569,8327" coordsize="509,206">
              <v:shape style="position:absolute;left:8569;top:8327;width:509;height:206" coordorigin="8569,8327" coordsize="509,206" path="m8569,8533l9079,8533,9079,8327,8569,8327,8569,8533e" filled="t" fillcolor="#FFFFFF" stroked="f">
                <v:path arrowok="t"/>
                <v:fill/>
              </v:shape>
            </v:group>
            <v:group style="position:absolute;left:9187;top:8327;width:108;height:206" coordorigin="9187,8327" coordsize="108,206">
              <v:shape style="position:absolute;left:9187;top:8327;width:108;height:206" coordorigin="9187,8327" coordsize="108,206" path="m9187,8533l9295,8533,9295,8327,9187,8327,9187,8533e" filled="t" fillcolor="#FFFFFF" stroked="f">
                <v:path arrowok="t"/>
                <v:fill/>
              </v:shape>
            </v:group>
            <v:group style="position:absolute;left:9686;top:8327;width:103;height:206" coordorigin="9686,8327" coordsize="103,206">
              <v:shape style="position:absolute;left:9686;top:8327;width:103;height:206" coordorigin="9686,8327" coordsize="103,206" path="m9686,8533l9789,8533,9789,8327,9686,8327,9686,8533e" filled="t" fillcolor="#FFFFFF" stroked="f">
                <v:path arrowok="t"/>
                <v:fill/>
              </v:shape>
            </v:group>
            <v:group style="position:absolute;left:9295;top:8327;width:391;height:206" coordorigin="9295,8327" coordsize="391,206">
              <v:shape style="position:absolute;left:9295;top:8327;width:391;height:206" coordorigin="9295,8327" coordsize="391,206" path="m9295,8533l9686,8533,9686,8327,9295,8327,9295,8533e" filled="t" fillcolor="#FFFFFF" stroked="f">
                <v:path arrowok="t"/>
                <v:fill/>
              </v:shape>
            </v:group>
            <v:group style="position:absolute;left:9794;top:8327;width:108;height:206" coordorigin="9794,8327" coordsize="108,206">
              <v:shape style="position:absolute;left:9794;top:8327;width:108;height:206" coordorigin="9794,8327" coordsize="108,206" path="m9794,8533l9902,8533,9902,8327,9794,8327,9794,8533e" filled="t" fillcolor="#FFFFFF" stroked="f">
                <v:path arrowok="t"/>
                <v:fill/>
              </v:shape>
            </v:group>
            <v:group style="position:absolute;left:10334;top:8327;width:103;height:206" coordorigin="10334,8327" coordsize="103,206">
              <v:shape style="position:absolute;left:10334;top:8327;width:103;height:206" coordorigin="10334,8327" coordsize="103,206" path="m10334,8533l10437,8533,10437,8327,10334,8327,10334,8533e" filled="t" fillcolor="#FFFFFF" stroked="f">
                <v:path arrowok="t"/>
                <v:fill/>
              </v:shape>
            </v:group>
            <v:group style="position:absolute;left:9902;top:8327;width:432;height:206" coordorigin="9902,8327" coordsize="432,206">
              <v:shape style="position:absolute;left:9902;top:8327;width:432;height:206" coordorigin="9902,8327" coordsize="432,206" path="m9902,8533l10334,8533,10334,8327,9902,8327,9902,8533e" filled="t" fillcolor="#FFFFFF" stroked="f">
                <v:path arrowok="t"/>
                <v:fill/>
              </v:shape>
            </v:group>
            <v:group style="position:absolute;left:10442;top:8302;width:713;height:38" coordorigin="10442,8302" coordsize="713,38">
              <v:shape style="position:absolute;left:10442;top:8302;width:713;height:38" coordorigin="10442,8302" coordsize="713,38" path="m10442,8340l11155,8340,11155,8302,10442,8302,10442,8340xe" filled="t" fillcolor="#FFFFFF" stroked="f">
                <v:path arrowok="t"/>
                <v:fill/>
              </v:shape>
            </v:group>
            <v:group style="position:absolute;left:10442;top:8339;width:108;height:182" coordorigin="10442,8339" coordsize="108,182">
              <v:shape style="position:absolute;left:10442;top:8339;width:108;height:182" coordorigin="10442,8339" coordsize="108,182" path="m10442,8521l10550,8521,10550,8339,10442,8339,10442,8521e" filled="t" fillcolor="#FFFFFF" stroked="f">
                <v:path arrowok="t"/>
                <v:fill/>
              </v:shape>
            </v:group>
            <v:group style="position:absolute;left:11054;top:8339;width:101;height:182" coordorigin="11054,8339" coordsize="101,182">
              <v:shape style="position:absolute;left:11054;top:8339;width:101;height:182" coordorigin="11054,8339" coordsize="101,182" path="m11054,8521l11155,8521,11155,8339,11054,8339,11054,8521e" filled="t" fillcolor="#FFFFFF" stroked="f">
                <v:path arrowok="t"/>
                <v:fill/>
              </v:shape>
            </v:group>
            <v:group style="position:absolute;left:10442;top:8562;width:713;height:2" coordorigin="10442,8562" coordsize="713,2">
              <v:shape style="position:absolute;left:10442;top:8562;width:713;height:2" coordorigin="10442,8562" coordsize="713,0" path="m10442,8562l11155,8562e" filled="f" stroked="t" strokeweight="4.18pt" strokecolor="#FFFFFF">
                <v:path arrowok="t"/>
              </v:shape>
            </v:group>
            <v:group style="position:absolute;left:10550;top:8339;width:504;height:182" coordorigin="10550,8339" coordsize="504,182">
              <v:shape style="position:absolute;left:10550;top:8339;width:504;height:182" coordorigin="10550,8339" coordsize="504,182" path="m10550,8521l11054,8521,11054,8339,10550,8339,10550,8521e" filled="t" fillcolor="#FFFFFF" stroked="f">
                <v:path arrowok="t"/>
                <v:fill/>
              </v:shape>
            </v:group>
            <v:group style="position:absolute;left:715;top:8298;width:10452;height:2" coordorigin="715,8298" coordsize="10452,2">
              <v:shape style="position:absolute;left:715;top:8298;width:10452;height:2" coordorigin="715,8298" coordsize="10452,0" path="m715,8298l11167,8298e" filled="f" stroked="t" strokeweight=".579980pt" strokecolor="#000000">
                <v:path arrowok="t"/>
              </v:shape>
            </v:group>
            <v:group style="position:absolute;left:725;top:8591;width:1532;height:2" coordorigin="725,8591" coordsize="1532,2">
              <v:shape style="position:absolute;left:725;top:8591;width:1532;height:2" coordorigin="725,8591" coordsize="1532,0" path="m725,8591l2256,8591e" filled="f" stroked="t" strokeweight="2.5pt" strokecolor="#FFFFFF">
                <v:path arrowok="t"/>
              </v:shape>
            </v:group>
            <v:group style="position:absolute;left:725;top:8615;width:103;height:206" coordorigin="725,8615" coordsize="103,206">
              <v:shape style="position:absolute;left:725;top:8615;width:103;height:206" coordorigin="725,8615" coordsize="103,206" path="m725,8821l828,8821,828,8615,725,8615,725,8821e" filled="t" fillcolor="#FFFFFF" stroked="f">
                <v:path arrowok="t"/>
                <v:fill/>
              </v:shape>
            </v:group>
            <v:group style="position:absolute;left:2153;top:8615;width:103;height:206" coordorigin="2153,8615" coordsize="103,206">
              <v:shape style="position:absolute;left:2153;top:8615;width:103;height:206" coordorigin="2153,8615" coordsize="103,206" path="m2153,8821l2256,8821,2256,8615,2153,8615,2153,8821e" filled="t" fillcolor="#FFFFFF" stroked="f">
                <v:path arrowok="t"/>
                <v:fill/>
              </v:shape>
            </v:group>
            <v:group style="position:absolute;left:828;top:8615;width:1325;height:206" coordorigin="828,8615" coordsize="1325,206">
              <v:shape style="position:absolute;left:828;top:8615;width:1325;height:206" coordorigin="828,8615" coordsize="1325,206" path="m828,8821l2153,8821,2153,8615,828,8615,828,8821e" filled="t" fillcolor="#FFFFFF" stroked="f">
                <v:path arrowok="t"/>
                <v:fill/>
              </v:shape>
            </v:group>
            <v:group style="position:absolute;left:2261;top:8603;width:108;height:185" coordorigin="2261,8603" coordsize="108,185">
              <v:shape style="position:absolute;left:2261;top:8603;width:108;height:185" coordorigin="2261,8603" coordsize="108,185" path="m2261,8787l2369,8787,2369,8603,2261,8603,2261,8787e" filled="t" fillcolor="#FFFFFF" stroked="f">
                <v:path arrowok="t"/>
                <v:fill/>
              </v:shape>
            </v:group>
            <v:group style="position:absolute;left:2844;top:8603;width:103;height:185" coordorigin="2844,8603" coordsize="103,185">
              <v:shape style="position:absolute;left:2844;top:8603;width:103;height:185" coordorigin="2844,8603" coordsize="103,185" path="m2844,8787l2948,8787,2948,8603,2844,8603,2844,8787e" filled="t" fillcolor="#FFFFFF" stroked="f">
                <v:path arrowok="t"/>
                <v:fill/>
              </v:shape>
            </v:group>
            <v:group style="position:absolute;left:2261;top:8804;width:2235;height:2" coordorigin="2261,8804" coordsize="2235,2">
              <v:shape style="position:absolute;left:2261;top:8804;width:2235;height:2" coordorigin="2261,8804" coordsize="2235,0" path="m2261,8804l4496,8804e" filled="f" stroked="t" strokeweight="1.78pt" strokecolor="#FFFFFF">
                <v:path arrowok="t"/>
              </v:shape>
            </v:group>
            <v:group style="position:absolute;left:2369;top:8603;width:475;height:185" coordorigin="2369,8603" coordsize="475,185">
              <v:shape style="position:absolute;left:2369;top:8603;width:475;height:185" coordorigin="2369,8603" coordsize="475,185" path="m2369,8787l2844,8787,2844,8603,2369,8603,2369,8787e" filled="t" fillcolor="#FFFFFF" stroked="f">
                <v:path arrowok="t"/>
                <v:fill/>
              </v:shape>
            </v:group>
            <v:group style="position:absolute;left:2952;top:8591;width:108;height:206" coordorigin="2952,8591" coordsize="108,206">
              <v:shape style="position:absolute;left:2952;top:8591;width:108;height:206" coordorigin="2952,8591" coordsize="108,206" path="m2952,8797l3060,8797,3060,8591,2952,8591,2952,8797e" filled="t" fillcolor="#FFFFFF" stroked="f">
                <v:path arrowok="t"/>
                <v:fill/>
              </v:shape>
            </v:group>
            <v:group style="position:absolute;left:3528;top:8591;width:103;height:206" coordorigin="3528,8591" coordsize="103,206">
              <v:shape style="position:absolute;left:3528;top:8591;width:103;height:206" coordorigin="3528,8591" coordsize="103,206" path="m3528,8797l3632,8797,3632,8591,3528,8591,3528,8797e" filled="t" fillcolor="#FFFFFF" stroked="f">
                <v:path arrowok="t"/>
                <v:fill/>
              </v:shape>
            </v:group>
            <v:group style="position:absolute;left:3060;top:8591;width:468;height:206" coordorigin="3060,8591" coordsize="468,206">
              <v:shape style="position:absolute;left:3060;top:8591;width:468;height:206" coordorigin="3060,8591" coordsize="468,206" path="m3060,8797l3528,8797,3528,8591,3060,8591,3060,8797e" filled="t" fillcolor="#FFFFFF" stroked="f">
                <v:path arrowok="t"/>
                <v:fill/>
              </v:shape>
            </v:group>
            <v:group style="position:absolute;left:3636;top:8603;width:108;height:185" coordorigin="3636,8603" coordsize="108,185">
              <v:shape style="position:absolute;left:3636;top:8603;width:108;height:185" coordorigin="3636,8603" coordsize="108,185" path="m3636,8787l3744,8787,3744,8603,3636,8603,3636,8787e" filled="t" fillcolor="#FFFFFF" stroked="f">
                <v:path arrowok="t"/>
                <v:fill/>
              </v:shape>
            </v:group>
            <v:group style="position:absolute;left:4393;top:8603;width:103;height:185" coordorigin="4393,8603" coordsize="103,185">
              <v:shape style="position:absolute;left:4393;top:8603;width:103;height:185" coordorigin="4393,8603" coordsize="103,185" path="m4393,8787l4496,8787,4496,8603,4393,8603,4393,8787e" filled="t" fillcolor="#FFFFFF" stroked="f">
                <v:path arrowok="t"/>
                <v:fill/>
              </v:shape>
            </v:group>
            <v:group style="position:absolute;left:3744;top:8603;width:648;height:185" coordorigin="3744,8603" coordsize="648,185">
              <v:shape style="position:absolute;left:3744;top:8603;width:648;height:185" coordorigin="3744,8603" coordsize="648,185" path="m3744,8787l4393,8787,4393,8603,3744,8603,3744,8787e" filled="t" fillcolor="#FFFFFF" stroked="f">
                <v:path arrowok="t"/>
                <v:fill/>
              </v:shape>
            </v:group>
            <v:group style="position:absolute;left:4501;top:8591;width:667;height:2" coordorigin="4501,8591" coordsize="667,2">
              <v:shape style="position:absolute;left:4501;top:8591;width:667;height:2" coordorigin="4501,8591" coordsize="667,0" path="m4501,8591l5168,8591e" filled="f" stroked="t" strokeweight="2.5pt" strokecolor="#FFFFFF">
                <v:path arrowok="t"/>
              </v:shape>
            </v:group>
            <v:group style="position:absolute;left:4501;top:8615;width:108;height:206" coordorigin="4501,8615" coordsize="108,206">
              <v:shape style="position:absolute;left:4501;top:8615;width:108;height:206" coordorigin="4501,8615" coordsize="108,206" path="m4501,8821l4609,8821,4609,8615,4501,8615,4501,8821e" filled="t" fillcolor="#FFFFFF" stroked="f">
                <v:path arrowok="t"/>
                <v:fill/>
              </v:shape>
            </v:group>
            <v:group style="position:absolute;left:5065;top:8615;width:103;height:206" coordorigin="5065,8615" coordsize="103,206">
              <v:shape style="position:absolute;left:5065;top:8615;width:103;height:206" coordorigin="5065,8615" coordsize="103,206" path="m5065,8821l5168,8821,5168,8615,5065,8615,5065,8821e" filled="t" fillcolor="#FFFFFF" stroked="f">
                <v:path arrowok="t"/>
                <v:fill/>
              </v:shape>
            </v:group>
            <v:group style="position:absolute;left:4609;top:8615;width:456;height:206" coordorigin="4609,8615" coordsize="456,206">
              <v:shape style="position:absolute;left:4609;top:8615;width:456;height:206" coordorigin="4609,8615" coordsize="456,206" path="m4609,8821l5065,8821,5065,8615,4609,8615,4609,8821e" filled="t" fillcolor="#FFFFFF" stroked="f">
                <v:path arrowok="t"/>
                <v:fill/>
              </v:shape>
            </v:group>
            <v:group style="position:absolute;left:5173;top:8603;width:108;height:185" coordorigin="5173,8603" coordsize="108,185">
              <v:shape style="position:absolute;left:5173;top:8603;width:108;height:185" coordorigin="5173,8603" coordsize="108,185" path="m5173,8787l5281,8787,5281,8603,5173,8603,5173,8787e" filled="t" fillcolor="#FFFFFF" stroked="f">
                <v:path arrowok="t"/>
                <v:fill/>
              </v:shape>
            </v:group>
            <v:group style="position:absolute;left:5754;top:8603;width:103;height:185" coordorigin="5754,8603" coordsize="103,185">
              <v:shape style="position:absolute;left:5754;top:8603;width:103;height:185" coordorigin="5754,8603" coordsize="103,185" path="m5754,8787l5857,8787,5857,8603,5754,8603,5754,8787e" filled="t" fillcolor="#FFFFFF" stroked="f">
                <v:path arrowok="t"/>
                <v:fill/>
              </v:shape>
            </v:group>
            <v:group style="position:absolute;left:5173;top:8827;width:684;height:2" coordorigin="5173,8827" coordsize="684,2">
              <v:shape style="position:absolute;left:5173;top:8827;width:684;height:2" coordorigin="5173,8827" coordsize="684,0" path="m5173,8827l5857,8827e" filled="f" stroked="t" strokeweight="4.060000pt" strokecolor="#FFFFFF">
                <v:path arrowok="t"/>
              </v:shape>
            </v:group>
            <v:group style="position:absolute;left:5281;top:8603;width:473;height:185" coordorigin="5281,8603" coordsize="473,185">
              <v:shape style="position:absolute;left:5281;top:8603;width:473;height:185" coordorigin="5281,8603" coordsize="473,185" path="m5281,8787l5754,8787,5754,8603,5281,8603,5281,8787e" filled="t" fillcolor="#FFFFFF" stroked="f">
                <v:path arrowok="t"/>
                <v:fill/>
              </v:shape>
            </v:group>
            <v:group style="position:absolute;left:5862;top:8591;width:588;height:2" coordorigin="5862,8591" coordsize="588,2">
              <v:shape style="position:absolute;left:5862;top:8591;width:588;height:2" coordorigin="5862,8591" coordsize="588,0" path="m5862,8591l6450,8591e" filled="f" stroked="t" strokeweight="2.5pt" strokecolor="#FFFFFF">
                <v:path arrowok="t"/>
              </v:shape>
            </v:group>
            <v:group style="position:absolute;left:5862;top:8615;width:108;height:206" coordorigin="5862,8615" coordsize="108,206">
              <v:shape style="position:absolute;left:5862;top:8615;width:108;height:206" coordorigin="5862,8615" coordsize="108,206" path="m5862,8821l5970,8821,5970,8615,5862,8615,5862,8821e" filled="t" fillcolor="#FFFFFF" stroked="f">
                <v:path arrowok="t"/>
                <v:fill/>
              </v:shape>
            </v:group>
            <v:group style="position:absolute;left:6347;top:8615;width:103;height:206" coordorigin="6347,8615" coordsize="103,206">
              <v:shape style="position:absolute;left:6347;top:8615;width:103;height:206" coordorigin="6347,8615" coordsize="103,206" path="m6347,8821l6450,8821,6450,8615,6347,8615,6347,8821e" filled="t" fillcolor="#FFFFFF" stroked="f">
                <v:path arrowok="t"/>
                <v:fill/>
              </v:shape>
            </v:group>
            <v:group style="position:absolute;left:5970;top:8615;width:377;height:206" coordorigin="5970,8615" coordsize="377,206">
              <v:shape style="position:absolute;left:5970;top:8615;width:377;height:206" coordorigin="5970,8615" coordsize="377,206" path="m5970,8821l6347,8821,6347,8615,5970,8615,5970,8821e" filled="t" fillcolor="#FFFFFF" stroked="f">
                <v:path arrowok="t"/>
                <v:fill/>
              </v:shape>
            </v:group>
            <v:group style="position:absolute;left:6455;top:8566;width:2002;height:38" coordorigin="6455,8566" coordsize="2002,38">
              <v:shape style="position:absolute;left:6455;top:8566;width:2002;height:38" coordorigin="6455,8566" coordsize="2002,38" path="m6455,8604l8457,8604,8457,8566,6455,8566,6455,8604xe" filled="t" fillcolor="#FFFFFF" stroked="f">
                <v:path arrowok="t"/>
                <v:fill/>
              </v:shape>
            </v:group>
            <v:group style="position:absolute;left:6455;top:8603;width:108;height:185" coordorigin="6455,8603" coordsize="108,185">
              <v:shape style="position:absolute;left:6455;top:8603;width:108;height:185" coordorigin="6455,8603" coordsize="108,185" path="m6455,8787l6563,8787,6563,8603,6455,8603,6455,8787e" filled="t" fillcolor="#FFFFFF" stroked="f">
                <v:path arrowok="t"/>
                <v:fill/>
              </v:shape>
            </v:group>
            <v:group style="position:absolute;left:7624;top:8603;width:103;height:185" coordorigin="7624,8603" coordsize="103,185">
              <v:shape style="position:absolute;left:7624;top:8603;width:103;height:185" coordorigin="7624,8603" coordsize="103,185" path="m7624,8787l7727,8787,7727,8603,7624,8603,7624,8787e" filled="t" fillcolor="#FFFFFF" stroked="f">
                <v:path arrowok="t"/>
                <v:fill/>
              </v:shape>
            </v:group>
            <v:group style="position:absolute;left:6455;top:8804;width:4700;height:2" coordorigin="6455,8804" coordsize="4700,2">
              <v:shape style="position:absolute;left:6455;top:8804;width:4700;height:2" coordorigin="6455,8804" coordsize="4700,0" path="m6455,8804l11155,8804e" filled="f" stroked="t" strokeweight="1.78pt" strokecolor="#FFFFFF">
                <v:path arrowok="t"/>
              </v:shape>
            </v:group>
            <v:group style="position:absolute;left:6563;top:8603;width:1061;height:185" coordorigin="6563,8603" coordsize="1061,185">
              <v:shape style="position:absolute;left:6563;top:8603;width:1061;height:185" coordorigin="6563,8603" coordsize="1061,185" path="m6563,8787l7624,8787,7624,8603,6563,8603,6563,8787e" filled="t" fillcolor="#FFFFFF" stroked="f">
                <v:path arrowok="t"/>
                <v:fill/>
              </v:shape>
            </v:group>
            <v:group style="position:absolute;left:7732;top:8603;width:108;height:185" coordorigin="7732,8603" coordsize="108,185">
              <v:shape style="position:absolute;left:7732;top:8603;width:108;height:185" coordorigin="7732,8603" coordsize="108,185" path="m7732,8787l7840,8787,7840,8603,7732,8603,7732,8787e" filled="t" fillcolor="#FFFFFF" stroked="f">
                <v:path arrowok="t"/>
                <v:fill/>
              </v:shape>
            </v:group>
            <v:group style="position:absolute;left:8353;top:8603;width:103;height:185" coordorigin="8353,8603" coordsize="103,185">
              <v:shape style="position:absolute;left:8353;top:8603;width:103;height:185" coordorigin="8353,8603" coordsize="103,185" path="m8353,8787l8457,8787,8457,8603,8353,8603,8353,8787e" filled="t" fillcolor="#FFFFFF" stroked="f">
                <v:path arrowok="t"/>
                <v:fill/>
              </v:shape>
            </v:group>
            <v:group style="position:absolute;left:7840;top:8603;width:514;height:185" coordorigin="7840,8603" coordsize="514,185">
              <v:shape style="position:absolute;left:7840;top:8603;width:514;height:185" coordorigin="7840,8603" coordsize="514,185" path="m7840,8787l8353,8787,8353,8603,7840,8603,7840,8787e" filled="t" fillcolor="#FFFFFF" stroked="f">
                <v:path arrowok="t"/>
                <v:fill/>
              </v:shape>
            </v:group>
            <v:group style="position:absolute;left:8461;top:8566;width:1976;height:26" coordorigin="8461,8566" coordsize="1976,26">
              <v:shape style="position:absolute;left:8461;top:8566;width:1976;height:26" coordorigin="8461,8566" coordsize="1976,26" path="m8461,8592l10437,8592,10437,8566,8461,8566,8461,8592xe" filled="t" fillcolor="#FFFFFF" stroked="f">
                <v:path arrowok="t"/>
                <v:fill/>
              </v:shape>
            </v:group>
            <v:group style="position:absolute;left:8461;top:8591;width:108;height:206" coordorigin="8461,8591" coordsize="108,206">
              <v:shape style="position:absolute;left:8461;top:8591;width:108;height:206" coordorigin="8461,8591" coordsize="108,206" path="m8461,8797l8569,8797,8569,8591,8461,8591,8461,8797e" filled="t" fillcolor="#FFFFFF" stroked="f">
                <v:path arrowok="t"/>
                <v:fill/>
              </v:shape>
            </v:group>
            <v:group style="position:absolute;left:9079;top:8591;width:103;height:206" coordorigin="9079,8591" coordsize="103,206">
              <v:shape style="position:absolute;left:9079;top:8591;width:103;height:206" coordorigin="9079,8591" coordsize="103,206" path="m9079,8797l9182,8797,9182,8591,9079,8591,9079,8797e" filled="t" fillcolor="#FFFFFF" stroked="f">
                <v:path arrowok="t"/>
                <v:fill/>
              </v:shape>
            </v:group>
            <v:group style="position:absolute;left:8569;top:8591;width:509;height:206" coordorigin="8569,8591" coordsize="509,206">
              <v:shape style="position:absolute;left:8569;top:8591;width:509;height:206" coordorigin="8569,8591" coordsize="509,206" path="m8569,8797l9079,8797,9079,8591,8569,8591,8569,8797e" filled="t" fillcolor="#FFFFFF" stroked="f">
                <v:path arrowok="t"/>
                <v:fill/>
              </v:shape>
            </v:group>
            <v:group style="position:absolute;left:9187;top:8591;width:108;height:206" coordorigin="9187,8591" coordsize="108,206">
              <v:shape style="position:absolute;left:9187;top:8591;width:108;height:206" coordorigin="9187,8591" coordsize="108,206" path="m9187,8797l9295,8797,9295,8591,9187,8591,9187,8797e" filled="t" fillcolor="#FFFFFF" stroked="f">
                <v:path arrowok="t"/>
                <v:fill/>
              </v:shape>
            </v:group>
            <v:group style="position:absolute;left:9686;top:8591;width:103;height:206" coordorigin="9686,8591" coordsize="103,206">
              <v:shape style="position:absolute;left:9686;top:8591;width:103;height:206" coordorigin="9686,8591" coordsize="103,206" path="m9686,8797l9789,8797,9789,8591,9686,8591,9686,8797e" filled="t" fillcolor="#FFFFFF" stroked="f">
                <v:path arrowok="t"/>
                <v:fill/>
              </v:shape>
            </v:group>
            <v:group style="position:absolute;left:9295;top:8591;width:391;height:206" coordorigin="9295,8591" coordsize="391,206">
              <v:shape style="position:absolute;left:9295;top:8591;width:391;height:206" coordorigin="9295,8591" coordsize="391,206" path="m9295,8797l9686,8797,9686,8591,9295,8591,9295,8797e" filled="t" fillcolor="#FFFFFF" stroked="f">
                <v:path arrowok="t"/>
                <v:fill/>
              </v:shape>
            </v:group>
            <v:group style="position:absolute;left:9794;top:8591;width:108;height:206" coordorigin="9794,8591" coordsize="108,206">
              <v:shape style="position:absolute;left:9794;top:8591;width:108;height:206" coordorigin="9794,8591" coordsize="108,206" path="m9794,8797l9902,8797,9902,8591,9794,8591,9794,8797e" filled="t" fillcolor="#FFFFFF" stroked="f">
                <v:path arrowok="t"/>
                <v:fill/>
              </v:shape>
            </v:group>
            <v:group style="position:absolute;left:10334;top:8591;width:103;height:206" coordorigin="10334,8591" coordsize="103,206">
              <v:shape style="position:absolute;left:10334;top:8591;width:103;height:206" coordorigin="10334,8591" coordsize="103,206" path="m10334,8797l10437,8797,10437,8591,10334,8591,10334,8797e" filled="t" fillcolor="#FFFFFF" stroked="f">
                <v:path arrowok="t"/>
                <v:fill/>
              </v:shape>
            </v:group>
            <v:group style="position:absolute;left:9902;top:8591;width:432;height:206" coordorigin="9902,8591" coordsize="432,206">
              <v:shape style="position:absolute;left:9902;top:8591;width:432;height:206" coordorigin="9902,8591" coordsize="432,206" path="m9902,8797l10334,8797,10334,8591,9902,8591,9902,8797e" filled="t" fillcolor="#FFFFFF" stroked="f">
                <v:path arrowok="t"/>
                <v:fill/>
              </v:shape>
            </v:group>
            <v:group style="position:absolute;left:10442;top:8603;width:108;height:185" coordorigin="10442,8603" coordsize="108,185">
              <v:shape style="position:absolute;left:10442;top:8603;width:108;height:185" coordorigin="10442,8603" coordsize="108,185" path="m10442,8787l10550,8787,10550,8603,10442,8603,10442,8787e" filled="t" fillcolor="#FFFFFF" stroked="f">
                <v:path arrowok="t"/>
                <v:fill/>
              </v:shape>
            </v:group>
            <v:group style="position:absolute;left:11054;top:8603;width:101;height:185" coordorigin="11054,8603" coordsize="101,185">
              <v:shape style="position:absolute;left:11054;top:8603;width:101;height:185" coordorigin="11054,8603" coordsize="101,185" path="m11054,8787l11155,8787,11155,8603,11054,8603,11054,8787e" filled="t" fillcolor="#FFFFFF" stroked="f">
                <v:path arrowok="t"/>
                <v:fill/>
              </v:shape>
            </v:group>
            <v:group style="position:absolute;left:10550;top:8603;width:504;height:185" coordorigin="10550,8603" coordsize="504,185">
              <v:shape style="position:absolute;left:10550;top:8603;width:504;height:185" coordorigin="10550,8603" coordsize="504,185" path="m10550,8787l11054,8787,11054,8603,10550,8603,10550,8787e" filled="t" fillcolor="#FFFFFF" stroked="f">
                <v:path arrowok="t"/>
                <v:fill/>
              </v:shape>
            </v:group>
            <v:group style="position:absolute;left:715;top:8562;width:10452;height:2" coordorigin="715,8562" coordsize="10452,2">
              <v:shape style="position:absolute;left:715;top:8562;width:10452;height:2" coordorigin="715,8562" coordsize="10452,0" path="m715,8562l11167,8562e" filled="f" stroked="t" strokeweight=".58001pt" strokecolor="#000000">
                <v:path arrowok="t"/>
              </v:shape>
            </v:group>
            <v:group style="position:absolute;left:725;top:8857;width:1532;height:2" coordorigin="725,8857" coordsize="1532,2">
              <v:shape style="position:absolute;left:725;top:8857;width:1532;height:2" coordorigin="725,8857" coordsize="1532,0" path="m725,8857l2256,8857e" filled="f" stroked="t" strokeweight="2.5pt" strokecolor="#FFFFFF">
                <v:path arrowok="t"/>
              </v:shape>
            </v:group>
            <v:group style="position:absolute;left:725;top:8881;width:103;height:206" coordorigin="725,8881" coordsize="103,206">
              <v:shape style="position:absolute;left:725;top:8881;width:103;height:206" coordorigin="725,8881" coordsize="103,206" path="m725,9087l828,9087,828,8881,725,8881,725,9087e" filled="t" fillcolor="#FFFFFF" stroked="f">
                <v:path arrowok="t"/>
                <v:fill/>
              </v:shape>
            </v:group>
            <v:group style="position:absolute;left:2153;top:8881;width:103;height:206" coordorigin="2153,8881" coordsize="103,206">
              <v:shape style="position:absolute;left:2153;top:8881;width:103;height:206" coordorigin="2153,8881" coordsize="103,206" path="m2153,9087l2256,9087,2256,8881,2153,8881,2153,9087e" filled="t" fillcolor="#FFFFFF" stroked="f">
                <v:path arrowok="t"/>
                <v:fill/>
              </v:shape>
            </v:group>
            <v:group style="position:absolute;left:828;top:8881;width:1325;height:206" coordorigin="828,8881" coordsize="1325,206">
              <v:shape style="position:absolute;left:828;top:8881;width:1325;height:206" coordorigin="828,8881" coordsize="1325,206" path="m828,9087l2153,9087,2153,8881,828,8881,828,9087e" filled="t" fillcolor="#FFFFFF" stroked="f">
                <v:path arrowok="t"/>
                <v:fill/>
              </v:shape>
            </v:group>
            <v:group style="position:absolute;left:2261;top:8850;width:2235;height:2" coordorigin="2261,8850" coordsize="2235,2">
              <v:shape style="position:absolute;left:2261;top:8850;width:2235;height:2" coordorigin="2261,8850" coordsize="2235,0" path="m2261,8850l4496,8850e" filled="f" stroked="t" strokeweight="1.78pt" strokecolor="#FFFFFF">
                <v:path arrowok="t"/>
              </v:shape>
            </v:group>
            <v:group style="position:absolute;left:2261;top:8867;width:108;height:185" coordorigin="2261,8867" coordsize="108,185">
              <v:shape style="position:absolute;left:2261;top:8867;width:108;height:185" coordorigin="2261,8867" coordsize="108,185" path="m2261,9051l2369,9051,2369,8867,2261,8867,2261,9051e" filled="t" fillcolor="#FFFFFF" stroked="f">
                <v:path arrowok="t"/>
                <v:fill/>
              </v:shape>
            </v:group>
            <v:group style="position:absolute;left:2844;top:8867;width:103;height:185" coordorigin="2844,8867" coordsize="103,185">
              <v:shape style="position:absolute;left:2844;top:8867;width:103;height:185" coordorigin="2844,8867" coordsize="103,185" path="m2844,9051l2948,9051,2948,8867,2844,8867,2844,9051e" filled="t" fillcolor="#FFFFFF" stroked="f">
                <v:path arrowok="t"/>
                <v:fill/>
              </v:shape>
            </v:group>
            <v:group style="position:absolute;left:2261;top:9050;width:686;height:38" coordorigin="2261,9050" coordsize="686,38">
              <v:shape style="position:absolute;left:2261;top:9050;width:686;height:38" coordorigin="2261,9050" coordsize="686,38" path="m2261,9088l2948,9088,2948,9050,2261,9050,2261,9088xe" filled="t" fillcolor="#FFFFFF" stroked="f">
                <v:path arrowok="t"/>
                <v:fill/>
              </v:shape>
            </v:group>
            <v:group style="position:absolute;left:2369;top:8867;width:475;height:185" coordorigin="2369,8867" coordsize="475,185">
              <v:shape style="position:absolute;left:2369;top:8867;width:475;height:185" coordorigin="2369,8867" coordsize="475,185" path="m2369,9051l2844,9051,2844,8867,2369,8867,2369,9051e" filled="t" fillcolor="#FFFFFF" stroked="f">
                <v:path arrowok="t"/>
                <v:fill/>
              </v:shape>
            </v:group>
            <v:group style="position:absolute;left:2952;top:8857;width:108;height:206" coordorigin="2952,8857" coordsize="108,206">
              <v:shape style="position:absolute;left:2952;top:8857;width:108;height:206" coordorigin="2952,8857" coordsize="108,206" path="m2952,9063l3060,9063,3060,8857,2952,8857,2952,9063e" filled="t" fillcolor="#FFFFFF" stroked="f">
                <v:path arrowok="t"/>
                <v:fill/>
              </v:shape>
            </v:group>
            <v:group style="position:absolute;left:3528;top:8857;width:103;height:206" coordorigin="3528,8857" coordsize="103,206">
              <v:shape style="position:absolute;left:3528;top:8857;width:103;height:206" coordorigin="3528,8857" coordsize="103,206" path="m3528,9063l3632,9063,3632,8857,3528,8857,3528,9063e" filled="t" fillcolor="#FFFFFF" stroked="f">
                <v:path arrowok="t"/>
                <v:fill/>
              </v:shape>
            </v:group>
            <v:group style="position:absolute;left:2952;top:9075;width:679;height:2" coordorigin="2952,9075" coordsize="679,2">
              <v:shape style="position:absolute;left:2952;top:9075;width:679;height:2" coordorigin="2952,9075" coordsize="679,0" path="m2952,9075l3632,9075e" filled="f" stroked="t" strokeweight="1.3pt" strokecolor="#FFFFFF">
                <v:path arrowok="t"/>
              </v:shape>
            </v:group>
            <v:group style="position:absolute;left:3060;top:8857;width:468;height:206" coordorigin="3060,8857" coordsize="468,206">
              <v:shape style="position:absolute;left:3060;top:8857;width:468;height:206" coordorigin="3060,8857" coordsize="468,206" path="m3060,9063l3528,9063,3528,8857,3060,8857,3060,9063e" filled="t" fillcolor="#FFFFFF" stroked="f">
                <v:path arrowok="t"/>
                <v:fill/>
              </v:shape>
            </v:group>
            <v:group style="position:absolute;left:3636;top:8867;width:108;height:185" coordorigin="3636,8867" coordsize="108,185">
              <v:shape style="position:absolute;left:3636;top:8867;width:108;height:185" coordorigin="3636,8867" coordsize="108,185" path="m3636,9051l3744,9051,3744,8867,3636,8867,3636,9051e" filled="t" fillcolor="#FFFFFF" stroked="f">
                <v:path arrowok="t"/>
                <v:fill/>
              </v:shape>
            </v:group>
            <v:group style="position:absolute;left:4393;top:8867;width:103;height:185" coordorigin="4393,8867" coordsize="103,185">
              <v:shape style="position:absolute;left:4393;top:8867;width:103;height:185" coordorigin="4393,8867" coordsize="103,185" path="m4393,9051l4496,9051,4496,8867,4393,8867,4393,9051e" filled="t" fillcolor="#FFFFFF" stroked="f">
                <v:path arrowok="t"/>
                <v:fill/>
              </v:shape>
            </v:group>
            <v:group style="position:absolute;left:3636;top:9050;width:860;height:38" coordorigin="3636,9050" coordsize="860,38">
              <v:shape style="position:absolute;left:3636;top:9050;width:860;height:38" coordorigin="3636,9050" coordsize="860,38" path="m3636,9088l4496,9088,4496,9050,3636,9050,3636,9088xe" filled="t" fillcolor="#FFFFFF" stroked="f">
                <v:path arrowok="t"/>
                <v:fill/>
              </v:shape>
            </v:group>
            <v:group style="position:absolute;left:3744;top:8867;width:648;height:185" coordorigin="3744,8867" coordsize="648,185">
              <v:shape style="position:absolute;left:3744;top:8867;width:648;height:185" coordorigin="3744,8867" coordsize="648,185" path="m3744,9051l4393,9051,4393,8867,3744,8867,3744,9051e" filled="t" fillcolor="#FFFFFF" stroked="f">
                <v:path arrowok="t"/>
                <v:fill/>
              </v:shape>
            </v:group>
            <v:group style="position:absolute;left:4501;top:8857;width:667;height:2" coordorigin="4501,8857" coordsize="667,2">
              <v:shape style="position:absolute;left:4501;top:8857;width:667;height:2" coordorigin="4501,8857" coordsize="667,0" path="m4501,8857l5168,8857e" filled="f" stroked="t" strokeweight="2.5pt" strokecolor="#FFFFFF">
                <v:path arrowok="t"/>
              </v:shape>
            </v:group>
            <v:group style="position:absolute;left:4501;top:8881;width:108;height:206" coordorigin="4501,8881" coordsize="108,206">
              <v:shape style="position:absolute;left:4501;top:8881;width:108;height:206" coordorigin="4501,8881" coordsize="108,206" path="m4501,9087l4609,9087,4609,8881,4501,8881,4501,9087e" filled="t" fillcolor="#FFFFFF" stroked="f">
                <v:path arrowok="t"/>
                <v:fill/>
              </v:shape>
            </v:group>
            <v:group style="position:absolute;left:5065;top:8881;width:103;height:206" coordorigin="5065,8881" coordsize="103,206">
              <v:shape style="position:absolute;left:5065;top:8881;width:103;height:206" coordorigin="5065,8881" coordsize="103,206" path="m5065,9087l5168,9087,5168,8881,5065,8881,5065,9087e" filled="t" fillcolor="#FFFFFF" stroked="f">
                <v:path arrowok="t"/>
                <v:fill/>
              </v:shape>
            </v:group>
            <v:group style="position:absolute;left:4609;top:8881;width:456;height:206" coordorigin="4609,8881" coordsize="456,206">
              <v:shape style="position:absolute;left:4609;top:8881;width:456;height:206" coordorigin="4609,8881" coordsize="456,206" path="m4609,9087l5065,9087,5065,8881,4609,8881,4609,9087e" filled="t" fillcolor="#FFFFFF" stroked="f">
                <v:path arrowok="t"/>
                <v:fill/>
              </v:shape>
            </v:group>
            <v:group style="position:absolute;left:5173;top:8867;width:108;height:185" coordorigin="5173,8867" coordsize="108,185">
              <v:shape style="position:absolute;left:5173;top:8867;width:108;height:185" coordorigin="5173,8867" coordsize="108,185" path="m5173,9051l5281,9051,5281,8867,5173,8867,5173,9051e" filled="t" fillcolor="#FFFFFF" stroked="f">
                <v:path arrowok="t"/>
                <v:fill/>
              </v:shape>
            </v:group>
            <v:group style="position:absolute;left:5754;top:8867;width:103;height:185" coordorigin="5754,8867" coordsize="103,185">
              <v:shape style="position:absolute;left:5754;top:8867;width:103;height:185" coordorigin="5754,8867" coordsize="103,185" path="m5754,9051l5857,9051,5857,8867,5754,8867,5754,9051e" filled="t" fillcolor="#FFFFFF" stroked="f">
                <v:path arrowok="t"/>
                <v:fill/>
              </v:shape>
            </v:group>
            <v:group style="position:absolute;left:5173;top:9050;width:684;height:38" coordorigin="5173,9050" coordsize="684,38">
              <v:shape style="position:absolute;left:5173;top:9050;width:684;height:38" coordorigin="5173,9050" coordsize="684,38" path="m5173,9088l5857,9088,5857,9050,5173,9050,5173,9088xe" filled="t" fillcolor="#FFFFFF" stroked="f">
                <v:path arrowok="t"/>
                <v:fill/>
              </v:shape>
            </v:group>
            <v:group style="position:absolute;left:5281;top:8867;width:473;height:185" coordorigin="5281,8867" coordsize="473,185">
              <v:shape style="position:absolute;left:5281;top:8867;width:473;height:185" coordorigin="5281,8867" coordsize="473,185" path="m5281,9051l5754,9051,5754,8867,5281,8867,5281,9051e" filled="t" fillcolor="#FFFFFF" stroked="f">
                <v:path arrowok="t"/>
                <v:fill/>
              </v:shape>
            </v:group>
            <v:group style="position:absolute;left:5862;top:8857;width:588;height:2" coordorigin="5862,8857" coordsize="588,2">
              <v:shape style="position:absolute;left:5862;top:8857;width:588;height:2" coordorigin="5862,8857" coordsize="588,0" path="m5862,8857l6450,8857e" filled="f" stroked="t" strokeweight="2.5pt" strokecolor="#FFFFFF">
                <v:path arrowok="t"/>
              </v:shape>
            </v:group>
            <v:group style="position:absolute;left:5862;top:8881;width:108;height:206" coordorigin="5862,8881" coordsize="108,206">
              <v:shape style="position:absolute;left:5862;top:8881;width:108;height:206" coordorigin="5862,8881" coordsize="108,206" path="m5862,9087l5970,9087,5970,8881,5862,8881,5862,9087e" filled="t" fillcolor="#FFFFFF" stroked="f">
                <v:path arrowok="t"/>
                <v:fill/>
              </v:shape>
            </v:group>
            <v:group style="position:absolute;left:6347;top:8881;width:103;height:206" coordorigin="6347,8881" coordsize="103,206">
              <v:shape style="position:absolute;left:6347;top:8881;width:103;height:206" coordorigin="6347,8881" coordsize="103,206" path="m6347,9087l6450,9087,6450,8881,6347,8881,6347,9087e" filled="t" fillcolor="#FFFFFF" stroked="f">
                <v:path arrowok="t"/>
                <v:fill/>
              </v:shape>
            </v:group>
            <v:group style="position:absolute;left:5970;top:8881;width:377;height:206" coordorigin="5970,8881" coordsize="377,206">
              <v:shape style="position:absolute;left:5970;top:8881;width:377;height:206" coordorigin="5970,8881" coordsize="377,206" path="m5970,9087l6347,9087,6347,8881,5970,8881,5970,9087e" filled="t" fillcolor="#FFFFFF" stroked="f">
                <v:path arrowok="t"/>
                <v:fill/>
              </v:shape>
            </v:group>
            <v:group style="position:absolute;left:6455;top:8850;width:4700;height:2" coordorigin="6455,8850" coordsize="4700,2">
              <v:shape style="position:absolute;left:6455;top:8850;width:4700;height:2" coordorigin="6455,8850" coordsize="4700,0" path="m6455,8850l11155,8850e" filled="f" stroked="t" strokeweight="1.78pt" strokecolor="#FFFFFF">
                <v:path arrowok="t"/>
              </v:shape>
            </v:group>
            <v:group style="position:absolute;left:6455;top:8867;width:108;height:185" coordorigin="6455,8867" coordsize="108,185">
              <v:shape style="position:absolute;left:6455;top:8867;width:108;height:185" coordorigin="6455,8867" coordsize="108,185" path="m6455,9051l6563,9051,6563,8867,6455,8867,6455,9051e" filled="t" fillcolor="#FFFFFF" stroked="f">
                <v:path arrowok="t"/>
                <v:fill/>
              </v:shape>
            </v:group>
            <v:group style="position:absolute;left:7624;top:8867;width:103;height:185" coordorigin="7624,8867" coordsize="103,185">
              <v:shape style="position:absolute;left:7624;top:8867;width:103;height:185" coordorigin="7624,8867" coordsize="103,185" path="m7624,9051l7727,9051,7727,8867,7624,8867,7624,9051e" filled="t" fillcolor="#FFFFFF" stroked="f">
                <v:path arrowok="t"/>
                <v:fill/>
              </v:shape>
            </v:group>
            <v:group style="position:absolute;left:6455;top:9050;width:2002;height:38" coordorigin="6455,9050" coordsize="2002,38">
              <v:shape style="position:absolute;left:6455;top:9050;width:2002;height:38" coordorigin="6455,9050" coordsize="2002,38" path="m6455,9088l8457,9088,8457,9050,6455,9050,6455,9088xe" filled="t" fillcolor="#FFFFFF" stroked="f">
                <v:path arrowok="t"/>
                <v:fill/>
              </v:shape>
            </v:group>
            <v:group style="position:absolute;left:6563;top:8867;width:1061;height:185" coordorigin="6563,8867" coordsize="1061,185">
              <v:shape style="position:absolute;left:6563;top:8867;width:1061;height:185" coordorigin="6563,8867" coordsize="1061,185" path="m6563,9051l7624,9051,7624,8867,6563,8867,6563,9051e" filled="t" fillcolor="#FFFFFF" stroked="f">
                <v:path arrowok="t"/>
                <v:fill/>
              </v:shape>
            </v:group>
            <v:group style="position:absolute;left:7732;top:8867;width:108;height:185" coordorigin="7732,8867" coordsize="108,185">
              <v:shape style="position:absolute;left:7732;top:8867;width:108;height:185" coordorigin="7732,8867" coordsize="108,185" path="m7732,9051l7840,9051,7840,8867,7732,8867,7732,9051e" filled="t" fillcolor="#FFFFFF" stroked="f">
                <v:path arrowok="t"/>
                <v:fill/>
              </v:shape>
            </v:group>
            <v:group style="position:absolute;left:8353;top:8867;width:103;height:185" coordorigin="8353,8867" coordsize="103,185">
              <v:shape style="position:absolute;left:8353;top:8867;width:103;height:185" coordorigin="8353,8867" coordsize="103,185" path="m8353,9051l8457,9051,8457,8867,8353,8867,8353,9051e" filled="t" fillcolor="#FFFFFF" stroked="f">
                <v:path arrowok="t"/>
                <v:fill/>
              </v:shape>
            </v:group>
            <v:group style="position:absolute;left:7840;top:8867;width:514;height:185" coordorigin="7840,8867" coordsize="514,185">
              <v:shape style="position:absolute;left:7840;top:8867;width:514;height:185" coordorigin="7840,8867" coordsize="514,185" path="m7840,9051l8353,9051,8353,8867,7840,8867,7840,9051e" filled="t" fillcolor="#FFFFFF" stroked="f">
                <v:path arrowok="t"/>
                <v:fill/>
              </v:shape>
            </v:group>
            <v:group style="position:absolute;left:8461;top:8857;width:108;height:206" coordorigin="8461,8857" coordsize="108,206">
              <v:shape style="position:absolute;left:8461;top:8857;width:108;height:206" coordorigin="8461,8857" coordsize="108,206" path="m8461,9063l8569,9063,8569,8857,8461,8857,8461,9063e" filled="t" fillcolor="#FFFFFF" stroked="f">
                <v:path arrowok="t"/>
                <v:fill/>
              </v:shape>
            </v:group>
            <v:group style="position:absolute;left:9079;top:8857;width:103;height:206" coordorigin="9079,8857" coordsize="103,206">
              <v:shape style="position:absolute;left:9079;top:8857;width:103;height:206" coordorigin="9079,8857" coordsize="103,206" path="m9079,9063l9182,9063,9182,8857,9079,8857,9079,9063e" filled="t" fillcolor="#FFFFFF" stroked="f">
                <v:path arrowok="t"/>
                <v:fill/>
              </v:shape>
            </v:group>
            <v:group style="position:absolute;left:8461;top:9075;width:1976;height:2" coordorigin="8461,9075" coordsize="1976,2">
              <v:shape style="position:absolute;left:8461;top:9075;width:1976;height:2" coordorigin="8461,9075" coordsize="1976,0" path="m8461,9075l10437,9075e" filled="f" stroked="t" strokeweight="1.3pt" strokecolor="#FFFFFF">
                <v:path arrowok="t"/>
              </v:shape>
            </v:group>
            <v:group style="position:absolute;left:8569;top:8857;width:509;height:206" coordorigin="8569,8857" coordsize="509,206">
              <v:shape style="position:absolute;left:8569;top:8857;width:509;height:206" coordorigin="8569,8857" coordsize="509,206" path="m8569,9063l9079,9063,9079,8857,8569,8857,8569,9063e" filled="t" fillcolor="#FFFFFF" stroked="f">
                <v:path arrowok="t"/>
                <v:fill/>
              </v:shape>
            </v:group>
            <v:group style="position:absolute;left:9187;top:8857;width:108;height:206" coordorigin="9187,8857" coordsize="108,206">
              <v:shape style="position:absolute;left:9187;top:8857;width:108;height:206" coordorigin="9187,8857" coordsize="108,206" path="m9187,9063l9295,9063,9295,8857,9187,8857,9187,9063e" filled="t" fillcolor="#FFFFFF" stroked="f">
                <v:path arrowok="t"/>
                <v:fill/>
              </v:shape>
            </v:group>
            <v:group style="position:absolute;left:9686;top:8857;width:103;height:206" coordorigin="9686,8857" coordsize="103,206">
              <v:shape style="position:absolute;left:9686;top:8857;width:103;height:206" coordorigin="9686,8857" coordsize="103,206" path="m9686,9063l9789,9063,9789,8857,9686,8857,9686,9063e" filled="t" fillcolor="#FFFFFF" stroked="f">
                <v:path arrowok="t"/>
                <v:fill/>
              </v:shape>
            </v:group>
            <v:group style="position:absolute;left:9295;top:8857;width:391;height:206" coordorigin="9295,8857" coordsize="391,206">
              <v:shape style="position:absolute;left:9295;top:8857;width:391;height:206" coordorigin="9295,8857" coordsize="391,206" path="m9295,9063l9686,9063,9686,8857,9295,8857,9295,9063e" filled="t" fillcolor="#FFFFFF" stroked="f">
                <v:path arrowok="t"/>
                <v:fill/>
              </v:shape>
            </v:group>
            <v:group style="position:absolute;left:9794;top:8857;width:108;height:206" coordorigin="9794,8857" coordsize="108,206">
              <v:shape style="position:absolute;left:9794;top:8857;width:108;height:206" coordorigin="9794,8857" coordsize="108,206" path="m9794,9063l9902,9063,9902,8857,9794,8857,9794,9063e" filled="t" fillcolor="#FFFFFF" stroked="f">
                <v:path arrowok="t"/>
                <v:fill/>
              </v:shape>
            </v:group>
            <v:group style="position:absolute;left:10334;top:8857;width:103;height:206" coordorigin="10334,8857" coordsize="103,206">
              <v:shape style="position:absolute;left:10334;top:8857;width:103;height:206" coordorigin="10334,8857" coordsize="103,206" path="m10334,9063l10437,9063,10437,8857,10334,8857,10334,9063e" filled="t" fillcolor="#FFFFFF" stroked="f">
                <v:path arrowok="t"/>
                <v:fill/>
              </v:shape>
            </v:group>
            <v:group style="position:absolute;left:9902;top:8857;width:432;height:206" coordorigin="9902,8857" coordsize="432,206">
              <v:shape style="position:absolute;left:9902;top:8857;width:432;height:206" coordorigin="9902,8857" coordsize="432,206" path="m9902,9063l10334,9063,10334,8857,9902,8857,9902,9063e" filled="t" fillcolor="#FFFFFF" stroked="f">
                <v:path arrowok="t"/>
                <v:fill/>
              </v:shape>
            </v:group>
            <v:group style="position:absolute;left:10442;top:8867;width:108;height:185" coordorigin="10442,8867" coordsize="108,185">
              <v:shape style="position:absolute;left:10442;top:8867;width:108;height:185" coordorigin="10442,8867" coordsize="108,185" path="m10442,9051l10550,9051,10550,8867,10442,8867,10442,9051e" filled="t" fillcolor="#FFFFFF" stroked="f">
                <v:path arrowok="t"/>
                <v:fill/>
              </v:shape>
            </v:group>
            <v:group style="position:absolute;left:11054;top:8867;width:101;height:185" coordorigin="11054,8867" coordsize="101,185">
              <v:shape style="position:absolute;left:11054;top:8867;width:101;height:185" coordorigin="11054,8867" coordsize="101,185" path="m11054,9051l11155,9051,11155,8867,11054,8867,11054,9051e" filled="t" fillcolor="#FFFFFF" stroked="f">
                <v:path arrowok="t"/>
                <v:fill/>
              </v:shape>
            </v:group>
            <v:group style="position:absolute;left:10442;top:9050;width:713;height:38" coordorigin="10442,9050" coordsize="713,38">
              <v:shape style="position:absolute;left:10442;top:9050;width:713;height:38" coordorigin="10442,9050" coordsize="713,38" path="m10442,9088l11155,9088,11155,9050,10442,9050,10442,9088xe" filled="t" fillcolor="#FFFFFF" stroked="f">
                <v:path arrowok="t"/>
                <v:fill/>
              </v:shape>
            </v:group>
            <v:group style="position:absolute;left:10550;top:8867;width:504;height:185" coordorigin="10550,8867" coordsize="504,185">
              <v:shape style="position:absolute;left:10550;top:8867;width:504;height:185" coordorigin="10550,8867" coordsize="504,185" path="m10550,9051l11054,9051,11054,8867,10550,8867,10550,9051e" filled="t" fillcolor="#FFFFFF" stroked="f">
                <v:path arrowok="t"/>
                <v:fill/>
              </v:shape>
            </v:group>
            <v:group style="position:absolute;left:715;top:8826;width:10452;height:2" coordorigin="715,8826" coordsize="10452,2">
              <v:shape style="position:absolute;left:715;top:8826;width:10452;height:2" coordorigin="715,8826" coordsize="10452,0" path="m715,8826l11167,8826e" filled="f" stroked="t" strokeweight=".58001pt" strokecolor="#000000">
                <v:path arrowok="t"/>
              </v:shape>
            </v:group>
            <v:group style="position:absolute;left:725;top:9097;width:103;height:207" coordorigin="725,9097" coordsize="103,207">
              <v:shape style="position:absolute;left:725;top:9097;width:103;height:207" coordorigin="725,9097" coordsize="103,207" path="m725,9304l828,9304,828,9097,725,9097,725,9304e" filled="t" fillcolor="#FFFFFF" stroked="f">
                <v:path arrowok="t"/>
                <v:fill/>
              </v:shape>
            </v:group>
            <v:group style="position:absolute;left:2153;top:9097;width:103;height:207" coordorigin="2153,9097" coordsize="103,207">
              <v:shape style="position:absolute;left:2153;top:9097;width:103;height:207" coordorigin="2153,9097" coordsize="103,207" path="m2153,9304l2256,9304,2256,9097,2153,9097,2153,9304e" filled="t" fillcolor="#FFFFFF" stroked="f">
                <v:path arrowok="t"/>
                <v:fill/>
              </v:shape>
            </v:group>
            <v:group style="position:absolute;left:828;top:9097;width:1325;height:207" coordorigin="828,9097" coordsize="1325,207">
              <v:shape style="position:absolute;left:828;top:9097;width:1325;height:207" coordorigin="828,9097" coordsize="1325,207" path="m828,9304l2153,9304,2153,9097,828,9097,828,9304e" filled="t" fillcolor="#FFFFFF" stroked="f">
                <v:path arrowok="t"/>
                <v:fill/>
              </v:shape>
            </v:group>
            <v:group style="position:absolute;left:2261;top:9096;width:686;height:14" coordorigin="2261,9096" coordsize="686,14">
              <v:shape style="position:absolute;left:2261;top:9096;width:686;height:14" coordorigin="2261,9096" coordsize="686,14" path="m2261,9110l2948,9110,2948,9096,2261,9096,2261,9110xe" filled="t" fillcolor="#FFFFFF" stroked="f">
                <v:path arrowok="t"/>
                <v:fill/>
              </v:shape>
            </v:group>
            <v:group style="position:absolute;left:2261;top:9109;width:108;height:183" coordorigin="2261,9109" coordsize="108,183">
              <v:shape style="position:absolute;left:2261;top:9109;width:108;height:183" coordorigin="2261,9109" coordsize="108,183" path="m2261,9292l2369,9292,2369,9109,2261,9109,2261,9292e" filled="t" fillcolor="#FFFFFF" stroked="f">
                <v:path arrowok="t"/>
                <v:fill/>
              </v:shape>
            </v:group>
            <v:group style="position:absolute;left:2844;top:9109;width:103;height:183" coordorigin="2844,9109" coordsize="103,183">
              <v:shape style="position:absolute;left:2844;top:9109;width:103;height:183" coordorigin="2844,9109" coordsize="103,183" path="m2844,9292l2948,9292,2948,9109,2844,9109,2844,9292e" filled="t" fillcolor="#FFFFFF" stroked="f">
                <v:path arrowok="t"/>
                <v:fill/>
              </v:shape>
            </v:group>
            <v:group style="position:absolute;left:2261;top:9298;width:686;height:2" coordorigin="2261,9298" coordsize="686,2">
              <v:shape style="position:absolute;left:2261;top:9298;width:686;height:2" coordorigin="2261,9298" coordsize="686,0" path="m2261,9298l2948,9298e" filled="f" stroked="t" strokeweight=".70001pt" strokecolor="#FFFFFF">
                <v:path arrowok="t"/>
              </v:shape>
            </v:group>
            <v:group style="position:absolute;left:2369;top:9109;width:475;height:183" coordorigin="2369,9109" coordsize="475,183">
              <v:shape style="position:absolute;left:2369;top:9109;width:475;height:183" coordorigin="2369,9109" coordsize="475,183" path="m2369,9292l2844,9292,2844,9109,2369,9109,2369,9292e" filled="t" fillcolor="#FFFFFF" stroked="f">
                <v:path arrowok="t"/>
                <v:fill/>
              </v:shape>
            </v:group>
            <v:group style="position:absolute;left:2952;top:9097;width:108;height:207" coordorigin="2952,9097" coordsize="108,207">
              <v:shape style="position:absolute;left:2952;top:9097;width:108;height:207" coordorigin="2952,9097" coordsize="108,207" path="m2952,9304l3060,9304,3060,9097,2952,9097,2952,9304e" filled="t" fillcolor="#FFFFFF" stroked="f">
                <v:path arrowok="t"/>
                <v:fill/>
              </v:shape>
            </v:group>
            <v:group style="position:absolute;left:3528;top:9097;width:103;height:207" coordorigin="3528,9097" coordsize="103,207">
              <v:shape style="position:absolute;left:3528;top:9097;width:103;height:207" coordorigin="3528,9097" coordsize="103,207" path="m3528,9304l3632,9304,3632,9097,3528,9097,3528,9304e" filled="t" fillcolor="#FFFFFF" stroked="f">
                <v:path arrowok="t"/>
                <v:fill/>
              </v:shape>
            </v:group>
            <v:group style="position:absolute;left:3060;top:9097;width:468;height:207" coordorigin="3060,9097" coordsize="468,207">
              <v:shape style="position:absolute;left:3060;top:9097;width:468;height:207" coordorigin="3060,9097" coordsize="468,207" path="m3060,9304l3528,9304,3528,9097,3060,9097,3060,9304e" filled="t" fillcolor="#FFFFFF" stroked="f">
                <v:path arrowok="t"/>
                <v:fill/>
              </v:shape>
            </v:group>
            <v:group style="position:absolute;left:3636;top:9096;width:860;height:14" coordorigin="3636,9096" coordsize="860,14">
              <v:shape style="position:absolute;left:3636;top:9096;width:860;height:14" coordorigin="3636,9096" coordsize="860,14" path="m3636,9110l4496,9110,4496,9096,3636,9096,3636,9110xe" filled="t" fillcolor="#FFFFFF" stroked="f">
                <v:path arrowok="t"/>
                <v:fill/>
              </v:shape>
            </v:group>
            <v:group style="position:absolute;left:3636;top:9109;width:108;height:183" coordorigin="3636,9109" coordsize="108,183">
              <v:shape style="position:absolute;left:3636;top:9109;width:108;height:183" coordorigin="3636,9109" coordsize="108,183" path="m3636,9292l3744,9292,3744,9109,3636,9109,3636,9292e" filled="t" fillcolor="#FFFFFF" stroked="f">
                <v:path arrowok="t"/>
                <v:fill/>
              </v:shape>
            </v:group>
            <v:group style="position:absolute;left:4393;top:9109;width:103;height:183" coordorigin="4393,9109" coordsize="103,183">
              <v:shape style="position:absolute;left:4393;top:9109;width:103;height:183" coordorigin="4393,9109" coordsize="103,183" path="m4393,9292l4496,9292,4496,9109,4393,9109,4393,9292e" filled="t" fillcolor="#FFFFFF" stroked="f">
                <v:path arrowok="t"/>
                <v:fill/>
              </v:shape>
            </v:group>
            <v:group style="position:absolute;left:3636;top:9298;width:860;height:2" coordorigin="3636,9298" coordsize="860,2">
              <v:shape style="position:absolute;left:3636;top:9298;width:860;height:2" coordorigin="3636,9298" coordsize="860,0" path="m3636,9298l4496,9298e" filled="f" stroked="t" strokeweight=".70001pt" strokecolor="#FFFFFF">
                <v:path arrowok="t"/>
              </v:shape>
            </v:group>
            <v:group style="position:absolute;left:3744;top:9109;width:648;height:183" coordorigin="3744,9109" coordsize="648,183">
              <v:shape style="position:absolute;left:3744;top:9109;width:648;height:183" coordorigin="3744,9109" coordsize="648,183" path="m3744,9292l4393,9292,4393,9109,3744,9109,3744,9292e" filled="t" fillcolor="#FFFFFF" stroked="f">
                <v:path arrowok="t"/>
                <v:fill/>
              </v:shape>
            </v:group>
            <v:group style="position:absolute;left:4501;top:9097;width:108;height:207" coordorigin="4501,9097" coordsize="108,207">
              <v:shape style="position:absolute;left:4501;top:9097;width:108;height:207" coordorigin="4501,9097" coordsize="108,207" path="m4501,9304l4609,9304,4609,9097,4501,9097,4501,9304e" filled="t" fillcolor="#FFFFFF" stroked="f">
                <v:path arrowok="t"/>
                <v:fill/>
              </v:shape>
            </v:group>
            <v:group style="position:absolute;left:5065;top:9097;width:103;height:207" coordorigin="5065,9097" coordsize="103,207">
              <v:shape style="position:absolute;left:5065;top:9097;width:103;height:207" coordorigin="5065,9097" coordsize="103,207" path="m5065,9304l5168,9304,5168,9097,5065,9097,5065,9304e" filled="t" fillcolor="#FFFFFF" stroked="f">
                <v:path arrowok="t"/>
                <v:fill/>
              </v:shape>
            </v:group>
            <v:group style="position:absolute;left:4609;top:9097;width:456;height:207" coordorigin="4609,9097" coordsize="456,207">
              <v:shape style="position:absolute;left:4609;top:9097;width:456;height:207" coordorigin="4609,9097" coordsize="456,207" path="m4609,9304l5065,9304,5065,9097,4609,9097,4609,9304e" filled="t" fillcolor="#FFFFFF" stroked="f">
                <v:path arrowok="t"/>
                <v:fill/>
              </v:shape>
            </v:group>
            <v:group style="position:absolute;left:5173;top:9096;width:684;height:14" coordorigin="5173,9096" coordsize="684,14">
              <v:shape style="position:absolute;left:5173;top:9096;width:684;height:14" coordorigin="5173,9096" coordsize="684,14" path="m5173,9110l5857,9110,5857,9096,5173,9096,5173,9110xe" filled="t" fillcolor="#FFFFFF" stroked="f">
                <v:path arrowok="t"/>
                <v:fill/>
              </v:shape>
            </v:group>
            <v:group style="position:absolute;left:5173;top:9109;width:108;height:183" coordorigin="5173,9109" coordsize="108,183">
              <v:shape style="position:absolute;left:5173;top:9109;width:108;height:183" coordorigin="5173,9109" coordsize="108,183" path="m5173,9292l5281,9292,5281,9109,5173,9109,5173,9292e" filled="t" fillcolor="#FFFFFF" stroked="f">
                <v:path arrowok="t"/>
                <v:fill/>
              </v:shape>
            </v:group>
            <v:group style="position:absolute;left:5754;top:9109;width:103;height:183" coordorigin="5754,9109" coordsize="103,183">
              <v:shape style="position:absolute;left:5754;top:9109;width:103;height:183" coordorigin="5754,9109" coordsize="103,183" path="m5754,9292l5857,9292,5857,9109,5754,9109,5754,9292e" filled="t" fillcolor="#FFFFFF" stroked="f">
                <v:path arrowok="t"/>
                <v:fill/>
              </v:shape>
            </v:group>
            <v:group style="position:absolute;left:5173;top:9298;width:684;height:2" coordorigin="5173,9298" coordsize="684,2">
              <v:shape style="position:absolute;left:5173;top:9298;width:684;height:2" coordorigin="5173,9298" coordsize="684,0" path="m5173,9298l5857,9298e" filled="f" stroked="t" strokeweight=".70001pt" strokecolor="#FFFFFF">
                <v:path arrowok="t"/>
              </v:shape>
            </v:group>
            <v:group style="position:absolute;left:5281;top:9109;width:473;height:183" coordorigin="5281,9109" coordsize="473,183">
              <v:shape style="position:absolute;left:5281;top:9109;width:473;height:183" coordorigin="5281,9109" coordsize="473,183" path="m5281,9292l5754,9292,5754,9109,5281,9109,5281,9292e" filled="t" fillcolor="#FFFFFF" stroked="f">
                <v:path arrowok="t"/>
                <v:fill/>
              </v:shape>
            </v:group>
            <v:group style="position:absolute;left:5862;top:9097;width:108;height:207" coordorigin="5862,9097" coordsize="108,207">
              <v:shape style="position:absolute;left:5862;top:9097;width:108;height:207" coordorigin="5862,9097" coordsize="108,207" path="m5862,9304l5970,9304,5970,9097,5862,9097,5862,9304e" filled="t" fillcolor="#FFFFFF" stroked="f">
                <v:path arrowok="t"/>
                <v:fill/>
              </v:shape>
            </v:group>
            <v:group style="position:absolute;left:6347;top:9097;width:103;height:207" coordorigin="6347,9097" coordsize="103,207">
              <v:shape style="position:absolute;left:6347;top:9097;width:103;height:207" coordorigin="6347,9097" coordsize="103,207" path="m6347,9304l6450,9304,6450,9097,6347,9097,6347,9304e" filled="t" fillcolor="#FFFFFF" stroked="f">
                <v:path arrowok="t"/>
                <v:fill/>
              </v:shape>
            </v:group>
            <v:group style="position:absolute;left:5970;top:9097;width:377;height:207" coordorigin="5970,9097" coordsize="377,207">
              <v:shape style="position:absolute;left:5970;top:9097;width:377;height:207" coordorigin="5970,9097" coordsize="377,207" path="m5970,9304l6347,9304,6347,9097,5970,9097,5970,9304e" filled="t" fillcolor="#FFFFFF" stroked="f">
                <v:path arrowok="t"/>
                <v:fill/>
              </v:shape>
            </v:group>
            <v:group style="position:absolute;left:6455;top:9096;width:2002;height:14" coordorigin="6455,9096" coordsize="2002,14">
              <v:shape style="position:absolute;left:6455;top:9096;width:2002;height:14" coordorigin="6455,9096" coordsize="2002,14" path="m6455,9110l8457,9110,8457,9096,6455,9096,6455,9110xe" filled="t" fillcolor="#FFFFFF" stroked="f">
                <v:path arrowok="t"/>
                <v:fill/>
              </v:shape>
            </v:group>
            <v:group style="position:absolute;left:6455;top:9109;width:108;height:183" coordorigin="6455,9109" coordsize="108,183">
              <v:shape style="position:absolute;left:6455;top:9109;width:108;height:183" coordorigin="6455,9109" coordsize="108,183" path="m6455,9292l6563,9292,6563,9109,6455,9109,6455,9292e" filled="t" fillcolor="#FFFFFF" stroked="f">
                <v:path arrowok="t"/>
                <v:fill/>
              </v:shape>
            </v:group>
            <v:group style="position:absolute;left:7624;top:9109;width:103;height:183" coordorigin="7624,9109" coordsize="103,183">
              <v:shape style="position:absolute;left:7624;top:9109;width:103;height:183" coordorigin="7624,9109" coordsize="103,183" path="m7624,9292l7727,9292,7727,9109,7624,9109,7624,9292e" filled="t" fillcolor="#FFFFFF" stroked="f">
                <v:path arrowok="t"/>
                <v:fill/>
              </v:shape>
            </v:group>
            <v:group style="position:absolute;left:6455;top:9298;width:2002;height:2" coordorigin="6455,9298" coordsize="2002,2">
              <v:shape style="position:absolute;left:6455;top:9298;width:2002;height:2" coordorigin="6455,9298" coordsize="2002,0" path="m6455,9298l8457,9298e" filled="f" stroked="t" strokeweight=".70001pt" strokecolor="#FFFFFF">
                <v:path arrowok="t"/>
              </v:shape>
            </v:group>
            <v:group style="position:absolute;left:6563;top:9109;width:1061;height:183" coordorigin="6563,9109" coordsize="1061,183">
              <v:shape style="position:absolute;left:6563;top:9109;width:1061;height:183" coordorigin="6563,9109" coordsize="1061,183" path="m6563,9292l7624,9292,7624,9109,6563,9109,6563,9292e" filled="t" fillcolor="#FFFFFF" stroked="f">
                <v:path arrowok="t"/>
                <v:fill/>
              </v:shape>
            </v:group>
            <v:group style="position:absolute;left:7732;top:9109;width:108;height:183" coordorigin="7732,9109" coordsize="108,183">
              <v:shape style="position:absolute;left:7732;top:9109;width:108;height:183" coordorigin="7732,9109" coordsize="108,183" path="m7732,9292l7840,9292,7840,9109,7732,9109,7732,9292e" filled="t" fillcolor="#FFFFFF" stroked="f">
                <v:path arrowok="t"/>
                <v:fill/>
              </v:shape>
            </v:group>
            <v:group style="position:absolute;left:8353;top:9109;width:103;height:183" coordorigin="8353,9109" coordsize="103,183">
              <v:shape style="position:absolute;left:8353;top:9109;width:103;height:183" coordorigin="8353,9109" coordsize="103,183" path="m8353,9292l8457,9292,8457,9109,8353,9109,8353,9292e" filled="t" fillcolor="#FFFFFF" stroked="f">
                <v:path arrowok="t"/>
                <v:fill/>
              </v:shape>
            </v:group>
            <v:group style="position:absolute;left:7840;top:9109;width:514;height:183" coordorigin="7840,9109" coordsize="514,183">
              <v:shape style="position:absolute;left:7840;top:9109;width:514;height:183" coordorigin="7840,9109" coordsize="514,183" path="m7840,9292l8353,9292,8353,9109,7840,9109,7840,9292e" filled="t" fillcolor="#FFFFFF" stroked="f">
                <v:path arrowok="t"/>
                <v:fill/>
              </v:shape>
            </v:group>
            <v:group style="position:absolute;left:8461;top:9097;width:108;height:207" coordorigin="8461,9097" coordsize="108,207">
              <v:shape style="position:absolute;left:8461;top:9097;width:108;height:207" coordorigin="8461,9097" coordsize="108,207" path="m8461,9304l8569,9304,8569,9097,8461,9097,8461,9304e" filled="t" fillcolor="#FFFFFF" stroked="f">
                <v:path arrowok="t"/>
                <v:fill/>
              </v:shape>
            </v:group>
            <v:group style="position:absolute;left:9079;top:9097;width:103;height:207" coordorigin="9079,9097" coordsize="103,207">
              <v:shape style="position:absolute;left:9079;top:9097;width:103;height:207" coordorigin="9079,9097" coordsize="103,207" path="m9079,9304l9182,9304,9182,9097,9079,9097,9079,9304e" filled="t" fillcolor="#FFFFFF" stroked="f">
                <v:path arrowok="t"/>
                <v:fill/>
              </v:shape>
            </v:group>
            <v:group style="position:absolute;left:8569;top:9097;width:509;height:207" coordorigin="8569,9097" coordsize="509,207">
              <v:shape style="position:absolute;left:8569;top:9097;width:509;height:207" coordorigin="8569,9097" coordsize="509,207" path="m8569,9304l9079,9304,9079,9097,8569,9097,8569,9304e" filled="t" fillcolor="#FFFFFF" stroked="f">
                <v:path arrowok="t"/>
                <v:fill/>
              </v:shape>
            </v:group>
            <v:group style="position:absolute;left:9187;top:9097;width:108;height:207" coordorigin="9187,9097" coordsize="108,207">
              <v:shape style="position:absolute;left:9187;top:9097;width:108;height:207" coordorigin="9187,9097" coordsize="108,207" path="m9187,9304l9295,9304,9295,9097,9187,9097,9187,9304e" filled="t" fillcolor="#FFFFFF" stroked="f">
                <v:path arrowok="t"/>
                <v:fill/>
              </v:shape>
            </v:group>
            <v:group style="position:absolute;left:9686;top:9097;width:103;height:207" coordorigin="9686,9097" coordsize="103,207">
              <v:shape style="position:absolute;left:9686;top:9097;width:103;height:207" coordorigin="9686,9097" coordsize="103,207" path="m9686,9304l9789,9304,9789,9097,9686,9097,9686,9304e" filled="t" fillcolor="#FFFFFF" stroked="f">
                <v:path arrowok="t"/>
                <v:fill/>
              </v:shape>
            </v:group>
            <v:group style="position:absolute;left:9295;top:9097;width:391;height:207" coordorigin="9295,9097" coordsize="391,207">
              <v:shape style="position:absolute;left:9295;top:9097;width:391;height:207" coordorigin="9295,9097" coordsize="391,207" path="m9295,9304l9686,9304,9686,9097,9295,9097,9295,9304e" filled="t" fillcolor="#FFFFFF" stroked="f">
                <v:path arrowok="t"/>
                <v:fill/>
              </v:shape>
            </v:group>
            <v:group style="position:absolute;left:9794;top:9097;width:108;height:207" coordorigin="9794,9097" coordsize="108,207">
              <v:shape style="position:absolute;left:9794;top:9097;width:108;height:207" coordorigin="9794,9097" coordsize="108,207" path="m9794,9304l9902,9304,9902,9097,9794,9097,9794,9304e" filled="t" fillcolor="#FFFFFF" stroked="f">
                <v:path arrowok="t"/>
                <v:fill/>
              </v:shape>
            </v:group>
            <v:group style="position:absolute;left:10334;top:9097;width:103;height:207" coordorigin="10334,9097" coordsize="103,207">
              <v:shape style="position:absolute;left:10334;top:9097;width:103;height:207" coordorigin="10334,9097" coordsize="103,207" path="m10334,9304l10437,9304,10437,9097,10334,9097,10334,9304e" filled="t" fillcolor="#FFFFFF" stroked="f">
                <v:path arrowok="t"/>
                <v:fill/>
              </v:shape>
            </v:group>
            <v:group style="position:absolute;left:9902;top:9097;width:432;height:207" coordorigin="9902,9097" coordsize="432,207">
              <v:shape style="position:absolute;left:9902;top:9097;width:432;height:207" coordorigin="9902,9097" coordsize="432,207" path="m9902,9304l10334,9304,10334,9097,9902,9097,9902,9304e" filled="t" fillcolor="#FFFFFF" stroked="f">
                <v:path arrowok="t"/>
                <v:fill/>
              </v:shape>
            </v:group>
            <v:group style="position:absolute;left:10442;top:9096;width:713;height:14" coordorigin="10442,9096" coordsize="713,14">
              <v:shape style="position:absolute;left:10442;top:9096;width:713;height:14" coordorigin="10442,9096" coordsize="713,14" path="m10442,9110l11155,9110,11155,9096,10442,9096,10442,9110xe" filled="t" fillcolor="#FFFFFF" stroked="f">
                <v:path arrowok="t"/>
                <v:fill/>
              </v:shape>
            </v:group>
            <v:group style="position:absolute;left:10442;top:9109;width:108;height:183" coordorigin="10442,9109" coordsize="108,183">
              <v:shape style="position:absolute;left:10442;top:9109;width:108;height:183" coordorigin="10442,9109" coordsize="108,183" path="m10442,9292l10550,9292,10550,9109,10442,9109,10442,9292e" filled="t" fillcolor="#FFFFFF" stroked="f">
                <v:path arrowok="t"/>
                <v:fill/>
              </v:shape>
            </v:group>
            <v:group style="position:absolute;left:11054;top:9109;width:101;height:183" coordorigin="11054,9109" coordsize="101,183">
              <v:shape style="position:absolute;left:11054;top:9109;width:101;height:183" coordorigin="11054,9109" coordsize="101,183" path="m11054,9292l11155,9292,11155,9109,11054,9109,11054,9292e" filled="t" fillcolor="#FFFFFF" stroked="f">
                <v:path arrowok="t"/>
                <v:fill/>
              </v:shape>
            </v:group>
            <v:group style="position:absolute;left:10442;top:9298;width:713;height:2" coordorigin="10442,9298" coordsize="713,2">
              <v:shape style="position:absolute;left:10442;top:9298;width:713;height:2" coordorigin="10442,9298" coordsize="713,0" path="m10442,9298l11155,9298e" filled="f" stroked="t" strokeweight=".70001pt" strokecolor="#FFFFFF">
                <v:path arrowok="t"/>
              </v:shape>
            </v:group>
            <v:group style="position:absolute;left:10550;top:9109;width:504;height:183" coordorigin="10550,9109" coordsize="504,183">
              <v:shape style="position:absolute;left:10550;top:9109;width:504;height:183" coordorigin="10550,9109" coordsize="504,183" path="m10550,9292l11054,9292,11054,9109,10550,9109,10550,9292e" filled="t" fillcolor="#FFFFFF" stroked="f">
                <v:path arrowok="t"/>
                <v:fill/>
              </v:shape>
            </v:group>
            <v:group style="position:absolute;left:715;top:9092;width:10452;height:2" coordorigin="715,9092" coordsize="10452,2">
              <v:shape style="position:absolute;left:715;top:9092;width:10452;height:2" coordorigin="715,9092" coordsize="10452,0" path="m715,9092l11167,9092e" filled="f" stroked="t" strokeweight=".579980pt" strokecolor="#000000">
                <v:path arrowok="t"/>
              </v:shape>
            </v:group>
            <v:group style="position:absolute;left:725;top:9337;width:1532;height:2" coordorigin="725,9337" coordsize="1532,2">
              <v:shape style="position:absolute;left:725;top:9337;width:1532;height:2" coordorigin="725,9337" coordsize="1532,0" path="m725,9337l2256,9337e" filled="f" stroked="t" strokeweight="2.5pt" strokecolor="#FFFFFF">
                <v:path arrowok="t"/>
              </v:shape>
            </v:group>
            <v:group style="position:absolute;left:725;top:9361;width:103;height:209" coordorigin="725,9361" coordsize="103,209">
              <v:shape style="position:absolute;left:725;top:9361;width:103;height:209" coordorigin="725,9361" coordsize="103,209" path="m725,9570l828,9570,828,9361,725,9361,725,9570e" filled="t" fillcolor="#FFFFFF" stroked="f">
                <v:path arrowok="t"/>
                <v:fill/>
              </v:shape>
            </v:group>
            <v:group style="position:absolute;left:2153;top:9361;width:103;height:209" coordorigin="2153,9361" coordsize="103,209">
              <v:shape style="position:absolute;left:2153;top:9361;width:103;height:209" coordorigin="2153,9361" coordsize="103,209" path="m2153,9570l2256,9570,2256,9361,2153,9361,2153,9570e" filled="t" fillcolor="#FFFFFF" stroked="f">
                <v:path arrowok="t"/>
                <v:fill/>
              </v:shape>
            </v:group>
            <v:group style="position:absolute;left:828;top:9361;width:1325;height:209" coordorigin="828,9361" coordsize="1325,209">
              <v:shape style="position:absolute;left:828;top:9361;width:1325;height:209" coordorigin="828,9361" coordsize="1325,209" path="m828,9570l2153,9570,2153,9361,828,9361,828,9570e" filled="t" fillcolor="#FFFFFF" stroked="f">
                <v:path arrowok="t"/>
                <v:fill/>
              </v:shape>
            </v:group>
            <v:group style="position:absolute;left:2261;top:9331;width:686;height:2" coordorigin="2261,9331" coordsize="686,2">
              <v:shape style="position:absolute;left:2261;top:9331;width:686;height:2" coordorigin="2261,9331" coordsize="686,0" path="m2261,9331l2948,9331e" filled="f" stroked="t" strokeweight="1.9pt" strokecolor="#FFFFFF">
                <v:path arrowok="t"/>
              </v:shape>
            </v:group>
            <v:group style="position:absolute;left:2261;top:9349;width:108;height:185" coordorigin="2261,9349" coordsize="108,185">
              <v:shape style="position:absolute;left:2261;top:9349;width:108;height:185" coordorigin="2261,9349" coordsize="108,185" path="m2261,9534l2369,9534,2369,9349,2261,9349,2261,9534e" filled="t" fillcolor="#FFFFFF" stroked="f">
                <v:path arrowok="t"/>
                <v:fill/>
              </v:shape>
            </v:group>
            <v:group style="position:absolute;left:2844;top:9349;width:103;height:185" coordorigin="2844,9349" coordsize="103,185">
              <v:shape style="position:absolute;left:2844;top:9349;width:103;height:185" coordorigin="2844,9349" coordsize="103,185" path="m2844,9534l2948,9534,2948,9349,2844,9349,2844,9534e" filled="t" fillcolor="#FFFFFF" stroked="f">
                <v:path arrowok="t"/>
                <v:fill/>
              </v:shape>
            </v:group>
            <v:group style="position:absolute;left:2261;top:9533;width:686;height:38" coordorigin="2261,9533" coordsize="686,38">
              <v:shape style="position:absolute;left:2261;top:9533;width:686;height:38" coordorigin="2261,9533" coordsize="686,38" path="m2261,9571l2948,9571,2948,9533,2261,9533,2261,9571xe" filled="t" fillcolor="#FFFFFF" stroked="f">
                <v:path arrowok="t"/>
                <v:fill/>
              </v:shape>
            </v:group>
            <v:group style="position:absolute;left:2369;top:9349;width:475;height:185" coordorigin="2369,9349" coordsize="475,185">
              <v:shape style="position:absolute;left:2369;top:9349;width:475;height:185" coordorigin="2369,9349" coordsize="475,185" path="m2369,9534l2844,9534,2844,9349,2369,9349,2369,9534e" filled="t" fillcolor="#FFFFFF" stroked="f">
                <v:path arrowok="t"/>
                <v:fill/>
              </v:shape>
            </v:group>
            <v:group style="position:absolute;left:2952;top:9313;width:108;height:185" coordorigin="2952,9313" coordsize="108,185">
              <v:shape style="position:absolute;left:2952;top:9313;width:108;height:185" coordorigin="2952,9313" coordsize="108,185" path="m2952,9498l3060,9498,3060,9313,2952,9313,2952,9498e" filled="t" fillcolor="#FFFFFF" stroked="f">
                <v:path arrowok="t"/>
                <v:fill/>
              </v:shape>
            </v:group>
            <v:group style="position:absolute;left:3528;top:9313;width:103;height:185" coordorigin="3528,9313" coordsize="103,185">
              <v:shape style="position:absolute;left:3528;top:9313;width:103;height:185" coordorigin="3528,9313" coordsize="103,185" path="m3528,9498l3632,9498,3632,9313,3528,9313,3528,9498e" filled="t" fillcolor="#FFFFFF" stroked="f">
                <v:path arrowok="t"/>
                <v:fill/>
              </v:shape>
            </v:group>
            <v:group style="position:absolute;left:2952;top:9497;width:679;height:74" coordorigin="2952,9497" coordsize="679,74">
              <v:shape style="position:absolute;left:2952;top:9497;width:679;height:74" coordorigin="2952,9497" coordsize="679,74" path="m2952,9571l3632,9571,3632,9497,2952,9497,2952,9571xe" filled="t" fillcolor="#FFFFFF" stroked="f">
                <v:path arrowok="t"/>
                <v:fill/>
              </v:shape>
            </v:group>
            <v:group style="position:absolute;left:3060;top:9314;width:468;height:185" coordorigin="3060,9314" coordsize="468,185">
              <v:shape style="position:absolute;left:3060;top:9314;width:468;height:185" coordorigin="3060,9314" coordsize="468,185" path="m3060,9498l3528,9498,3528,9314,3060,9314,3060,9498e" filled="t" fillcolor="#FFFFFF" stroked="f">
                <v:path arrowok="t"/>
                <v:fill/>
              </v:shape>
            </v:group>
            <v:group style="position:absolute;left:3636;top:9331;width:860;height:2" coordorigin="3636,9331" coordsize="860,2">
              <v:shape style="position:absolute;left:3636;top:9331;width:860;height:2" coordorigin="3636,9331" coordsize="860,0" path="m3636,9331l4496,9331e" filled="f" stroked="t" strokeweight="1.9pt" strokecolor="#FFFFFF">
                <v:path arrowok="t"/>
              </v:shape>
            </v:group>
            <v:group style="position:absolute;left:3636;top:9349;width:108;height:185" coordorigin="3636,9349" coordsize="108,185">
              <v:shape style="position:absolute;left:3636;top:9349;width:108;height:185" coordorigin="3636,9349" coordsize="108,185" path="m3636,9534l3744,9534,3744,9349,3636,9349,3636,9534e" filled="t" fillcolor="#FFFFFF" stroked="f">
                <v:path arrowok="t"/>
                <v:fill/>
              </v:shape>
            </v:group>
            <v:group style="position:absolute;left:4393;top:9349;width:103;height:185" coordorigin="4393,9349" coordsize="103,185">
              <v:shape style="position:absolute;left:4393;top:9349;width:103;height:185" coordorigin="4393,9349" coordsize="103,185" path="m4393,9534l4496,9534,4496,9349,4393,9349,4393,9534e" filled="t" fillcolor="#FFFFFF" stroked="f">
                <v:path arrowok="t"/>
                <v:fill/>
              </v:shape>
            </v:group>
            <v:group style="position:absolute;left:3636;top:9533;width:860;height:38" coordorigin="3636,9533" coordsize="860,38">
              <v:shape style="position:absolute;left:3636;top:9533;width:860;height:38" coordorigin="3636,9533" coordsize="860,38" path="m3636,9571l4496,9571,4496,9533,3636,9533,3636,9571xe" filled="t" fillcolor="#FFFFFF" stroked="f">
                <v:path arrowok="t"/>
                <v:fill/>
              </v:shape>
            </v:group>
            <v:group style="position:absolute;left:3744;top:9349;width:648;height:185" coordorigin="3744,9349" coordsize="648,185">
              <v:shape style="position:absolute;left:3744;top:9349;width:648;height:185" coordorigin="3744,9349" coordsize="648,185" path="m3744,9534l4393,9534,4393,9349,3744,9349,3744,9534e" filled="t" fillcolor="#FFFFFF" stroked="f">
                <v:path arrowok="t"/>
                <v:fill/>
              </v:shape>
            </v:group>
            <v:group style="position:absolute;left:4501;top:9313;width:108;height:185" coordorigin="4501,9313" coordsize="108,185">
              <v:shape style="position:absolute;left:4501;top:9313;width:108;height:185" coordorigin="4501,9313" coordsize="108,185" path="m4501,9498l4609,9498,4609,9313,4501,9313,4501,9498e" filled="t" fillcolor="#FFFFFF" stroked="f">
                <v:path arrowok="t"/>
                <v:fill/>
              </v:shape>
            </v:group>
            <v:group style="position:absolute;left:5065;top:9313;width:103;height:185" coordorigin="5065,9313" coordsize="103,185">
              <v:shape style="position:absolute;left:5065;top:9313;width:103;height:185" coordorigin="5065,9313" coordsize="103,185" path="m5065,9498l5168,9498,5168,9313,5065,9313,5065,9498e" filled="t" fillcolor="#FFFFFF" stroked="f">
                <v:path arrowok="t"/>
                <v:fill/>
              </v:shape>
            </v:group>
            <v:group style="position:absolute;left:4501;top:9497;width:667;height:74" coordorigin="4501,9497" coordsize="667,74">
              <v:shape style="position:absolute;left:4501;top:9497;width:667;height:74" coordorigin="4501,9497" coordsize="667,74" path="m4501,9571l5168,9571,5168,9497,4501,9497,4501,9571xe" filled="t" fillcolor="#FFFFFF" stroked="f">
                <v:path arrowok="t"/>
                <v:fill/>
              </v:shape>
            </v:group>
            <v:group style="position:absolute;left:4609;top:9314;width:456;height:185" coordorigin="4609,9314" coordsize="456,185">
              <v:shape style="position:absolute;left:4609;top:9314;width:456;height:185" coordorigin="4609,9314" coordsize="456,185" path="m4609,9498l5065,9498,5065,9314,4609,9314,4609,9498e" filled="t" fillcolor="#FFFFFF" stroked="f">
                <v:path arrowok="t"/>
                <v:fill/>
              </v:shape>
            </v:group>
            <v:group style="position:absolute;left:5173;top:9331;width:684;height:2" coordorigin="5173,9331" coordsize="684,2">
              <v:shape style="position:absolute;left:5173;top:9331;width:684;height:2" coordorigin="5173,9331" coordsize="684,0" path="m5173,9331l5857,9331e" filled="f" stroked="t" strokeweight="1.9pt" strokecolor="#FFFFFF">
                <v:path arrowok="t"/>
              </v:shape>
            </v:group>
            <v:group style="position:absolute;left:5173;top:9349;width:108;height:185" coordorigin="5173,9349" coordsize="108,185">
              <v:shape style="position:absolute;left:5173;top:9349;width:108;height:185" coordorigin="5173,9349" coordsize="108,185" path="m5173,9534l5281,9534,5281,9349,5173,9349,5173,9534e" filled="t" fillcolor="#FFFFFF" stroked="f">
                <v:path arrowok="t"/>
                <v:fill/>
              </v:shape>
            </v:group>
            <v:group style="position:absolute;left:5754;top:9349;width:103;height:185" coordorigin="5754,9349" coordsize="103,185">
              <v:shape style="position:absolute;left:5754;top:9349;width:103;height:185" coordorigin="5754,9349" coordsize="103,185" path="m5754,9534l5857,9534,5857,9349,5754,9349,5754,9534e" filled="t" fillcolor="#FFFFFF" stroked="f">
                <v:path arrowok="t"/>
                <v:fill/>
              </v:shape>
            </v:group>
            <v:group style="position:absolute;left:5173;top:9533;width:684;height:38" coordorigin="5173,9533" coordsize="684,38">
              <v:shape style="position:absolute;left:5173;top:9533;width:684;height:38" coordorigin="5173,9533" coordsize="684,38" path="m5173,9571l5857,9571,5857,9533,5173,9533,5173,9571xe" filled="t" fillcolor="#FFFFFF" stroked="f">
                <v:path arrowok="t"/>
                <v:fill/>
              </v:shape>
            </v:group>
            <v:group style="position:absolute;left:5281;top:9349;width:473;height:185" coordorigin="5281,9349" coordsize="473,185">
              <v:shape style="position:absolute;left:5281;top:9349;width:473;height:185" coordorigin="5281,9349" coordsize="473,185" path="m5281,9534l5754,9534,5754,9349,5281,9349,5281,9534e" filled="t" fillcolor="#FFFFFF" stroked="f">
                <v:path arrowok="t"/>
                <v:fill/>
              </v:shape>
            </v:group>
            <v:group style="position:absolute;left:5862;top:9313;width:108;height:185" coordorigin="5862,9313" coordsize="108,185">
              <v:shape style="position:absolute;left:5862;top:9313;width:108;height:185" coordorigin="5862,9313" coordsize="108,185" path="m5862,9498l5970,9498,5970,9313,5862,9313,5862,9498e" filled="t" fillcolor="#FFFFFF" stroked="f">
                <v:path arrowok="t"/>
                <v:fill/>
              </v:shape>
            </v:group>
            <v:group style="position:absolute;left:6347;top:9313;width:103;height:185" coordorigin="6347,9313" coordsize="103,185">
              <v:shape style="position:absolute;left:6347;top:9313;width:103;height:185" coordorigin="6347,9313" coordsize="103,185" path="m6347,9498l6450,9498,6450,9313,6347,9313,6347,9498e" filled="t" fillcolor="#FFFFFF" stroked="f">
                <v:path arrowok="t"/>
                <v:fill/>
              </v:shape>
            </v:group>
            <v:group style="position:absolute;left:5862;top:9497;width:588;height:74" coordorigin="5862,9497" coordsize="588,74">
              <v:shape style="position:absolute;left:5862;top:9497;width:588;height:74" coordorigin="5862,9497" coordsize="588,74" path="m5862,9571l6450,9571,6450,9497,5862,9497,5862,9571xe" filled="t" fillcolor="#FFFFFF" stroked="f">
                <v:path arrowok="t"/>
                <v:fill/>
              </v:shape>
            </v:group>
            <v:group style="position:absolute;left:5970;top:9314;width:377;height:185" coordorigin="5970,9314" coordsize="377,185">
              <v:shape style="position:absolute;left:5970;top:9314;width:377;height:185" coordorigin="5970,9314" coordsize="377,185" path="m5970,9498l6347,9498,6347,9314,5970,9314,5970,9498e" filled="t" fillcolor="#FFFFFF" stroked="f">
                <v:path arrowok="t"/>
                <v:fill/>
              </v:shape>
            </v:group>
            <v:group style="position:absolute;left:6455;top:9331;width:2002;height:2" coordorigin="6455,9331" coordsize="2002,2">
              <v:shape style="position:absolute;left:6455;top:9331;width:2002;height:2" coordorigin="6455,9331" coordsize="2002,0" path="m6455,9331l8457,9331e" filled="f" stroked="t" strokeweight="1.9pt" strokecolor="#FFFFFF">
                <v:path arrowok="t"/>
              </v:shape>
            </v:group>
            <v:group style="position:absolute;left:6455;top:9349;width:108;height:185" coordorigin="6455,9349" coordsize="108,185">
              <v:shape style="position:absolute;left:6455;top:9349;width:108;height:185" coordorigin="6455,9349" coordsize="108,185" path="m6455,9534l6563,9534,6563,9349,6455,9349,6455,9534e" filled="t" fillcolor="#FFFFFF" stroked="f">
                <v:path arrowok="t"/>
                <v:fill/>
              </v:shape>
            </v:group>
            <v:group style="position:absolute;left:7624;top:9349;width:103;height:185" coordorigin="7624,9349" coordsize="103,185">
              <v:shape style="position:absolute;left:7624;top:9349;width:103;height:185" coordorigin="7624,9349" coordsize="103,185" path="m7624,9534l7727,9534,7727,9349,7624,9349,7624,9534e" filled="t" fillcolor="#FFFFFF" stroked="f">
                <v:path arrowok="t"/>
                <v:fill/>
              </v:shape>
            </v:group>
            <v:group style="position:absolute;left:6455;top:9533;width:2002;height:38" coordorigin="6455,9533" coordsize="2002,38">
              <v:shape style="position:absolute;left:6455;top:9533;width:2002;height:38" coordorigin="6455,9533" coordsize="2002,38" path="m6455,9571l8457,9571,8457,9533,6455,9533,6455,9571xe" filled="t" fillcolor="#FFFFFF" stroked="f">
                <v:path arrowok="t"/>
                <v:fill/>
              </v:shape>
            </v:group>
            <v:group style="position:absolute;left:6563;top:9349;width:1061;height:185" coordorigin="6563,9349" coordsize="1061,185">
              <v:shape style="position:absolute;left:6563;top:9349;width:1061;height:185" coordorigin="6563,9349" coordsize="1061,185" path="m6563,9534l7624,9534,7624,9349,6563,9349,6563,9534e" filled="t" fillcolor="#FFFFFF" stroked="f">
                <v:path arrowok="t"/>
                <v:fill/>
              </v:shape>
            </v:group>
            <v:group style="position:absolute;left:7732;top:9349;width:108;height:185" coordorigin="7732,9349" coordsize="108,185">
              <v:shape style="position:absolute;left:7732;top:9349;width:108;height:185" coordorigin="7732,9349" coordsize="108,185" path="m7732,9534l7840,9534,7840,9349,7732,9349,7732,9534e" filled="t" fillcolor="#FFFFFF" stroked="f">
                <v:path arrowok="t"/>
                <v:fill/>
              </v:shape>
            </v:group>
            <v:group style="position:absolute;left:8353;top:9349;width:103;height:185" coordorigin="8353,9349" coordsize="103,185">
              <v:shape style="position:absolute;left:8353;top:9349;width:103;height:185" coordorigin="8353,9349" coordsize="103,185" path="m8353,9534l8457,9534,8457,9349,8353,9349,8353,9534e" filled="t" fillcolor="#FFFFFF" stroked="f">
                <v:path arrowok="t"/>
                <v:fill/>
              </v:shape>
            </v:group>
            <v:group style="position:absolute;left:7840;top:9349;width:514;height:185" coordorigin="7840,9349" coordsize="514,185">
              <v:shape style="position:absolute;left:7840;top:9349;width:514;height:185" coordorigin="7840,9349" coordsize="514,185" path="m7840,9534l8353,9534,8353,9349,7840,9349,7840,9534e" filled="t" fillcolor="#FFFFFF" stroked="f">
                <v:path arrowok="t"/>
                <v:fill/>
              </v:shape>
            </v:group>
            <v:group style="position:absolute;left:8461;top:9313;width:108;height:185" coordorigin="8461,9313" coordsize="108,185">
              <v:shape style="position:absolute;left:8461;top:9313;width:108;height:185" coordorigin="8461,9313" coordsize="108,185" path="m8461,9498l8569,9498,8569,9313,8461,9313,8461,9498e" filled="t" fillcolor="#FFFFFF" stroked="f">
                <v:path arrowok="t"/>
                <v:fill/>
              </v:shape>
            </v:group>
            <v:group style="position:absolute;left:9079;top:9313;width:103;height:185" coordorigin="9079,9313" coordsize="103,185">
              <v:shape style="position:absolute;left:9079;top:9313;width:103;height:185" coordorigin="9079,9313" coordsize="103,185" path="m9079,9498l9182,9498,9182,9313,9079,9313,9079,9498e" filled="t" fillcolor="#FFFFFF" stroked="f">
                <v:path arrowok="t"/>
                <v:fill/>
              </v:shape>
            </v:group>
            <v:group style="position:absolute;left:8461;top:9497;width:1976;height:74" coordorigin="8461,9497" coordsize="1976,74">
              <v:shape style="position:absolute;left:8461;top:9497;width:1976;height:74" coordorigin="8461,9497" coordsize="1976,74" path="m8461,9571l10437,9571,10437,9497,8461,9497,8461,9571xe" filled="t" fillcolor="#FFFFFF" stroked="f">
                <v:path arrowok="t"/>
                <v:fill/>
              </v:shape>
            </v:group>
            <v:group style="position:absolute;left:8569;top:9314;width:509;height:185" coordorigin="8569,9314" coordsize="509,185">
              <v:shape style="position:absolute;left:8569;top:9314;width:509;height:185" coordorigin="8569,9314" coordsize="509,185" path="m8569,9498l9079,9498,9079,9314,8569,9314,8569,9498e" filled="t" fillcolor="#FFFFFF" stroked="f">
                <v:path arrowok="t"/>
                <v:fill/>
              </v:shape>
            </v:group>
            <v:group style="position:absolute;left:9187;top:9313;width:108;height:185" coordorigin="9187,9313" coordsize="108,185">
              <v:shape style="position:absolute;left:9187;top:9313;width:108;height:185" coordorigin="9187,9313" coordsize="108,185" path="m9187,9498l9295,9498,9295,9313,9187,9313,9187,9498e" filled="t" fillcolor="#FFFFFF" stroked="f">
                <v:path arrowok="t"/>
                <v:fill/>
              </v:shape>
            </v:group>
            <v:group style="position:absolute;left:9686;top:9313;width:103;height:185" coordorigin="9686,9313" coordsize="103,185">
              <v:shape style="position:absolute;left:9686;top:9313;width:103;height:185" coordorigin="9686,9313" coordsize="103,185" path="m9686,9498l9789,9498,9789,9313,9686,9313,9686,9498e" filled="t" fillcolor="#FFFFFF" stroked="f">
                <v:path arrowok="t"/>
                <v:fill/>
              </v:shape>
            </v:group>
            <v:group style="position:absolute;left:9295;top:9314;width:391;height:185" coordorigin="9295,9314" coordsize="391,185">
              <v:shape style="position:absolute;left:9295;top:9314;width:391;height:185" coordorigin="9295,9314" coordsize="391,185" path="m9295,9498l9686,9498,9686,9314,9295,9314,9295,9498e" filled="t" fillcolor="#FFFFFF" stroked="f">
                <v:path arrowok="t"/>
                <v:fill/>
              </v:shape>
            </v:group>
            <v:group style="position:absolute;left:9794;top:9313;width:108;height:185" coordorigin="9794,9313" coordsize="108,185">
              <v:shape style="position:absolute;left:9794;top:9313;width:108;height:185" coordorigin="9794,9313" coordsize="108,185" path="m9794,9498l9902,9498,9902,9313,9794,9313,9794,9498e" filled="t" fillcolor="#FFFFFF" stroked="f">
                <v:path arrowok="t"/>
                <v:fill/>
              </v:shape>
            </v:group>
            <v:group style="position:absolute;left:10334;top:9313;width:103;height:185" coordorigin="10334,9313" coordsize="103,185">
              <v:shape style="position:absolute;left:10334;top:9313;width:103;height:185" coordorigin="10334,9313" coordsize="103,185" path="m10334,9498l10437,9498,10437,9313,10334,9313,10334,9498e" filled="t" fillcolor="#FFFFFF" stroked="f">
                <v:path arrowok="t"/>
                <v:fill/>
              </v:shape>
            </v:group>
            <v:group style="position:absolute;left:9902;top:9314;width:432;height:185" coordorigin="9902,9314" coordsize="432,185">
              <v:shape style="position:absolute;left:9902;top:9314;width:432;height:185" coordorigin="9902,9314" coordsize="432,185" path="m9902,9498l10334,9498,10334,9314,9902,9314,9902,9498e" filled="t" fillcolor="#FFFFFF" stroked="f">
                <v:path arrowok="t"/>
                <v:fill/>
              </v:shape>
            </v:group>
            <v:group style="position:absolute;left:10442;top:9331;width:713;height:2" coordorigin="10442,9331" coordsize="713,2">
              <v:shape style="position:absolute;left:10442;top:9331;width:713;height:2" coordorigin="10442,9331" coordsize="713,0" path="m10442,9331l11155,9331e" filled="f" stroked="t" strokeweight="1.9pt" strokecolor="#FFFFFF">
                <v:path arrowok="t"/>
              </v:shape>
            </v:group>
            <v:group style="position:absolute;left:10442;top:9349;width:108;height:185" coordorigin="10442,9349" coordsize="108,185">
              <v:shape style="position:absolute;left:10442;top:9349;width:108;height:185" coordorigin="10442,9349" coordsize="108,185" path="m10442,9534l10550,9534,10550,9349,10442,9349,10442,9534e" filled="t" fillcolor="#FFFFFF" stroked="f">
                <v:path arrowok="t"/>
                <v:fill/>
              </v:shape>
            </v:group>
            <v:group style="position:absolute;left:11054;top:9349;width:101;height:185" coordorigin="11054,9349" coordsize="101,185">
              <v:shape style="position:absolute;left:11054;top:9349;width:101;height:185" coordorigin="11054,9349" coordsize="101,185" path="m11054,9534l11155,9534,11155,9349,11054,9349,11054,9534e" filled="t" fillcolor="#FFFFFF" stroked="f">
                <v:path arrowok="t"/>
                <v:fill/>
              </v:shape>
            </v:group>
            <v:group style="position:absolute;left:10442;top:9533;width:713;height:38" coordorigin="10442,9533" coordsize="713,38">
              <v:shape style="position:absolute;left:10442;top:9533;width:713;height:38" coordorigin="10442,9533" coordsize="713,38" path="m10442,9571l11155,9571,11155,9533,10442,9533,10442,9571xe" filled="t" fillcolor="#FFFFFF" stroked="f">
                <v:path arrowok="t"/>
                <v:fill/>
              </v:shape>
            </v:group>
            <v:group style="position:absolute;left:10550;top:9349;width:504;height:185" coordorigin="10550,9349" coordsize="504,185">
              <v:shape style="position:absolute;left:10550;top:9349;width:504;height:185" coordorigin="10550,9349" coordsize="504,185" path="m10550,9534l11054,9534,11054,9349,10550,9349,10550,9534e" filled="t" fillcolor="#FFFFFF" stroked="f">
                <v:path arrowok="t"/>
                <v:fill/>
              </v:shape>
            </v:group>
            <v:group style="position:absolute;left:715;top:9309;width:10452;height:2" coordorigin="715,9309" coordsize="10452,2">
              <v:shape style="position:absolute;left:715;top:9309;width:10452;height:2" coordorigin="715,9309" coordsize="10452,0" path="m715,9309l11167,9309e" filled="f" stroked="t" strokeweight=".579980pt" strokecolor="#000000">
                <v:path arrowok="t"/>
              </v:shape>
            </v:group>
            <v:group style="position:absolute;left:725;top:9604;width:1532;height:2" coordorigin="725,9604" coordsize="1532,2">
              <v:shape style="position:absolute;left:725;top:9604;width:1532;height:2" coordorigin="725,9604" coordsize="1532,0" path="m725,9604l2256,9604e" filled="f" stroked="t" strokeweight="2.5pt" strokecolor="#6FAC46">
                <v:path arrowok="t"/>
              </v:shape>
            </v:group>
            <v:group style="position:absolute;left:725;top:9628;width:103;height:206" coordorigin="725,9628" coordsize="103,206">
              <v:shape style="position:absolute;left:725;top:9628;width:103;height:206" coordorigin="725,9628" coordsize="103,206" path="m725,9834l828,9834,828,9628,725,9628,725,9834e" filled="t" fillcolor="#6FAC46" stroked="f">
                <v:path arrowok="t"/>
                <v:fill/>
              </v:shape>
            </v:group>
            <v:group style="position:absolute;left:2153;top:9628;width:103;height:206" coordorigin="2153,9628" coordsize="103,206">
              <v:shape style="position:absolute;left:2153;top:9628;width:103;height:206" coordorigin="2153,9628" coordsize="103,206" path="m2153,9834l2256,9834,2256,9628,2153,9628,2153,9834e" filled="t" fillcolor="#6FAC46" stroked="f">
                <v:path arrowok="t"/>
                <v:fill/>
              </v:shape>
            </v:group>
            <v:group style="position:absolute;left:828;top:9628;width:1325;height:206" coordorigin="828,9628" coordsize="1325,206">
              <v:shape style="position:absolute;left:828;top:9628;width:1325;height:206" coordorigin="828,9628" coordsize="1325,206" path="m828,9834l2153,9834,2153,9628,828,9628,828,9834e" filled="t" fillcolor="#6FAC46" stroked="f">
                <v:path arrowok="t"/>
                <v:fill/>
              </v:shape>
            </v:group>
            <v:group style="position:absolute;left:2261;top:9579;width:686;height:38" coordorigin="2261,9579" coordsize="686,38">
              <v:shape style="position:absolute;left:2261;top:9579;width:686;height:38" coordorigin="2261,9579" coordsize="686,38" path="m2261,9617l2948,9617,2948,9579,2261,9579,2261,9617xe" filled="t" fillcolor="#6FAC46" stroked="f">
                <v:path arrowok="t"/>
                <v:fill/>
              </v:shape>
            </v:group>
            <v:group style="position:absolute;left:2261;top:9616;width:108;height:182" coordorigin="2261,9616" coordsize="108,182">
              <v:shape style="position:absolute;left:2261;top:9616;width:108;height:182" coordorigin="2261,9616" coordsize="108,182" path="m2261,9798l2369,9798,2369,9616,2261,9616,2261,9798e" filled="t" fillcolor="#6FAC46" stroked="f">
                <v:path arrowok="t"/>
                <v:fill/>
              </v:shape>
            </v:group>
            <v:group style="position:absolute;left:2844;top:9616;width:103;height:182" coordorigin="2844,9616" coordsize="103,182">
              <v:shape style="position:absolute;left:2844;top:9616;width:103;height:182" coordorigin="2844,9616" coordsize="103,182" path="m2844,9798l2948,9798,2948,9616,2844,9616,2844,9798e" filled="t" fillcolor="#6FAC46" stroked="f">
                <v:path arrowok="t"/>
                <v:fill/>
              </v:shape>
            </v:group>
            <v:group style="position:absolute;left:2261;top:9797;width:686;height:38" coordorigin="2261,9797" coordsize="686,38">
              <v:shape style="position:absolute;left:2261;top:9797;width:686;height:38" coordorigin="2261,9797" coordsize="686,38" path="m2261,9835l2948,9835,2948,9797,2261,9797,2261,9835xe" filled="t" fillcolor="#6FAC46" stroked="f">
                <v:path arrowok="t"/>
                <v:fill/>
              </v:shape>
            </v:group>
            <v:group style="position:absolute;left:2369;top:9616;width:475;height:182" coordorigin="2369,9616" coordsize="475,182">
              <v:shape style="position:absolute;left:2369;top:9616;width:475;height:182" coordorigin="2369,9616" coordsize="475,182" path="m2369,9798l2844,9798,2844,9616,2369,9616,2369,9798e" filled="t" fillcolor="#6FAC46" stroked="f">
                <v:path arrowok="t"/>
                <v:fill/>
              </v:shape>
            </v:group>
            <v:group style="position:absolute;left:2952;top:9579;width:679;height:26" coordorigin="2952,9579" coordsize="679,26">
              <v:shape style="position:absolute;left:2952;top:9579;width:679;height:26" coordorigin="2952,9579" coordsize="679,26" path="m2952,9605l3632,9605,3632,9579,2952,9579,2952,9605xe" filled="t" fillcolor="#6FAC46" stroked="f">
                <v:path arrowok="t"/>
                <v:fill/>
              </v:shape>
            </v:group>
            <v:group style="position:absolute;left:2952;top:9604;width:108;height:206" coordorigin="2952,9604" coordsize="108,206">
              <v:shape style="position:absolute;left:2952;top:9604;width:108;height:206" coordorigin="2952,9604" coordsize="108,206" path="m2952,9810l3060,9810,3060,9604,2952,9604,2952,9810e" filled="t" fillcolor="#6FAC46" stroked="f">
                <v:path arrowok="t"/>
                <v:fill/>
              </v:shape>
            </v:group>
            <v:group style="position:absolute;left:3528;top:9604;width:103;height:206" coordorigin="3528,9604" coordsize="103,206">
              <v:shape style="position:absolute;left:3528;top:9604;width:103;height:206" coordorigin="3528,9604" coordsize="103,206" path="m3528,9810l3632,9810,3632,9604,3528,9604,3528,9810e" filled="t" fillcolor="#6FAC46" stroked="f">
                <v:path arrowok="t"/>
                <v:fill/>
              </v:shape>
            </v:group>
            <v:group style="position:absolute;left:2952;top:9822;width:679;height:2" coordorigin="2952,9822" coordsize="679,2">
              <v:shape style="position:absolute;left:2952;top:9822;width:679;height:2" coordorigin="2952,9822" coordsize="679,0" path="m2952,9822l3632,9822e" filled="f" stroked="t" strokeweight="1.3pt" strokecolor="#6FAC46">
                <v:path arrowok="t"/>
              </v:shape>
            </v:group>
            <v:group style="position:absolute;left:3060;top:9604;width:468;height:206" coordorigin="3060,9604" coordsize="468,206">
              <v:shape style="position:absolute;left:3060;top:9604;width:468;height:206" coordorigin="3060,9604" coordsize="468,206" path="m3060,9810l3528,9810,3528,9604,3060,9604,3060,9810e" filled="t" fillcolor="#6FAC46" stroked="f">
                <v:path arrowok="t"/>
                <v:fill/>
              </v:shape>
            </v:group>
            <v:group style="position:absolute;left:3636;top:9579;width:860;height:38" coordorigin="3636,9579" coordsize="860,38">
              <v:shape style="position:absolute;left:3636;top:9579;width:860;height:38" coordorigin="3636,9579" coordsize="860,38" path="m3636,9617l4496,9617,4496,9579,3636,9579,3636,9617xe" filled="t" fillcolor="#6FAC46" stroked="f">
                <v:path arrowok="t"/>
                <v:fill/>
              </v:shape>
            </v:group>
            <v:group style="position:absolute;left:3636;top:9616;width:108;height:182" coordorigin="3636,9616" coordsize="108,182">
              <v:shape style="position:absolute;left:3636;top:9616;width:108;height:182" coordorigin="3636,9616" coordsize="108,182" path="m3636,9798l3744,9798,3744,9616,3636,9616,3636,9798e" filled="t" fillcolor="#6FAC46" stroked="f">
                <v:path arrowok="t"/>
                <v:fill/>
              </v:shape>
            </v:group>
            <v:group style="position:absolute;left:4393;top:9616;width:103;height:182" coordorigin="4393,9616" coordsize="103,182">
              <v:shape style="position:absolute;left:4393;top:9616;width:103;height:182" coordorigin="4393,9616" coordsize="103,182" path="m4393,9798l4496,9798,4496,9616,4393,9616,4393,9798e" filled="t" fillcolor="#6FAC46" stroked="f">
                <v:path arrowok="t"/>
                <v:fill/>
              </v:shape>
            </v:group>
            <v:group style="position:absolute;left:3636;top:9797;width:860;height:38" coordorigin="3636,9797" coordsize="860,38">
              <v:shape style="position:absolute;left:3636;top:9797;width:860;height:38" coordorigin="3636,9797" coordsize="860,38" path="m3636,9835l4496,9835,4496,9797,3636,9797,3636,9835xe" filled="t" fillcolor="#6FAC46" stroked="f">
                <v:path arrowok="t"/>
                <v:fill/>
              </v:shape>
            </v:group>
            <v:group style="position:absolute;left:3744;top:9616;width:648;height:182" coordorigin="3744,9616" coordsize="648,182">
              <v:shape style="position:absolute;left:3744;top:9616;width:648;height:182" coordorigin="3744,9616" coordsize="648,182" path="m3744,9798l4393,9798,4393,9616,3744,9616,3744,9798e" filled="t" fillcolor="#6FAC46" stroked="f">
                <v:path arrowok="t"/>
                <v:fill/>
              </v:shape>
            </v:group>
            <v:group style="position:absolute;left:4501;top:9579;width:667;height:50" coordorigin="4501,9579" coordsize="667,50">
              <v:shape style="position:absolute;left:4501;top:9579;width:667;height:50" coordorigin="4501,9579" coordsize="667,50" path="m4501,9629l5168,9629,5168,9579,4501,9579,4501,9629xe" filled="t" fillcolor="#6FAC46" stroked="f">
                <v:path arrowok="t"/>
                <v:fill/>
              </v:shape>
            </v:group>
            <v:group style="position:absolute;left:4501;top:9628;width:108;height:206" coordorigin="4501,9628" coordsize="108,206">
              <v:shape style="position:absolute;left:4501;top:9628;width:108;height:206" coordorigin="4501,9628" coordsize="108,206" path="m4501,9834l4609,9834,4609,9628,4501,9628,4501,9834e" filled="t" fillcolor="#6FAC46" stroked="f">
                <v:path arrowok="t"/>
                <v:fill/>
              </v:shape>
            </v:group>
            <v:group style="position:absolute;left:5065;top:9628;width:103;height:206" coordorigin="5065,9628" coordsize="103,206">
              <v:shape style="position:absolute;left:5065;top:9628;width:103;height:206" coordorigin="5065,9628" coordsize="103,206" path="m5065,9834l5168,9834,5168,9628,5065,9628,5065,9834e" filled="t" fillcolor="#6FAC46" stroked="f">
                <v:path arrowok="t"/>
                <v:fill/>
              </v:shape>
            </v:group>
            <v:group style="position:absolute;left:4609;top:9628;width:456;height:206" coordorigin="4609,9628" coordsize="456,206">
              <v:shape style="position:absolute;left:4609;top:9628;width:456;height:206" coordorigin="4609,9628" coordsize="456,206" path="m4609,9834l5065,9834,5065,9628,4609,9628,4609,9834e" filled="t" fillcolor="#6FAC46" stroked="f">
                <v:path arrowok="t"/>
                <v:fill/>
              </v:shape>
            </v:group>
            <v:group style="position:absolute;left:5173;top:9579;width:684;height:38" coordorigin="5173,9579" coordsize="684,38">
              <v:shape style="position:absolute;left:5173;top:9579;width:684;height:38" coordorigin="5173,9579" coordsize="684,38" path="m5173,9617l5857,9617,5857,9579,5173,9579,5173,9617xe" filled="t" fillcolor="#6FAC46" stroked="f">
                <v:path arrowok="t"/>
                <v:fill/>
              </v:shape>
            </v:group>
            <v:group style="position:absolute;left:5173;top:9616;width:108;height:182" coordorigin="5173,9616" coordsize="108,182">
              <v:shape style="position:absolute;left:5173;top:9616;width:108;height:182" coordorigin="5173,9616" coordsize="108,182" path="m5173,9798l5281,9798,5281,9616,5173,9616,5173,9798e" filled="t" fillcolor="#6FAC46" stroked="f">
                <v:path arrowok="t"/>
                <v:fill/>
              </v:shape>
            </v:group>
            <v:group style="position:absolute;left:5754;top:9616;width:103;height:182" coordorigin="5754,9616" coordsize="103,182">
              <v:shape style="position:absolute;left:5754;top:9616;width:103;height:182" coordorigin="5754,9616" coordsize="103,182" path="m5754,9798l5857,9798,5857,9616,5754,9616,5754,9798e" filled="t" fillcolor="#6FAC46" stroked="f">
                <v:path arrowok="t"/>
                <v:fill/>
              </v:shape>
            </v:group>
            <v:group style="position:absolute;left:5173;top:9797;width:684;height:38" coordorigin="5173,9797" coordsize="684,38">
              <v:shape style="position:absolute;left:5173;top:9797;width:684;height:38" coordorigin="5173,9797" coordsize="684,38" path="m5173,9835l5857,9835,5857,9797,5173,9797,5173,9835xe" filled="t" fillcolor="#6FAC46" stroked="f">
                <v:path arrowok="t"/>
                <v:fill/>
              </v:shape>
            </v:group>
            <v:group style="position:absolute;left:5281;top:9616;width:473;height:182" coordorigin="5281,9616" coordsize="473,182">
              <v:shape style="position:absolute;left:5281;top:9616;width:473;height:182" coordorigin="5281,9616" coordsize="473,182" path="m5281,9798l5754,9798,5754,9616,5281,9616,5281,9798e" filled="t" fillcolor="#6FAC46" stroked="f">
                <v:path arrowok="t"/>
                <v:fill/>
              </v:shape>
            </v:group>
            <v:group style="position:absolute;left:5862;top:9579;width:588;height:50" coordorigin="5862,9579" coordsize="588,50">
              <v:shape style="position:absolute;left:5862;top:9579;width:588;height:50" coordorigin="5862,9579" coordsize="588,50" path="m5862,9629l6450,9629,6450,9579,5862,9579,5862,9629xe" filled="t" fillcolor="#6FAC46" stroked="f">
                <v:path arrowok="t"/>
                <v:fill/>
              </v:shape>
            </v:group>
            <v:group style="position:absolute;left:5862;top:9628;width:108;height:206" coordorigin="5862,9628" coordsize="108,206">
              <v:shape style="position:absolute;left:5862;top:9628;width:108;height:206" coordorigin="5862,9628" coordsize="108,206" path="m5862,9834l5970,9834,5970,9628,5862,9628,5862,9834e" filled="t" fillcolor="#6FAC46" stroked="f">
                <v:path arrowok="t"/>
                <v:fill/>
              </v:shape>
            </v:group>
            <v:group style="position:absolute;left:6347;top:9628;width:103;height:206" coordorigin="6347,9628" coordsize="103,206">
              <v:shape style="position:absolute;left:6347;top:9628;width:103;height:206" coordorigin="6347,9628" coordsize="103,206" path="m6347,9834l6450,9834,6450,9628,6347,9628,6347,9834e" filled="t" fillcolor="#6FAC46" stroked="f">
                <v:path arrowok="t"/>
                <v:fill/>
              </v:shape>
            </v:group>
            <v:group style="position:absolute;left:5970;top:9628;width:377;height:206" coordorigin="5970,9628" coordsize="377,206">
              <v:shape style="position:absolute;left:5970;top:9628;width:377;height:206" coordorigin="5970,9628" coordsize="377,206" path="m5970,9834l6347,9834,6347,9628,5970,9628,5970,9834e" filled="t" fillcolor="#6FAC46" stroked="f">
                <v:path arrowok="t"/>
                <v:fill/>
              </v:shape>
            </v:group>
            <v:group style="position:absolute;left:6455;top:9579;width:2002;height:38" coordorigin="6455,9579" coordsize="2002,38">
              <v:shape style="position:absolute;left:6455;top:9579;width:2002;height:38" coordorigin="6455,9579" coordsize="2002,38" path="m6455,9617l8457,9617,8457,9579,6455,9579,6455,9617xe" filled="t" fillcolor="#6FAC46" stroked="f">
                <v:path arrowok="t"/>
                <v:fill/>
              </v:shape>
            </v:group>
            <v:group style="position:absolute;left:6455;top:9616;width:108;height:182" coordorigin="6455,9616" coordsize="108,182">
              <v:shape style="position:absolute;left:6455;top:9616;width:108;height:182" coordorigin="6455,9616" coordsize="108,182" path="m6455,9798l6563,9798,6563,9616,6455,9616,6455,9798e" filled="t" fillcolor="#6FAC46" stroked="f">
                <v:path arrowok="t"/>
                <v:fill/>
              </v:shape>
            </v:group>
            <v:group style="position:absolute;left:7624;top:9616;width:103;height:182" coordorigin="7624,9616" coordsize="103,182">
              <v:shape style="position:absolute;left:7624;top:9616;width:103;height:182" coordorigin="7624,9616" coordsize="103,182" path="m7624,9798l7727,9798,7727,9616,7624,9616,7624,9798e" filled="t" fillcolor="#6FAC46" stroked="f">
                <v:path arrowok="t"/>
                <v:fill/>
              </v:shape>
            </v:group>
            <v:group style="position:absolute;left:6455;top:9797;width:2002;height:38" coordorigin="6455,9797" coordsize="2002,38">
              <v:shape style="position:absolute;left:6455;top:9797;width:2002;height:38" coordorigin="6455,9797" coordsize="2002,38" path="m6455,9835l8457,9835,8457,9797,6455,9797,6455,9835xe" filled="t" fillcolor="#6FAC46" stroked="f">
                <v:path arrowok="t"/>
                <v:fill/>
              </v:shape>
            </v:group>
            <v:group style="position:absolute;left:6563;top:9616;width:1061;height:182" coordorigin="6563,9616" coordsize="1061,182">
              <v:shape style="position:absolute;left:6563;top:9616;width:1061;height:182" coordorigin="6563,9616" coordsize="1061,182" path="m6563,9798l7624,9798,7624,9616,6563,9616,6563,9798e" filled="t" fillcolor="#6FAC46" stroked="f">
                <v:path arrowok="t"/>
                <v:fill/>
              </v:shape>
            </v:group>
            <v:group style="position:absolute;left:7732;top:9616;width:108;height:182" coordorigin="7732,9616" coordsize="108,182">
              <v:shape style="position:absolute;left:7732;top:9616;width:108;height:182" coordorigin="7732,9616" coordsize="108,182" path="m7732,9798l7840,9798,7840,9616,7732,9616,7732,9798e" filled="t" fillcolor="#6FAC46" stroked="f">
                <v:path arrowok="t"/>
                <v:fill/>
              </v:shape>
            </v:group>
            <v:group style="position:absolute;left:8353;top:9616;width:103;height:182" coordorigin="8353,9616" coordsize="103,182">
              <v:shape style="position:absolute;left:8353;top:9616;width:103;height:182" coordorigin="8353,9616" coordsize="103,182" path="m8353,9798l8457,9798,8457,9616,8353,9616,8353,9798e" filled="t" fillcolor="#6FAC46" stroked="f">
                <v:path arrowok="t"/>
                <v:fill/>
              </v:shape>
            </v:group>
            <v:group style="position:absolute;left:7840;top:9616;width:514;height:182" coordorigin="7840,9616" coordsize="514,182">
              <v:shape style="position:absolute;left:7840;top:9616;width:514;height:182" coordorigin="7840,9616" coordsize="514,182" path="m7840,9798l8353,9798,8353,9616,7840,9616,7840,9798e" filled="t" fillcolor="#6FAC46" stroked="f">
                <v:path arrowok="t"/>
                <v:fill/>
              </v:shape>
            </v:group>
            <v:group style="position:absolute;left:8461;top:9579;width:1976;height:26" coordorigin="8461,9579" coordsize="1976,26">
              <v:shape style="position:absolute;left:8461;top:9579;width:1976;height:26" coordorigin="8461,9579" coordsize="1976,26" path="m8461,9605l10437,9605,10437,9579,8461,9579,8461,9605xe" filled="t" fillcolor="#6FAC46" stroked="f">
                <v:path arrowok="t"/>
                <v:fill/>
              </v:shape>
            </v:group>
            <v:group style="position:absolute;left:8461;top:9604;width:108;height:206" coordorigin="8461,9604" coordsize="108,206">
              <v:shape style="position:absolute;left:8461;top:9604;width:108;height:206" coordorigin="8461,9604" coordsize="108,206" path="m8461,9810l8569,9810,8569,9604,8461,9604,8461,9810e" filled="t" fillcolor="#6FAC46" stroked="f">
                <v:path arrowok="t"/>
                <v:fill/>
              </v:shape>
            </v:group>
            <v:group style="position:absolute;left:9079;top:9604;width:103;height:206" coordorigin="9079,9604" coordsize="103,206">
              <v:shape style="position:absolute;left:9079;top:9604;width:103;height:206" coordorigin="9079,9604" coordsize="103,206" path="m9079,9810l9182,9810,9182,9604,9079,9604,9079,9810e" filled="t" fillcolor="#6FAC46" stroked="f">
                <v:path arrowok="t"/>
                <v:fill/>
              </v:shape>
            </v:group>
            <v:group style="position:absolute;left:8461;top:9822;width:1976;height:2" coordorigin="8461,9822" coordsize="1976,2">
              <v:shape style="position:absolute;left:8461;top:9822;width:1976;height:2" coordorigin="8461,9822" coordsize="1976,0" path="m8461,9822l10437,9822e" filled="f" stroked="t" strokeweight="1.3pt" strokecolor="#6FAC46">
                <v:path arrowok="t"/>
              </v:shape>
            </v:group>
            <v:group style="position:absolute;left:8569;top:9604;width:509;height:206" coordorigin="8569,9604" coordsize="509,206">
              <v:shape style="position:absolute;left:8569;top:9604;width:509;height:206" coordorigin="8569,9604" coordsize="509,206" path="m8569,9810l9079,9810,9079,9604,8569,9604,8569,9810e" filled="t" fillcolor="#6FAC46" stroked="f">
                <v:path arrowok="t"/>
                <v:fill/>
              </v:shape>
            </v:group>
            <v:group style="position:absolute;left:9187;top:9604;width:108;height:206" coordorigin="9187,9604" coordsize="108,206">
              <v:shape style="position:absolute;left:9187;top:9604;width:108;height:206" coordorigin="9187,9604" coordsize="108,206" path="m9187,9810l9295,9810,9295,9604,9187,9604,9187,9810e" filled="t" fillcolor="#6FAC46" stroked="f">
                <v:path arrowok="t"/>
                <v:fill/>
              </v:shape>
            </v:group>
            <v:group style="position:absolute;left:9686;top:9604;width:103;height:206" coordorigin="9686,9604" coordsize="103,206">
              <v:shape style="position:absolute;left:9686;top:9604;width:103;height:206" coordorigin="9686,9604" coordsize="103,206" path="m9686,9810l9789,9810,9789,9604,9686,9604,9686,9810e" filled="t" fillcolor="#6FAC46" stroked="f">
                <v:path arrowok="t"/>
                <v:fill/>
              </v:shape>
            </v:group>
            <v:group style="position:absolute;left:9295;top:9604;width:391;height:206" coordorigin="9295,9604" coordsize="391,206">
              <v:shape style="position:absolute;left:9295;top:9604;width:391;height:206" coordorigin="9295,9604" coordsize="391,206" path="m9295,9810l9686,9810,9686,9604,9295,9604,9295,9810e" filled="t" fillcolor="#6FAC46" stroked="f">
                <v:path arrowok="t"/>
                <v:fill/>
              </v:shape>
            </v:group>
            <v:group style="position:absolute;left:9794;top:9604;width:108;height:206" coordorigin="9794,9604" coordsize="108,206">
              <v:shape style="position:absolute;left:9794;top:9604;width:108;height:206" coordorigin="9794,9604" coordsize="108,206" path="m9794,9810l9902,9810,9902,9604,9794,9604,9794,9810e" filled="t" fillcolor="#6FAC46" stroked="f">
                <v:path arrowok="t"/>
                <v:fill/>
              </v:shape>
            </v:group>
            <v:group style="position:absolute;left:10334;top:9604;width:103;height:206" coordorigin="10334,9604" coordsize="103,206">
              <v:shape style="position:absolute;left:10334;top:9604;width:103;height:206" coordorigin="10334,9604" coordsize="103,206" path="m10334,9810l10437,9810,10437,9604,10334,9604,10334,9810e" filled="t" fillcolor="#6FAC46" stroked="f">
                <v:path arrowok="t"/>
                <v:fill/>
              </v:shape>
            </v:group>
            <v:group style="position:absolute;left:9902;top:9604;width:432;height:206" coordorigin="9902,9604" coordsize="432,206">
              <v:shape style="position:absolute;left:9902;top:9604;width:432;height:206" coordorigin="9902,9604" coordsize="432,206" path="m9902,9810l10334,9810,10334,9604,9902,9604,9902,9810e" filled="t" fillcolor="#6FAC46" stroked="f">
                <v:path arrowok="t"/>
                <v:fill/>
              </v:shape>
            </v:group>
            <v:group style="position:absolute;left:10442;top:9579;width:713;height:38" coordorigin="10442,9579" coordsize="713,38">
              <v:shape style="position:absolute;left:10442;top:9579;width:713;height:38" coordorigin="10442,9579" coordsize="713,38" path="m10442,9617l11155,9617,11155,9579,10442,9579,10442,9617xe" filled="t" fillcolor="#6FAC46" stroked="f">
                <v:path arrowok="t"/>
                <v:fill/>
              </v:shape>
            </v:group>
            <v:group style="position:absolute;left:10442;top:9616;width:108;height:182" coordorigin="10442,9616" coordsize="108,182">
              <v:shape style="position:absolute;left:10442;top:9616;width:108;height:182" coordorigin="10442,9616" coordsize="108,182" path="m10442,9798l10550,9798,10550,9616,10442,9616,10442,9798e" filled="t" fillcolor="#6FAC46" stroked="f">
                <v:path arrowok="t"/>
                <v:fill/>
              </v:shape>
            </v:group>
            <v:group style="position:absolute;left:11054;top:9616;width:101;height:182" coordorigin="11054,9616" coordsize="101,182">
              <v:shape style="position:absolute;left:11054;top:9616;width:101;height:182" coordorigin="11054,9616" coordsize="101,182" path="m11054,9798l11155,9798,11155,9616,11054,9616,11054,9798e" filled="t" fillcolor="#6FAC46" stroked="f">
                <v:path arrowok="t"/>
                <v:fill/>
              </v:shape>
            </v:group>
            <v:group style="position:absolute;left:10442;top:9797;width:713;height:38" coordorigin="10442,9797" coordsize="713,38">
              <v:shape style="position:absolute;left:10442;top:9797;width:713;height:38" coordorigin="10442,9797" coordsize="713,38" path="m10442,9835l11155,9835,11155,9797,10442,9797,10442,9835xe" filled="t" fillcolor="#6FAC46" stroked="f">
                <v:path arrowok="t"/>
                <v:fill/>
              </v:shape>
            </v:group>
            <v:group style="position:absolute;left:10550;top:9616;width:504;height:182" coordorigin="10550,9616" coordsize="504,182">
              <v:shape style="position:absolute;left:10550;top:9616;width:504;height:182" coordorigin="10550,9616" coordsize="504,182" path="m10550,9798l11054,9798,11054,9616,10550,9616,10550,9798e" filled="t" fillcolor="#6FAC46" stroked="f">
                <v:path arrowok="t"/>
                <v:fill/>
              </v:shape>
            </v:group>
            <v:group style="position:absolute;left:715;top:9575;width:10452;height:2" coordorigin="715,9575" coordsize="10452,2">
              <v:shape style="position:absolute;left:715;top:9575;width:10452;height:2" coordorigin="715,9575" coordsize="10452,0" path="m715,9575l11167,9575e" filled="f" stroked="t" strokeweight=".58001pt" strokecolor="#000000">
                <v:path arrowok="t"/>
              </v:shape>
            </v:group>
            <v:group style="position:absolute;left:725;top:9844;width:103;height:206" coordorigin="725,9844" coordsize="103,206">
              <v:shape style="position:absolute;left:725;top:9844;width:103;height:206" coordorigin="725,9844" coordsize="103,206" path="m725,10050l828,10050,828,9844,725,9844,725,10050e" filled="t" fillcolor="#FFFF00" stroked="f">
                <v:path arrowok="t"/>
                <v:fill/>
              </v:shape>
            </v:group>
            <v:group style="position:absolute;left:2153;top:9844;width:103;height:206" coordorigin="2153,9844" coordsize="103,206">
              <v:shape style="position:absolute;left:2153;top:9844;width:103;height:206" coordorigin="2153,9844" coordsize="103,206" path="m2153,10050l2256,10050,2256,9844,2153,9844,2153,10050e" filled="t" fillcolor="#FFFF00" stroked="f">
                <v:path arrowok="t"/>
                <v:fill/>
              </v:shape>
            </v:group>
            <v:group style="position:absolute;left:828;top:9844;width:1325;height:206" coordorigin="828,9844" coordsize="1325,206">
              <v:shape style="position:absolute;left:828;top:9844;width:1325;height:206" coordorigin="828,9844" coordsize="1325,206" path="m828,10050l2153,10050,2153,9844,828,9844,828,10050e" filled="t" fillcolor="#FFFF00" stroked="f">
                <v:path arrowok="t"/>
                <v:fill/>
              </v:shape>
            </v:group>
            <v:group style="position:absolute;left:2261;top:9843;width:686;height:14" coordorigin="2261,9843" coordsize="686,14">
              <v:shape style="position:absolute;left:2261;top:9843;width:686;height:14" coordorigin="2261,9843" coordsize="686,14" path="m2261,9857l2948,9857,2948,9843,2261,9843,2261,9857xe" filled="t" fillcolor="#FFFF00" stroked="f">
                <v:path arrowok="t"/>
                <v:fill/>
              </v:shape>
            </v:group>
            <v:group style="position:absolute;left:2261;top:9856;width:108;height:185" coordorigin="2261,9856" coordsize="108,185">
              <v:shape style="position:absolute;left:2261;top:9856;width:108;height:185" coordorigin="2261,9856" coordsize="108,185" path="m2261,10041l2369,10041,2369,9856,2261,9856,2261,10041e" filled="t" fillcolor="#FFFF00" stroked="f">
                <v:path arrowok="t"/>
                <v:fill/>
              </v:shape>
            </v:group>
            <v:group style="position:absolute;left:2844;top:9856;width:103;height:185" coordorigin="2844,9856" coordsize="103,185">
              <v:shape style="position:absolute;left:2844;top:9856;width:103;height:185" coordorigin="2844,9856" coordsize="103,185" path="m2844,10041l2948,10041,2948,9856,2844,9856,2844,10041e" filled="t" fillcolor="#FFFF00" stroked="f">
                <v:path arrowok="t"/>
                <v:fill/>
              </v:shape>
            </v:group>
            <v:group style="position:absolute;left:2261;top:10045;width:686;height:2" coordorigin="2261,10045" coordsize="686,2">
              <v:shape style="position:absolute;left:2261;top:10045;width:686;height:2" coordorigin="2261,10045" coordsize="686,0" path="m2261,10045l2948,10045e" filled="f" stroked="t" strokeweight=".579980pt" strokecolor="#FFFF00">
                <v:path arrowok="t"/>
              </v:shape>
            </v:group>
            <v:group style="position:absolute;left:2369;top:9856;width:475;height:185" coordorigin="2369,9856" coordsize="475,185">
              <v:shape style="position:absolute;left:2369;top:9856;width:475;height:185" coordorigin="2369,9856" coordsize="475,185" path="m2369,10041l2844,10041,2844,9856,2369,9856,2369,10041e" filled="t" fillcolor="#FFFF00" stroked="f">
                <v:path arrowok="t"/>
                <v:fill/>
              </v:shape>
            </v:group>
            <v:group style="position:absolute;left:2952;top:9844;width:108;height:206" coordorigin="2952,9844" coordsize="108,206">
              <v:shape style="position:absolute;left:2952;top:9844;width:108;height:206" coordorigin="2952,9844" coordsize="108,206" path="m2952,10050l3060,10050,3060,9844,2952,9844,2952,10050e" filled="t" fillcolor="#FFFF00" stroked="f">
                <v:path arrowok="t"/>
                <v:fill/>
              </v:shape>
            </v:group>
            <v:group style="position:absolute;left:3528;top:9844;width:103;height:206" coordorigin="3528,9844" coordsize="103,206">
              <v:shape style="position:absolute;left:3528;top:9844;width:103;height:206" coordorigin="3528,9844" coordsize="103,206" path="m3528,10050l3632,10050,3632,9844,3528,9844,3528,10050e" filled="t" fillcolor="#FFFF00" stroked="f">
                <v:path arrowok="t"/>
                <v:fill/>
              </v:shape>
            </v:group>
            <v:group style="position:absolute;left:3060;top:9844;width:468;height:206" coordorigin="3060,9844" coordsize="468,206">
              <v:shape style="position:absolute;left:3060;top:9844;width:468;height:206" coordorigin="3060,9844" coordsize="468,206" path="m3060,10050l3528,10050,3528,9844,3060,9844,3060,10050e" filled="t" fillcolor="#FFFF00" stroked="f">
                <v:path arrowok="t"/>
                <v:fill/>
              </v:shape>
            </v:group>
            <v:group style="position:absolute;left:3636;top:9843;width:860;height:14" coordorigin="3636,9843" coordsize="860,14">
              <v:shape style="position:absolute;left:3636;top:9843;width:860;height:14" coordorigin="3636,9843" coordsize="860,14" path="m3636,9857l4496,9857,4496,9843,3636,9843,3636,9857xe" filled="t" fillcolor="#FFFF00" stroked="f">
                <v:path arrowok="t"/>
                <v:fill/>
              </v:shape>
            </v:group>
            <v:group style="position:absolute;left:3636;top:9856;width:108;height:185" coordorigin="3636,9856" coordsize="108,185">
              <v:shape style="position:absolute;left:3636;top:9856;width:108;height:185" coordorigin="3636,9856" coordsize="108,185" path="m3636,10041l3744,10041,3744,9856,3636,9856,3636,10041e" filled="t" fillcolor="#FFFF00" stroked="f">
                <v:path arrowok="t"/>
                <v:fill/>
              </v:shape>
            </v:group>
            <v:group style="position:absolute;left:4393;top:9856;width:103;height:185" coordorigin="4393,9856" coordsize="103,185">
              <v:shape style="position:absolute;left:4393;top:9856;width:103;height:185" coordorigin="4393,9856" coordsize="103,185" path="m4393,10041l4496,10041,4496,9856,4393,9856,4393,10041e" filled="t" fillcolor="#FFFF00" stroked="f">
                <v:path arrowok="t"/>
                <v:fill/>
              </v:shape>
            </v:group>
            <v:group style="position:absolute;left:3636;top:10045;width:860;height:2" coordorigin="3636,10045" coordsize="860,2">
              <v:shape style="position:absolute;left:3636;top:10045;width:860;height:2" coordorigin="3636,10045" coordsize="860,0" path="m3636,10045l4496,10045e" filled="f" stroked="t" strokeweight=".579980pt" strokecolor="#FFFF00">
                <v:path arrowok="t"/>
              </v:shape>
            </v:group>
            <v:group style="position:absolute;left:3744;top:9856;width:648;height:185" coordorigin="3744,9856" coordsize="648,185">
              <v:shape style="position:absolute;left:3744;top:9856;width:648;height:185" coordorigin="3744,9856" coordsize="648,185" path="m3744,10041l4393,10041,4393,9856,3744,9856,3744,10041e" filled="t" fillcolor="#FFFF00" stroked="f">
                <v:path arrowok="t"/>
                <v:fill/>
              </v:shape>
            </v:group>
            <v:group style="position:absolute;left:4501;top:9844;width:108;height:206" coordorigin="4501,9844" coordsize="108,206">
              <v:shape style="position:absolute;left:4501;top:9844;width:108;height:206" coordorigin="4501,9844" coordsize="108,206" path="m4501,10050l4609,10050,4609,9844,4501,9844,4501,10050e" filled="t" fillcolor="#FFFF00" stroked="f">
                <v:path arrowok="t"/>
                <v:fill/>
              </v:shape>
            </v:group>
            <v:group style="position:absolute;left:5065;top:9844;width:103;height:206" coordorigin="5065,9844" coordsize="103,206">
              <v:shape style="position:absolute;left:5065;top:9844;width:103;height:206" coordorigin="5065,9844" coordsize="103,206" path="m5065,10050l5168,10050,5168,9844,5065,9844,5065,10050e" filled="t" fillcolor="#FFFF00" stroked="f">
                <v:path arrowok="t"/>
                <v:fill/>
              </v:shape>
            </v:group>
            <v:group style="position:absolute;left:4609;top:9844;width:456;height:206" coordorigin="4609,9844" coordsize="456,206">
              <v:shape style="position:absolute;left:4609;top:9844;width:456;height:206" coordorigin="4609,9844" coordsize="456,206" path="m4609,10050l5065,10050,5065,9844,4609,9844,4609,10050e" filled="t" fillcolor="#FFFF00" stroked="f">
                <v:path arrowok="t"/>
                <v:fill/>
              </v:shape>
            </v:group>
            <v:group style="position:absolute;left:5173;top:9843;width:684;height:14" coordorigin="5173,9843" coordsize="684,14">
              <v:shape style="position:absolute;left:5173;top:9843;width:684;height:14" coordorigin="5173,9843" coordsize="684,14" path="m5173,9857l5857,9857,5857,9843,5173,9843,5173,9857xe" filled="t" fillcolor="#FFFF00" stroked="f">
                <v:path arrowok="t"/>
                <v:fill/>
              </v:shape>
            </v:group>
            <v:group style="position:absolute;left:5173;top:9856;width:108;height:185" coordorigin="5173,9856" coordsize="108,185">
              <v:shape style="position:absolute;left:5173;top:9856;width:108;height:185" coordorigin="5173,9856" coordsize="108,185" path="m5173,10041l5281,10041,5281,9856,5173,9856,5173,10041e" filled="t" fillcolor="#FFFF00" stroked="f">
                <v:path arrowok="t"/>
                <v:fill/>
              </v:shape>
            </v:group>
            <v:group style="position:absolute;left:5754;top:9856;width:103;height:185" coordorigin="5754,9856" coordsize="103,185">
              <v:shape style="position:absolute;left:5754;top:9856;width:103;height:185" coordorigin="5754,9856" coordsize="103,185" path="m5754,10041l5857,10041,5857,9856,5754,9856,5754,10041e" filled="t" fillcolor="#FFFF00" stroked="f">
                <v:path arrowok="t"/>
                <v:fill/>
              </v:shape>
            </v:group>
            <v:group style="position:absolute;left:5173;top:10045;width:684;height:2" coordorigin="5173,10045" coordsize="684,2">
              <v:shape style="position:absolute;left:5173;top:10045;width:684;height:2" coordorigin="5173,10045" coordsize="684,0" path="m5173,10045l5857,10045e" filled="f" stroked="t" strokeweight=".579980pt" strokecolor="#FFFF00">
                <v:path arrowok="t"/>
              </v:shape>
            </v:group>
            <v:group style="position:absolute;left:5281;top:9856;width:473;height:185" coordorigin="5281,9856" coordsize="473,185">
              <v:shape style="position:absolute;left:5281;top:9856;width:473;height:185" coordorigin="5281,9856" coordsize="473,185" path="m5281,10041l5754,10041,5754,9856,5281,9856,5281,10041e" filled="t" fillcolor="#FFFF00" stroked="f">
                <v:path arrowok="t"/>
                <v:fill/>
              </v:shape>
            </v:group>
            <v:group style="position:absolute;left:5862;top:9844;width:108;height:206" coordorigin="5862,9844" coordsize="108,206">
              <v:shape style="position:absolute;left:5862;top:9844;width:108;height:206" coordorigin="5862,9844" coordsize="108,206" path="m5862,10050l5970,10050,5970,9844,5862,9844,5862,10050e" filled="t" fillcolor="#FFFF00" stroked="f">
                <v:path arrowok="t"/>
                <v:fill/>
              </v:shape>
            </v:group>
            <v:group style="position:absolute;left:6347;top:9844;width:103;height:206" coordorigin="6347,9844" coordsize="103,206">
              <v:shape style="position:absolute;left:6347;top:9844;width:103;height:206" coordorigin="6347,9844" coordsize="103,206" path="m6347,10050l6450,10050,6450,9844,6347,9844,6347,10050e" filled="t" fillcolor="#FFFF00" stroked="f">
                <v:path arrowok="t"/>
                <v:fill/>
              </v:shape>
            </v:group>
            <v:group style="position:absolute;left:5970;top:9844;width:377;height:206" coordorigin="5970,9844" coordsize="377,206">
              <v:shape style="position:absolute;left:5970;top:9844;width:377;height:206" coordorigin="5970,9844" coordsize="377,206" path="m5970,10050l6347,10050,6347,9844,5970,9844,5970,10050e" filled="t" fillcolor="#FFFF00" stroked="f">
                <v:path arrowok="t"/>
                <v:fill/>
              </v:shape>
            </v:group>
            <v:group style="position:absolute;left:6455;top:9843;width:2002;height:14" coordorigin="6455,9843" coordsize="2002,14">
              <v:shape style="position:absolute;left:6455;top:9843;width:2002;height:14" coordorigin="6455,9843" coordsize="2002,14" path="m6455,9857l8457,9857,8457,9843,6455,9843,6455,9857xe" filled="t" fillcolor="#FFFF00" stroked="f">
                <v:path arrowok="t"/>
                <v:fill/>
              </v:shape>
            </v:group>
            <v:group style="position:absolute;left:6455;top:9856;width:108;height:185" coordorigin="6455,9856" coordsize="108,185">
              <v:shape style="position:absolute;left:6455;top:9856;width:108;height:185" coordorigin="6455,9856" coordsize="108,185" path="m6455,10041l6563,10041,6563,9856,6455,9856,6455,10041e" filled="t" fillcolor="#FFFF00" stroked="f">
                <v:path arrowok="t"/>
                <v:fill/>
              </v:shape>
            </v:group>
            <v:group style="position:absolute;left:7624;top:9856;width:103;height:185" coordorigin="7624,9856" coordsize="103,185">
              <v:shape style="position:absolute;left:7624;top:9856;width:103;height:185" coordorigin="7624,9856" coordsize="103,185" path="m7624,10041l7727,10041,7727,9856,7624,9856,7624,10041e" filled="t" fillcolor="#FFFF00" stroked="f">
                <v:path arrowok="t"/>
                <v:fill/>
              </v:shape>
            </v:group>
            <v:group style="position:absolute;left:6455;top:10045;width:2002;height:2" coordorigin="6455,10045" coordsize="2002,2">
              <v:shape style="position:absolute;left:6455;top:10045;width:2002;height:2" coordorigin="6455,10045" coordsize="2002,0" path="m6455,10045l8457,10045e" filled="f" stroked="t" strokeweight=".579980pt" strokecolor="#FFFF00">
                <v:path arrowok="t"/>
              </v:shape>
            </v:group>
            <v:group style="position:absolute;left:6563;top:9856;width:1061;height:185" coordorigin="6563,9856" coordsize="1061,185">
              <v:shape style="position:absolute;left:6563;top:9856;width:1061;height:185" coordorigin="6563,9856" coordsize="1061,185" path="m6563,10041l7624,10041,7624,9856,6563,9856,6563,10041e" filled="t" fillcolor="#FFFF00" stroked="f">
                <v:path arrowok="t"/>
                <v:fill/>
              </v:shape>
            </v:group>
            <v:group style="position:absolute;left:7732;top:9856;width:108;height:185" coordorigin="7732,9856" coordsize="108,185">
              <v:shape style="position:absolute;left:7732;top:9856;width:108;height:185" coordorigin="7732,9856" coordsize="108,185" path="m7732,10041l7840,10041,7840,9856,7732,9856,7732,10041e" filled="t" fillcolor="#FFFF00" stroked="f">
                <v:path arrowok="t"/>
                <v:fill/>
              </v:shape>
            </v:group>
            <v:group style="position:absolute;left:8353;top:9856;width:103;height:185" coordorigin="8353,9856" coordsize="103,185">
              <v:shape style="position:absolute;left:8353;top:9856;width:103;height:185" coordorigin="8353,9856" coordsize="103,185" path="m8353,10041l8457,10041,8457,9856,8353,9856,8353,10041e" filled="t" fillcolor="#FFFF00" stroked="f">
                <v:path arrowok="t"/>
                <v:fill/>
              </v:shape>
            </v:group>
            <v:group style="position:absolute;left:7840;top:9856;width:514;height:185" coordorigin="7840,9856" coordsize="514,185">
              <v:shape style="position:absolute;left:7840;top:9856;width:514;height:185" coordorigin="7840,9856" coordsize="514,185" path="m7840,10041l8353,10041,8353,9856,7840,9856,7840,10041e" filled="t" fillcolor="#FFFF00" stroked="f">
                <v:path arrowok="t"/>
                <v:fill/>
              </v:shape>
            </v:group>
            <v:group style="position:absolute;left:8461;top:9844;width:108;height:206" coordorigin="8461,9844" coordsize="108,206">
              <v:shape style="position:absolute;left:8461;top:9844;width:108;height:206" coordorigin="8461,9844" coordsize="108,206" path="m8461,10050l8569,10050,8569,9844,8461,9844,8461,10050e" filled="t" fillcolor="#FFFF00" stroked="f">
                <v:path arrowok="t"/>
                <v:fill/>
              </v:shape>
            </v:group>
            <v:group style="position:absolute;left:9079;top:9844;width:103;height:206" coordorigin="9079,9844" coordsize="103,206">
              <v:shape style="position:absolute;left:9079;top:9844;width:103;height:206" coordorigin="9079,9844" coordsize="103,206" path="m9079,10050l9182,10050,9182,9844,9079,9844,9079,10050e" filled="t" fillcolor="#FFFF00" stroked="f">
                <v:path arrowok="t"/>
                <v:fill/>
              </v:shape>
            </v:group>
            <v:group style="position:absolute;left:8569;top:9844;width:509;height:206" coordorigin="8569,9844" coordsize="509,206">
              <v:shape style="position:absolute;left:8569;top:9844;width:509;height:206" coordorigin="8569,9844" coordsize="509,206" path="m8569,10050l9079,10050,9079,9844,8569,9844,8569,10050e" filled="t" fillcolor="#FFFF00" stroked="f">
                <v:path arrowok="t"/>
                <v:fill/>
              </v:shape>
            </v:group>
            <v:group style="position:absolute;left:9187;top:9844;width:108;height:206" coordorigin="9187,9844" coordsize="108,206">
              <v:shape style="position:absolute;left:9187;top:9844;width:108;height:206" coordorigin="9187,9844" coordsize="108,206" path="m9187,10050l9295,10050,9295,9844,9187,9844,9187,10050e" filled="t" fillcolor="#FFFF00" stroked="f">
                <v:path arrowok="t"/>
                <v:fill/>
              </v:shape>
            </v:group>
            <v:group style="position:absolute;left:9686;top:9844;width:103;height:206" coordorigin="9686,9844" coordsize="103,206">
              <v:shape style="position:absolute;left:9686;top:9844;width:103;height:206" coordorigin="9686,9844" coordsize="103,206" path="m9686,10050l9789,10050,9789,9844,9686,9844,9686,10050e" filled="t" fillcolor="#FFFF00" stroked="f">
                <v:path arrowok="t"/>
                <v:fill/>
              </v:shape>
            </v:group>
            <v:group style="position:absolute;left:9295;top:9844;width:391;height:206" coordorigin="9295,9844" coordsize="391,206">
              <v:shape style="position:absolute;left:9295;top:9844;width:391;height:206" coordorigin="9295,9844" coordsize="391,206" path="m9295,10050l9686,10050,9686,9844,9295,9844,9295,10050e" filled="t" fillcolor="#FFFF00" stroked="f">
                <v:path arrowok="t"/>
                <v:fill/>
              </v:shape>
            </v:group>
            <v:group style="position:absolute;left:9794;top:9844;width:108;height:206" coordorigin="9794,9844" coordsize="108,206">
              <v:shape style="position:absolute;left:9794;top:9844;width:108;height:206" coordorigin="9794,9844" coordsize="108,206" path="m9794,10050l9902,10050,9902,9844,9794,9844,9794,10050e" filled="t" fillcolor="#FFFF00" stroked="f">
                <v:path arrowok="t"/>
                <v:fill/>
              </v:shape>
            </v:group>
            <v:group style="position:absolute;left:10334;top:9844;width:103;height:206" coordorigin="10334,9844" coordsize="103,206">
              <v:shape style="position:absolute;left:10334;top:9844;width:103;height:206" coordorigin="10334,9844" coordsize="103,206" path="m10334,10050l10437,10050,10437,9844,10334,9844,10334,10050e" filled="t" fillcolor="#FFFF00" stroked="f">
                <v:path arrowok="t"/>
                <v:fill/>
              </v:shape>
            </v:group>
            <v:group style="position:absolute;left:9902;top:9844;width:432;height:206" coordorigin="9902,9844" coordsize="432,206">
              <v:shape style="position:absolute;left:9902;top:9844;width:432;height:206" coordorigin="9902,9844" coordsize="432,206" path="m9902,10050l10334,10050,10334,9844,9902,9844,9902,10050e" filled="t" fillcolor="#FFFF00" stroked="f">
                <v:path arrowok="t"/>
                <v:fill/>
              </v:shape>
            </v:group>
            <v:group style="position:absolute;left:10442;top:9843;width:713;height:14" coordorigin="10442,9843" coordsize="713,14">
              <v:shape style="position:absolute;left:10442;top:9843;width:713;height:14" coordorigin="10442,9843" coordsize="713,14" path="m10442,9857l11155,9857,11155,9843,10442,9843,10442,9857xe" filled="t" fillcolor="#FFFF00" stroked="f">
                <v:path arrowok="t"/>
                <v:fill/>
              </v:shape>
            </v:group>
            <v:group style="position:absolute;left:10442;top:9856;width:108;height:185" coordorigin="10442,9856" coordsize="108,185">
              <v:shape style="position:absolute;left:10442;top:9856;width:108;height:185" coordorigin="10442,9856" coordsize="108,185" path="m10442,10041l10550,10041,10550,9856,10442,9856,10442,10041e" filled="t" fillcolor="#FFFF00" stroked="f">
                <v:path arrowok="t"/>
                <v:fill/>
              </v:shape>
            </v:group>
            <v:group style="position:absolute;left:11054;top:9856;width:101;height:185" coordorigin="11054,9856" coordsize="101,185">
              <v:shape style="position:absolute;left:11054;top:9856;width:101;height:185" coordorigin="11054,9856" coordsize="101,185" path="m11054,10041l11155,10041,11155,9856,11054,9856,11054,10041e" filled="t" fillcolor="#FFFF00" stroked="f">
                <v:path arrowok="t"/>
                <v:fill/>
              </v:shape>
            </v:group>
            <v:group style="position:absolute;left:10442;top:10045;width:713;height:2" coordorigin="10442,10045" coordsize="713,2">
              <v:shape style="position:absolute;left:10442;top:10045;width:713;height:2" coordorigin="10442,10045" coordsize="713,0" path="m10442,10045l11155,10045e" filled="f" stroked="t" strokeweight=".579980pt" strokecolor="#FFFF00">
                <v:path arrowok="t"/>
              </v:shape>
            </v:group>
            <v:group style="position:absolute;left:10550;top:9856;width:504;height:185" coordorigin="10550,9856" coordsize="504,185">
              <v:shape style="position:absolute;left:10550;top:9856;width:504;height:185" coordorigin="10550,9856" coordsize="504,185" path="m10550,10041l11054,10041,11054,9856,10550,9856,10550,10041e" filled="t" fillcolor="#FFFF00" stroked="f">
                <v:path arrowok="t"/>
                <v:fill/>
              </v:shape>
            </v:group>
            <v:group style="position:absolute;left:715;top:9839;width:10452;height:2" coordorigin="715,9839" coordsize="10452,2">
              <v:shape style="position:absolute;left:715;top:9839;width:10452;height:2" coordorigin="715,9839" coordsize="10452,0" path="m715,9839l11167,9839e" filled="f" stroked="t" strokeweight=".58001pt" strokecolor="#000000">
                <v:path arrowok="t"/>
              </v:shape>
            </v:group>
            <v:group style="position:absolute;left:725;top:10086;width:1532;height:2" coordorigin="725,10086" coordsize="1532,2">
              <v:shape style="position:absolute;left:725;top:10086;width:1532;height:2" coordorigin="725,10086" coordsize="1532,0" path="m725,10086l2256,10086e" filled="f" stroked="t" strokeweight="2.5pt" strokecolor="#6FAC46">
                <v:path arrowok="t"/>
              </v:shape>
            </v:group>
            <v:group style="position:absolute;left:725;top:10110;width:103;height:206" coordorigin="725,10110" coordsize="103,206">
              <v:shape style="position:absolute;left:725;top:10110;width:103;height:206" coordorigin="725,10110" coordsize="103,206" path="m725,10317l828,10317,828,10110,725,10110,725,10317e" filled="t" fillcolor="#6FAC46" stroked="f">
                <v:path arrowok="t"/>
                <v:fill/>
              </v:shape>
            </v:group>
            <v:group style="position:absolute;left:2153;top:10110;width:103;height:206" coordorigin="2153,10110" coordsize="103,206">
              <v:shape style="position:absolute;left:2153;top:10110;width:103;height:206" coordorigin="2153,10110" coordsize="103,206" path="m2153,10317l2256,10317,2256,10110,2153,10110,2153,10317e" filled="t" fillcolor="#6FAC46" stroked="f">
                <v:path arrowok="t"/>
                <v:fill/>
              </v:shape>
            </v:group>
            <v:group style="position:absolute;left:828;top:10110;width:1325;height:206" coordorigin="828,10110" coordsize="1325,206">
              <v:shape style="position:absolute;left:828;top:10110;width:1325;height:206" coordorigin="828,10110" coordsize="1325,206" path="m828,10317l2153,10317,2153,10110,828,10110,828,10317e" filled="t" fillcolor="#6FAC46" stroked="f">
                <v:path arrowok="t"/>
                <v:fill/>
              </v:shape>
            </v:group>
            <v:group style="position:absolute;left:2261;top:10079;width:2235;height:2" coordorigin="2261,10079" coordsize="2235,2">
              <v:shape style="position:absolute;left:2261;top:10079;width:2235;height:2" coordorigin="2261,10079" coordsize="2235,0" path="m2261,10079l4496,10079e" filled="f" stroked="t" strokeweight="1.78pt" strokecolor="#6FAC46">
                <v:path arrowok="t"/>
              </v:shape>
            </v:group>
            <v:group style="position:absolute;left:2261;top:10096;width:108;height:185" coordorigin="2261,10096" coordsize="108,185">
              <v:shape style="position:absolute;left:2261;top:10096;width:108;height:185" coordorigin="2261,10096" coordsize="108,185" path="m2261,10281l2369,10281,2369,10096,2261,10096,2261,10281e" filled="t" fillcolor="#6FAC46" stroked="f">
                <v:path arrowok="t"/>
                <v:fill/>
              </v:shape>
            </v:group>
            <v:group style="position:absolute;left:2844;top:10096;width:103;height:185" coordorigin="2844,10096" coordsize="103,185">
              <v:shape style="position:absolute;left:2844;top:10096;width:103;height:185" coordorigin="2844,10096" coordsize="103,185" path="m2844,10281l2948,10281,2948,10096,2844,10096,2844,10281e" filled="t" fillcolor="#6FAC46" stroked="f">
                <v:path arrowok="t"/>
                <v:fill/>
              </v:shape>
            </v:group>
            <v:group style="position:absolute;left:2261;top:10321;width:686;height:2" coordorigin="2261,10321" coordsize="686,2">
              <v:shape style="position:absolute;left:2261;top:10321;width:686;height:2" coordorigin="2261,10321" coordsize="686,0" path="m2261,10321l2948,10321e" filled="f" stroked="t" strokeweight="4.18pt" strokecolor="#6FAC46">
                <v:path arrowok="t"/>
              </v:shape>
            </v:group>
            <v:group style="position:absolute;left:2369;top:10096;width:475;height:185" coordorigin="2369,10096" coordsize="475,185">
              <v:shape style="position:absolute;left:2369;top:10096;width:475;height:185" coordorigin="2369,10096" coordsize="475,185" path="m2369,10281l2844,10281,2844,10096,2369,10096,2369,10281e" filled="t" fillcolor="#6FAC46" stroked="f">
                <v:path arrowok="t"/>
                <v:fill/>
              </v:shape>
            </v:group>
            <v:group style="position:absolute;left:2952;top:10086;width:108;height:206" coordorigin="2952,10086" coordsize="108,206">
              <v:shape style="position:absolute;left:2952;top:10086;width:108;height:206" coordorigin="2952,10086" coordsize="108,206" path="m2952,10293l3060,10293,3060,10086,2952,10086,2952,10293e" filled="t" fillcolor="#6FAC46" stroked="f">
                <v:path arrowok="t"/>
                <v:fill/>
              </v:shape>
            </v:group>
            <v:group style="position:absolute;left:3528;top:10086;width:103;height:206" coordorigin="3528,10086" coordsize="103,206">
              <v:shape style="position:absolute;left:3528;top:10086;width:103;height:206" coordorigin="3528,10086" coordsize="103,206" path="m3528,10293l3632,10293,3632,10086,3528,10086,3528,10293e" filled="t" fillcolor="#6FAC46" stroked="f">
                <v:path arrowok="t"/>
                <v:fill/>
              </v:shape>
            </v:group>
            <v:group style="position:absolute;left:2952;top:10321;width:679;height:2" coordorigin="2952,10321" coordsize="679,2">
              <v:shape style="position:absolute;left:2952;top:10321;width:679;height:2" coordorigin="2952,10321" coordsize="679,0" path="m2952,10321l3632,10321e" filled="f" stroked="t" strokeweight="2.98pt" strokecolor="#6FAC46">
                <v:path arrowok="t"/>
              </v:shape>
            </v:group>
            <v:group style="position:absolute;left:3060;top:10086;width:468;height:206" coordorigin="3060,10086" coordsize="468,206">
              <v:shape style="position:absolute;left:3060;top:10086;width:468;height:206" coordorigin="3060,10086" coordsize="468,206" path="m3060,10293l3528,10293,3528,10086,3060,10086,3060,10293e" filled="t" fillcolor="#6FAC46" stroked="f">
                <v:path arrowok="t"/>
                <v:fill/>
              </v:shape>
            </v:group>
            <v:group style="position:absolute;left:3636;top:10096;width:108;height:185" coordorigin="3636,10096" coordsize="108,185">
              <v:shape style="position:absolute;left:3636;top:10096;width:108;height:185" coordorigin="3636,10096" coordsize="108,185" path="m3636,10281l3744,10281,3744,10096,3636,10096,3636,10281e" filled="t" fillcolor="#6FAC46" stroked="f">
                <v:path arrowok="t"/>
                <v:fill/>
              </v:shape>
            </v:group>
            <v:group style="position:absolute;left:4393;top:10096;width:103;height:185" coordorigin="4393,10096" coordsize="103,185">
              <v:shape style="position:absolute;left:4393;top:10096;width:103;height:185" coordorigin="4393,10096" coordsize="103,185" path="m4393,10281l4496,10281,4496,10096,4393,10096,4393,10281e" filled="t" fillcolor="#6FAC46" stroked="f">
                <v:path arrowok="t"/>
                <v:fill/>
              </v:shape>
            </v:group>
            <v:group style="position:absolute;left:3636;top:10321;width:860;height:2" coordorigin="3636,10321" coordsize="860,2">
              <v:shape style="position:absolute;left:3636;top:10321;width:860;height:2" coordorigin="3636,10321" coordsize="860,0" path="m3636,10321l4496,10321e" filled="f" stroked="t" strokeweight="4.18pt" strokecolor="#6FAC46">
                <v:path arrowok="t"/>
              </v:shape>
            </v:group>
            <v:group style="position:absolute;left:3744;top:10096;width:648;height:185" coordorigin="3744,10096" coordsize="648,185">
              <v:shape style="position:absolute;left:3744;top:10096;width:648;height:185" coordorigin="3744,10096" coordsize="648,185" path="m3744,10281l4393,10281,4393,10096,3744,10096,3744,10281e" filled="t" fillcolor="#6FAC46" stroked="f">
                <v:path arrowok="t"/>
                <v:fill/>
              </v:shape>
            </v:group>
            <v:group style="position:absolute;left:4501;top:10086;width:667;height:2" coordorigin="4501,10086" coordsize="667,2">
              <v:shape style="position:absolute;left:4501;top:10086;width:667;height:2" coordorigin="4501,10086" coordsize="667,0" path="m4501,10086l5168,10086e" filled="f" stroked="t" strokeweight="2.5pt" strokecolor="#6FAC46">
                <v:path arrowok="t"/>
              </v:shape>
            </v:group>
            <v:group style="position:absolute;left:4501;top:10110;width:108;height:206" coordorigin="4501,10110" coordsize="108,206">
              <v:shape style="position:absolute;left:4501;top:10110;width:108;height:206" coordorigin="4501,10110" coordsize="108,206" path="m4501,10317l4609,10317,4609,10110,4501,10110,4501,10317e" filled="t" fillcolor="#6FAC46" stroked="f">
                <v:path arrowok="t"/>
                <v:fill/>
              </v:shape>
            </v:group>
            <v:group style="position:absolute;left:5065;top:10110;width:103;height:206" coordorigin="5065,10110" coordsize="103,206">
              <v:shape style="position:absolute;left:5065;top:10110;width:103;height:206" coordorigin="5065,10110" coordsize="103,206" path="m5065,10317l5168,10317,5168,10110,5065,10110,5065,10317e" filled="t" fillcolor="#6FAC46" stroked="f">
                <v:path arrowok="t"/>
                <v:fill/>
              </v:shape>
            </v:group>
            <v:group style="position:absolute;left:4609;top:10110;width:456;height:206" coordorigin="4609,10110" coordsize="456,206">
              <v:shape style="position:absolute;left:4609;top:10110;width:456;height:206" coordorigin="4609,10110" coordsize="456,206" path="m4609,10317l5065,10317,5065,10110,4609,10110,4609,10317e" filled="t" fillcolor="#6FAC46" stroked="f">
                <v:path arrowok="t"/>
                <v:fill/>
              </v:shape>
            </v:group>
            <v:group style="position:absolute;left:5173;top:10079;width:684;height:2" coordorigin="5173,10079" coordsize="684,2">
              <v:shape style="position:absolute;left:5173;top:10079;width:684;height:2" coordorigin="5173,10079" coordsize="684,0" path="m5173,10079l5857,10079e" filled="f" stroked="t" strokeweight="1.78pt" strokecolor="#6FAC46">
                <v:path arrowok="t"/>
              </v:shape>
            </v:group>
            <v:group style="position:absolute;left:5173;top:10096;width:108;height:185" coordorigin="5173,10096" coordsize="108,185">
              <v:shape style="position:absolute;left:5173;top:10096;width:108;height:185" coordorigin="5173,10096" coordsize="108,185" path="m5173,10281l5281,10281,5281,10096,5173,10096,5173,10281e" filled="t" fillcolor="#6FAC46" stroked="f">
                <v:path arrowok="t"/>
                <v:fill/>
              </v:shape>
            </v:group>
            <v:group style="position:absolute;left:5754;top:10096;width:103;height:185" coordorigin="5754,10096" coordsize="103,185">
              <v:shape style="position:absolute;left:5754;top:10096;width:103;height:185" coordorigin="5754,10096" coordsize="103,185" path="m5754,10281l5857,10281,5857,10096,5754,10096,5754,10281e" filled="t" fillcolor="#6FAC46" stroked="f">
                <v:path arrowok="t"/>
                <v:fill/>
              </v:shape>
            </v:group>
            <v:group style="position:absolute;left:5173;top:10321;width:684;height:2" coordorigin="5173,10321" coordsize="684,2">
              <v:shape style="position:absolute;left:5173;top:10321;width:684;height:2" coordorigin="5173,10321" coordsize="684,0" path="m5173,10321l5857,10321e" filled="f" stroked="t" strokeweight="4.18pt" strokecolor="#6FAC46">
                <v:path arrowok="t"/>
              </v:shape>
            </v:group>
            <v:group style="position:absolute;left:5281;top:10096;width:473;height:185" coordorigin="5281,10096" coordsize="473,185">
              <v:shape style="position:absolute;left:5281;top:10096;width:473;height:185" coordorigin="5281,10096" coordsize="473,185" path="m5281,10281l5754,10281,5754,10096,5281,10096,5281,10281e" filled="t" fillcolor="#6FAC46" stroked="f">
                <v:path arrowok="t"/>
                <v:fill/>
              </v:shape>
            </v:group>
            <v:group style="position:absolute;left:5862;top:10086;width:588;height:2" coordorigin="5862,10086" coordsize="588,2">
              <v:shape style="position:absolute;left:5862;top:10086;width:588;height:2" coordorigin="5862,10086" coordsize="588,0" path="m5862,10086l6450,10086e" filled="f" stroked="t" strokeweight="2.5pt" strokecolor="#6FAC46">
                <v:path arrowok="t"/>
              </v:shape>
            </v:group>
            <v:group style="position:absolute;left:5862;top:10110;width:108;height:206" coordorigin="5862,10110" coordsize="108,206">
              <v:shape style="position:absolute;left:5862;top:10110;width:108;height:206" coordorigin="5862,10110" coordsize="108,206" path="m5862,10317l5970,10317,5970,10110,5862,10110,5862,10317e" filled="t" fillcolor="#6FAC46" stroked="f">
                <v:path arrowok="t"/>
                <v:fill/>
              </v:shape>
            </v:group>
            <v:group style="position:absolute;left:6347;top:10110;width:103;height:206" coordorigin="6347,10110" coordsize="103,206">
              <v:shape style="position:absolute;left:6347;top:10110;width:103;height:206" coordorigin="6347,10110" coordsize="103,206" path="m6347,10317l6450,10317,6450,10110,6347,10110,6347,10317e" filled="t" fillcolor="#6FAC46" stroked="f">
                <v:path arrowok="t"/>
                <v:fill/>
              </v:shape>
            </v:group>
            <v:group style="position:absolute;left:5970;top:10110;width:377;height:206" coordorigin="5970,10110" coordsize="377,206">
              <v:shape style="position:absolute;left:5970;top:10110;width:377;height:206" coordorigin="5970,10110" coordsize="377,206" path="m5970,10317l6347,10317,6347,10110,5970,10110,5970,10317e" filled="t" fillcolor="#6FAC46" stroked="f">
                <v:path arrowok="t"/>
                <v:fill/>
              </v:shape>
            </v:group>
            <v:group style="position:absolute;left:6455;top:10079;width:4700;height:2" coordorigin="6455,10079" coordsize="4700,2">
              <v:shape style="position:absolute;left:6455;top:10079;width:4700;height:2" coordorigin="6455,10079" coordsize="4700,0" path="m6455,10079l11155,10079e" filled="f" stroked="t" strokeweight="1.78pt" strokecolor="#6FAC46">
                <v:path arrowok="t"/>
              </v:shape>
            </v:group>
            <v:group style="position:absolute;left:6455;top:10096;width:108;height:185" coordorigin="6455,10096" coordsize="108,185">
              <v:shape style="position:absolute;left:6455;top:10096;width:108;height:185" coordorigin="6455,10096" coordsize="108,185" path="m6455,10281l6563,10281,6563,10096,6455,10096,6455,10281e" filled="t" fillcolor="#6FAC46" stroked="f">
                <v:path arrowok="t"/>
                <v:fill/>
              </v:shape>
            </v:group>
            <v:group style="position:absolute;left:7624;top:10096;width:103;height:185" coordorigin="7624,10096" coordsize="103,185">
              <v:shape style="position:absolute;left:7624;top:10096;width:103;height:185" coordorigin="7624,10096" coordsize="103,185" path="m7624,10281l7727,10281,7727,10096,7624,10096,7624,10281e" filled="t" fillcolor="#6FAC46" stroked="f">
                <v:path arrowok="t"/>
                <v:fill/>
              </v:shape>
            </v:group>
            <v:group style="position:absolute;left:6455;top:10280;width:2002;height:38" coordorigin="6455,10280" coordsize="2002,38">
              <v:shape style="position:absolute;left:6455;top:10280;width:2002;height:38" coordorigin="6455,10280" coordsize="2002,38" path="m6455,10318l8457,10318,8457,10280,6455,10280,6455,10318xe" filled="t" fillcolor="#6FAC46" stroked="f">
                <v:path arrowok="t"/>
                <v:fill/>
              </v:shape>
            </v:group>
            <v:group style="position:absolute;left:6563;top:10096;width:1061;height:185" coordorigin="6563,10096" coordsize="1061,185">
              <v:shape style="position:absolute;left:6563;top:10096;width:1061;height:185" coordorigin="6563,10096" coordsize="1061,185" path="m6563,10281l7624,10281,7624,10096,6563,10096,6563,10281e" filled="t" fillcolor="#6FAC46" stroked="f">
                <v:path arrowok="t"/>
                <v:fill/>
              </v:shape>
            </v:group>
            <v:group style="position:absolute;left:7732;top:10096;width:108;height:185" coordorigin="7732,10096" coordsize="108,185">
              <v:shape style="position:absolute;left:7732;top:10096;width:108;height:185" coordorigin="7732,10096" coordsize="108,185" path="m7732,10281l7840,10281,7840,10096,7732,10096,7732,10281e" filled="t" fillcolor="#6FAC46" stroked="f">
                <v:path arrowok="t"/>
                <v:fill/>
              </v:shape>
            </v:group>
            <v:group style="position:absolute;left:8353;top:10096;width:103;height:185" coordorigin="8353,10096" coordsize="103,185">
              <v:shape style="position:absolute;left:8353;top:10096;width:103;height:185" coordorigin="8353,10096" coordsize="103,185" path="m8353,10281l8457,10281,8457,10096,8353,10096,8353,10281e" filled="t" fillcolor="#6FAC46" stroked="f">
                <v:path arrowok="t"/>
                <v:fill/>
              </v:shape>
            </v:group>
            <v:group style="position:absolute;left:7840;top:10096;width:514;height:185" coordorigin="7840,10096" coordsize="514,185">
              <v:shape style="position:absolute;left:7840;top:10096;width:514;height:185" coordorigin="7840,10096" coordsize="514,185" path="m7840,10281l8353,10281,8353,10096,7840,10096,7840,10281e" filled="t" fillcolor="#6FAC46" stroked="f">
                <v:path arrowok="t"/>
                <v:fill/>
              </v:shape>
            </v:group>
            <v:group style="position:absolute;left:8461;top:10086;width:108;height:206" coordorigin="8461,10086" coordsize="108,206">
              <v:shape style="position:absolute;left:8461;top:10086;width:108;height:206" coordorigin="8461,10086" coordsize="108,206" path="m8461,10293l8569,10293,8569,10086,8461,10086,8461,10293e" filled="t" fillcolor="#6FAC46" stroked="f">
                <v:path arrowok="t"/>
                <v:fill/>
              </v:shape>
            </v:group>
            <v:group style="position:absolute;left:9079;top:10086;width:103;height:206" coordorigin="9079,10086" coordsize="103,206">
              <v:shape style="position:absolute;left:9079;top:10086;width:103;height:206" coordorigin="9079,10086" coordsize="103,206" path="m9079,10293l9182,10293,9182,10086,9079,10086,9079,10293e" filled="t" fillcolor="#6FAC46" stroked="f">
                <v:path arrowok="t"/>
                <v:fill/>
              </v:shape>
            </v:group>
            <v:group style="position:absolute;left:8461;top:10292;width:1976;height:26" coordorigin="8461,10292" coordsize="1976,26">
              <v:shape style="position:absolute;left:8461;top:10292;width:1976;height:26" coordorigin="8461,10292" coordsize="1976,26" path="m8461,10318l10437,10318,10437,10292,8461,10292,8461,10318xe" filled="t" fillcolor="#6FAC46" stroked="f">
                <v:path arrowok="t"/>
                <v:fill/>
              </v:shape>
            </v:group>
            <v:group style="position:absolute;left:8569;top:10086;width:509;height:206" coordorigin="8569,10086" coordsize="509,206">
              <v:shape style="position:absolute;left:8569;top:10086;width:509;height:206" coordorigin="8569,10086" coordsize="509,206" path="m8569,10293l9079,10293,9079,10086,8569,10086,8569,10293e" filled="t" fillcolor="#6FAC46" stroked="f">
                <v:path arrowok="t"/>
                <v:fill/>
              </v:shape>
            </v:group>
            <v:group style="position:absolute;left:9187;top:10086;width:108;height:206" coordorigin="9187,10086" coordsize="108,206">
              <v:shape style="position:absolute;left:9187;top:10086;width:108;height:206" coordorigin="9187,10086" coordsize="108,206" path="m9187,10293l9295,10293,9295,10086,9187,10086,9187,10293e" filled="t" fillcolor="#6FAC46" stroked="f">
                <v:path arrowok="t"/>
                <v:fill/>
              </v:shape>
            </v:group>
            <v:group style="position:absolute;left:9686;top:10086;width:103;height:206" coordorigin="9686,10086" coordsize="103,206">
              <v:shape style="position:absolute;left:9686;top:10086;width:103;height:206" coordorigin="9686,10086" coordsize="103,206" path="m9686,10293l9789,10293,9789,10086,9686,10086,9686,10293e" filled="t" fillcolor="#6FAC46" stroked="f">
                <v:path arrowok="t"/>
                <v:fill/>
              </v:shape>
            </v:group>
            <v:group style="position:absolute;left:9295;top:10086;width:391;height:206" coordorigin="9295,10086" coordsize="391,206">
              <v:shape style="position:absolute;left:9295;top:10086;width:391;height:206" coordorigin="9295,10086" coordsize="391,206" path="m9295,10293l9686,10293,9686,10086,9295,10086,9295,10293e" filled="t" fillcolor="#6FAC46" stroked="f">
                <v:path arrowok="t"/>
                <v:fill/>
              </v:shape>
            </v:group>
            <v:group style="position:absolute;left:9794;top:10086;width:108;height:206" coordorigin="9794,10086" coordsize="108,206">
              <v:shape style="position:absolute;left:9794;top:10086;width:108;height:206" coordorigin="9794,10086" coordsize="108,206" path="m9794,10293l9902,10293,9902,10086,9794,10086,9794,10293e" filled="t" fillcolor="#6FAC46" stroked="f">
                <v:path arrowok="t"/>
                <v:fill/>
              </v:shape>
            </v:group>
            <v:group style="position:absolute;left:10334;top:10086;width:103;height:206" coordorigin="10334,10086" coordsize="103,206">
              <v:shape style="position:absolute;left:10334;top:10086;width:103;height:206" coordorigin="10334,10086" coordsize="103,206" path="m10334,10293l10437,10293,10437,10086,10334,10086,10334,10293e" filled="t" fillcolor="#6FAC46" stroked="f">
                <v:path arrowok="t"/>
                <v:fill/>
              </v:shape>
            </v:group>
            <v:group style="position:absolute;left:9902;top:10086;width:432;height:206" coordorigin="9902,10086" coordsize="432,206">
              <v:shape style="position:absolute;left:9902;top:10086;width:432;height:206" coordorigin="9902,10086" coordsize="432,206" path="m9902,10293l10334,10293,10334,10086,9902,10086,9902,10293e" filled="t" fillcolor="#6FAC46" stroked="f">
                <v:path arrowok="t"/>
                <v:fill/>
              </v:shape>
            </v:group>
            <v:group style="position:absolute;left:10442;top:10096;width:108;height:185" coordorigin="10442,10096" coordsize="108,185">
              <v:shape style="position:absolute;left:10442;top:10096;width:108;height:185" coordorigin="10442,10096" coordsize="108,185" path="m10442,10281l10550,10281,10550,10096,10442,10096,10442,10281e" filled="t" fillcolor="#6FAC46" stroked="f">
                <v:path arrowok="t"/>
                <v:fill/>
              </v:shape>
            </v:group>
            <v:group style="position:absolute;left:11054;top:10096;width:101;height:185" coordorigin="11054,10096" coordsize="101,185">
              <v:shape style="position:absolute;left:11054;top:10096;width:101;height:185" coordorigin="11054,10096" coordsize="101,185" path="m11054,10281l11155,10281,11155,10096,11054,10096,11054,10281e" filled="t" fillcolor="#6FAC46" stroked="f">
                <v:path arrowok="t"/>
                <v:fill/>
              </v:shape>
            </v:group>
            <v:group style="position:absolute;left:10442;top:10321;width:713;height:2" coordorigin="10442,10321" coordsize="713,2">
              <v:shape style="position:absolute;left:10442;top:10321;width:713;height:2" coordorigin="10442,10321" coordsize="713,0" path="m10442,10321l11155,10321e" filled="f" stroked="t" strokeweight="4.18pt" strokecolor="#6FAC46">
                <v:path arrowok="t"/>
              </v:shape>
            </v:group>
            <v:group style="position:absolute;left:10550;top:10096;width:504;height:185" coordorigin="10550,10096" coordsize="504,185">
              <v:shape style="position:absolute;left:10550;top:10096;width:504;height:185" coordorigin="10550,10096" coordsize="504,185" path="m10550,10281l11054,10281,11054,10096,10550,10096,10550,10281e" filled="t" fillcolor="#6FAC46" stroked="f">
                <v:path arrowok="t"/>
                <v:fill/>
              </v:shape>
            </v:group>
            <v:group style="position:absolute;left:715;top:10055;width:10452;height:2" coordorigin="715,10055" coordsize="10452,2">
              <v:shape style="position:absolute;left:715;top:10055;width:10452;height:2" coordorigin="715,10055" coordsize="10452,0" path="m715,10055l11167,10055e" filled="f" stroked="t" strokeweight=".58001pt" strokecolor="#000000">
                <v:path arrowok="t"/>
              </v:shape>
            </v:group>
            <v:group style="position:absolute;left:725;top:10350;width:1532;height:2" coordorigin="725,10350" coordsize="1532,2">
              <v:shape style="position:absolute;left:725;top:10350;width:1532;height:2" coordorigin="725,10350" coordsize="1532,0" path="m725,10350l2256,10350e" filled="f" stroked="t" strokeweight="2.5pt" strokecolor="#6FAC46">
                <v:path arrowok="t"/>
              </v:shape>
            </v:group>
            <v:group style="position:absolute;left:725;top:10374;width:103;height:206" coordorigin="725,10374" coordsize="103,206">
              <v:shape style="position:absolute;left:725;top:10374;width:103;height:206" coordorigin="725,10374" coordsize="103,206" path="m725,10581l828,10581,828,10374,725,10374,725,10581e" filled="t" fillcolor="#6FAC46" stroked="f">
                <v:path arrowok="t"/>
                <v:fill/>
              </v:shape>
            </v:group>
            <v:group style="position:absolute;left:2153;top:10374;width:103;height:206" coordorigin="2153,10374" coordsize="103,206">
              <v:shape style="position:absolute;left:2153;top:10374;width:103;height:206" coordorigin="2153,10374" coordsize="103,206" path="m2153,10581l2256,10581,2256,10374,2153,10374,2153,10581e" filled="t" fillcolor="#6FAC46" stroked="f">
                <v:path arrowok="t"/>
                <v:fill/>
              </v:shape>
            </v:group>
            <v:group style="position:absolute;left:828;top:10374;width:1325;height:206" coordorigin="828,10374" coordsize="1325,206">
              <v:shape style="position:absolute;left:828;top:10374;width:1325;height:206" coordorigin="828,10374" coordsize="1325,206" path="m828,10581l2153,10581,2153,10374,828,10374,828,10581e" filled="t" fillcolor="#6FAC46" stroked="f">
                <v:path arrowok="t"/>
                <v:fill/>
              </v:shape>
            </v:group>
            <v:group style="position:absolute;left:2261;top:10362;width:108;height:185" coordorigin="2261,10362" coordsize="108,185">
              <v:shape style="position:absolute;left:2261;top:10362;width:108;height:185" coordorigin="2261,10362" coordsize="108,185" path="m2261,10547l2369,10547,2369,10362,2261,10362,2261,10547e" filled="t" fillcolor="#6FAC46" stroked="f">
                <v:path arrowok="t"/>
                <v:fill/>
              </v:shape>
            </v:group>
            <v:group style="position:absolute;left:2844;top:10362;width:103;height:185" coordorigin="2844,10362" coordsize="103,185">
              <v:shape style="position:absolute;left:2844;top:10362;width:103;height:185" coordorigin="2844,10362" coordsize="103,185" path="m2844,10547l2948,10547,2948,10362,2844,10362,2844,10547e" filled="t" fillcolor="#6FAC46" stroked="f">
                <v:path arrowok="t"/>
                <v:fill/>
              </v:shape>
            </v:group>
            <v:group style="position:absolute;left:2261;top:10564;width:2235;height:2" coordorigin="2261,10564" coordsize="2235,2">
              <v:shape style="position:absolute;left:2261;top:10564;width:2235;height:2" coordorigin="2261,10564" coordsize="2235,0" path="m2261,10564l4496,10564e" filled="f" stroked="t" strokeweight="1.78pt" strokecolor="#6FAC46">
                <v:path arrowok="t"/>
              </v:shape>
            </v:group>
            <v:group style="position:absolute;left:2369;top:10362;width:475;height:185" coordorigin="2369,10362" coordsize="475,185">
              <v:shape style="position:absolute;left:2369;top:10362;width:475;height:185" coordorigin="2369,10362" coordsize="475,185" path="m2369,10547l2844,10547,2844,10362,2369,10362,2369,10547e" filled="t" fillcolor="#6FAC46" stroked="f">
                <v:path arrowok="t"/>
                <v:fill/>
              </v:shape>
            </v:group>
            <v:group style="position:absolute;left:2952;top:10350;width:108;height:206" coordorigin="2952,10350" coordsize="108,206">
              <v:shape style="position:absolute;left:2952;top:10350;width:108;height:206" coordorigin="2952,10350" coordsize="108,206" path="m2952,10557l3060,10557,3060,10350,2952,10350,2952,10557e" filled="t" fillcolor="#6FAC46" stroked="f">
                <v:path arrowok="t"/>
                <v:fill/>
              </v:shape>
            </v:group>
            <v:group style="position:absolute;left:3528;top:10350;width:103;height:206" coordorigin="3528,10350" coordsize="103,206">
              <v:shape style="position:absolute;left:3528;top:10350;width:103;height:206" coordorigin="3528,10350" coordsize="103,206" path="m3528,10557l3632,10557,3632,10350,3528,10350,3528,10557e" filled="t" fillcolor="#6FAC46" stroked="f">
                <v:path arrowok="t"/>
                <v:fill/>
              </v:shape>
            </v:group>
            <v:group style="position:absolute;left:3060;top:10350;width:468;height:206" coordorigin="3060,10350" coordsize="468,206">
              <v:shape style="position:absolute;left:3060;top:10350;width:468;height:206" coordorigin="3060,10350" coordsize="468,206" path="m3060,10557l3528,10557,3528,10350,3060,10350,3060,10557e" filled="t" fillcolor="#6FAC46" stroked="f">
                <v:path arrowok="t"/>
                <v:fill/>
              </v:shape>
            </v:group>
            <v:group style="position:absolute;left:3636;top:10362;width:108;height:185" coordorigin="3636,10362" coordsize="108,185">
              <v:shape style="position:absolute;left:3636;top:10362;width:108;height:185" coordorigin="3636,10362" coordsize="108,185" path="m3636,10547l3744,10547,3744,10362,3636,10362,3636,10547e" filled="t" fillcolor="#6FAC46" stroked="f">
                <v:path arrowok="t"/>
                <v:fill/>
              </v:shape>
            </v:group>
            <v:group style="position:absolute;left:4393;top:10362;width:103;height:185" coordorigin="4393,10362" coordsize="103,185">
              <v:shape style="position:absolute;left:4393;top:10362;width:103;height:185" coordorigin="4393,10362" coordsize="103,185" path="m4393,10547l4496,10547,4496,10362,4393,10362,4393,10547e" filled="t" fillcolor="#6FAC46" stroked="f">
                <v:path arrowok="t"/>
                <v:fill/>
              </v:shape>
            </v:group>
            <v:group style="position:absolute;left:3744;top:10362;width:648;height:185" coordorigin="3744,10362" coordsize="648,185">
              <v:shape style="position:absolute;left:3744;top:10362;width:648;height:185" coordorigin="3744,10362" coordsize="648,185" path="m3744,10547l4393,10547,4393,10362,3744,10362,3744,10547e" filled="t" fillcolor="#6FAC46" stroked="f">
                <v:path arrowok="t"/>
                <v:fill/>
              </v:shape>
            </v:group>
            <v:group style="position:absolute;left:4501;top:10350;width:667;height:2" coordorigin="4501,10350" coordsize="667,2">
              <v:shape style="position:absolute;left:4501;top:10350;width:667;height:2" coordorigin="4501,10350" coordsize="667,0" path="m4501,10350l5168,10350e" filled="f" stroked="t" strokeweight="2.5pt" strokecolor="#6FAC46">
                <v:path arrowok="t"/>
              </v:shape>
            </v:group>
            <v:group style="position:absolute;left:4501;top:10374;width:108;height:206" coordorigin="4501,10374" coordsize="108,206">
              <v:shape style="position:absolute;left:4501;top:10374;width:108;height:206" coordorigin="4501,10374" coordsize="108,206" path="m4501,10581l4609,10581,4609,10374,4501,10374,4501,10581e" filled="t" fillcolor="#6FAC46" stroked="f">
                <v:path arrowok="t"/>
                <v:fill/>
              </v:shape>
            </v:group>
            <v:group style="position:absolute;left:5065;top:10374;width:103;height:206" coordorigin="5065,10374" coordsize="103,206">
              <v:shape style="position:absolute;left:5065;top:10374;width:103;height:206" coordorigin="5065,10374" coordsize="103,206" path="m5065,10581l5168,10581,5168,10374,5065,10374,5065,10581e" filled="t" fillcolor="#6FAC46" stroked="f">
                <v:path arrowok="t"/>
                <v:fill/>
              </v:shape>
            </v:group>
            <v:group style="position:absolute;left:4609;top:10374;width:456;height:206" coordorigin="4609,10374" coordsize="456,206">
              <v:shape style="position:absolute;left:4609;top:10374;width:456;height:206" coordorigin="4609,10374" coordsize="456,206" path="m4609,10581l5065,10581,5065,10374,4609,10374,4609,10581e" filled="t" fillcolor="#6FAC46" stroked="f">
                <v:path arrowok="t"/>
                <v:fill/>
              </v:shape>
            </v:group>
            <v:group style="position:absolute;left:5173;top:10362;width:108;height:185" coordorigin="5173,10362" coordsize="108,185">
              <v:shape style="position:absolute;left:5173;top:10362;width:108;height:185" coordorigin="5173,10362" coordsize="108,185" path="m5173,10547l5281,10547,5281,10362,5173,10362,5173,10547e" filled="t" fillcolor="#6FAC46" stroked="f">
                <v:path arrowok="t"/>
                <v:fill/>
              </v:shape>
            </v:group>
            <v:group style="position:absolute;left:5754;top:10362;width:103;height:185" coordorigin="5754,10362" coordsize="103,185">
              <v:shape style="position:absolute;left:5754;top:10362;width:103;height:185" coordorigin="5754,10362" coordsize="103,185" path="m5754,10547l5857,10547,5857,10362,5754,10362,5754,10547e" filled="t" fillcolor="#6FAC46" stroked="f">
                <v:path arrowok="t"/>
                <v:fill/>
              </v:shape>
            </v:group>
            <v:group style="position:absolute;left:5173;top:10546;width:684;height:36" coordorigin="5173,10546" coordsize="684,36">
              <v:shape style="position:absolute;left:5173;top:10546;width:684;height:36" coordorigin="5173,10546" coordsize="684,36" path="m5173,10582l5857,10582,5857,10546,5173,10546,5173,10582xe" filled="t" fillcolor="#6FAC46" stroked="f">
                <v:path arrowok="t"/>
                <v:fill/>
              </v:shape>
            </v:group>
            <v:group style="position:absolute;left:5281;top:10362;width:473;height:185" coordorigin="5281,10362" coordsize="473,185">
              <v:shape style="position:absolute;left:5281;top:10362;width:473;height:185" coordorigin="5281,10362" coordsize="473,185" path="m5281,10547l5754,10547,5754,10362,5281,10362,5281,10547e" filled="t" fillcolor="#6FAC46" stroked="f">
                <v:path arrowok="t"/>
                <v:fill/>
              </v:shape>
            </v:group>
            <v:group style="position:absolute;left:5862;top:10350;width:588;height:2" coordorigin="5862,10350" coordsize="588,2">
              <v:shape style="position:absolute;left:5862;top:10350;width:588;height:2" coordorigin="5862,10350" coordsize="588,0" path="m5862,10350l6450,10350e" filled="f" stroked="t" strokeweight="2.5pt" strokecolor="#6FAC46">
                <v:path arrowok="t"/>
              </v:shape>
            </v:group>
            <v:group style="position:absolute;left:5862;top:10374;width:108;height:206" coordorigin="5862,10374" coordsize="108,206">
              <v:shape style="position:absolute;left:5862;top:10374;width:108;height:206" coordorigin="5862,10374" coordsize="108,206" path="m5862,10581l5970,10581,5970,10374,5862,10374,5862,10581e" filled="t" fillcolor="#6FAC46" stroked="f">
                <v:path arrowok="t"/>
                <v:fill/>
              </v:shape>
            </v:group>
            <v:group style="position:absolute;left:6347;top:10374;width:103;height:206" coordorigin="6347,10374" coordsize="103,206">
              <v:shape style="position:absolute;left:6347;top:10374;width:103;height:206" coordorigin="6347,10374" coordsize="103,206" path="m6347,10581l6450,10581,6450,10374,6347,10374,6347,10581e" filled="t" fillcolor="#6FAC46" stroked="f">
                <v:path arrowok="t"/>
                <v:fill/>
              </v:shape>
            </v:group>
            <v:group style="position:absolute;left:5970;top:10374;width:377;height:206" coordorigin="5970,10374" coordsize="377,206">
              <v:shape style="position:absolute;left:5970;top:10374;width:377;height:206" coordorigin="5970,10374" coordsize="377,206" path="m5970,10581l6347,10581,6347,10374,5970,10374,5970,10581e" filled="t" fillcolor="#6FAC46" stroked="f">
                <v:path arrowok="t"/>
                <v:fill/>
              </v:shape>
            </v:group>
            <v:group style="position:absolute;left:6455;top:10325;width:2002;height:38" coordorigin="6455,10325" coordsize="2002,38">
              <v:shape style="position:absolute;left:6455;top:10325;width:2002;height:38" coordorigin="6455,10325" coordsize="2002,38" path="m6455,10363l8457,10363,8457,10325,6455,10325,6455,10363xe" filled="t" fillcolor="#6FAC46" stroked="f">
                <v:path arrowok="t"/>
                <v:fill/>
              </v:shape>
            </v:group>
            <v:group style="position:absolute;left:6455;top:10362;width:108;height:185" coordorigin="6455,10362" coordsize="108,185">
              <v:shape style="position:absolute;left:6455;top:10362;width:108;height:185" coordorigin="6455,10362" coordsize="108,185" path="m6455,10547l6563,10547,6563,10362,6455,10362,6455,10547e" filled="t" fillcolor="#6FAC46" stroked="f">
                <v:path arrowok="t"/>
                <v:fill/>
              </v:shape>
            </v:group>
            <v:group style="position:absolute;left:7624;top:10362;width:103;height:185" coordorigin="7624,10362" coordsize="103,185">
              <v:shape style="position:absolute;left:7624;top:10362;width:103;height:185" coordorigin="7624,10362" coordsize="103,185" path="m7624,10547l7727,10547,7727,10362,7624,10362,7624,10547e" filled="t" fillcolor="#6FAC46" stroked="f">
                <v:path arrowok="t"/>
                <v:fill/>
              </v:shape>
            </v:group>
            <v:group style="position:absolute;left:6455;top:10564;width:4700;height:2" coordorigin="6455,10564" coordsize="4700,2">
              <v:shape style="position:absolute;left:6455;top:10564;width:4700;height:2" coordorigin="6455,10564" coordsize="4700,0" path="m6455,10564l11155,10564e" filled="f" stroked="t" strokeweight="1.78pt" strokecolor="#6FAC46">
                <v:path arrowok="t"/>
              </v:shape>
            </v:group>
            <v:group style="position:absolute;left:6563;top:10362;width:1061;height:185" coordorigin="6563,10362" coordsize="1061,185">
              <v:shape style="position:absolute;left:6563;top:10362;width:1061;height:185" coordorigin="6563,10362" coordsize="1061,185" path="m6563,10547l7624,10547,7624,10362,6563,10362,6563,10547e" filled="t" fillcolor="#6FAC46" stroked="f">
                <v:path arrowok="t"/>
                <v:fill/>
              </v:shape>
            </v:group>
            <v:group style="position:absolute;left:7732;top:10362;width:108;height:185" coordorigin="7732,10362" coordsize="108,185">
              <v:shape style="position:absolute;left:7732;top:10362;width:108;height:185" coordorigin="7732,10362" coordsize="108,185" path="m7732,10547l7840,10547,7840,10362,7732,10362,7732,10547e" filled="t" fillcolor="#6FAC46" stroked="f">
                <v:path arrowok="t"/>
                <v:fill/>
              </v:shape>
            </v:group>
            <v:group style="position:absolute;left:8353;top:10362;width:103;height:185" coordorigin="8353,10362" coordsize="103,185">
              <v:shape style="position:absolute;left:8353;top:10362;width:103;height:185" coordorigin="8353,10362" coordsize="103,185" path="m8353,10547l8457,10547,8457,10362,8353,10362,8353,10547e" filled="t" fillcolor="#6FAC46" stroked="f">
                <v:path arrowok="t"/>
                <v:fill/>
              </v:shape>
            </v:group>
            <v:group style="position:absolute;left:7840;top:10362;width:514;height:185" coordorigin="7840,10362" coordsize="514,185">
              <v:shape style="position:absolute;left:7840;top:10362;width:514;height:185" coordorigin="7840,10362" coordsize="514,185" path="m7840,10547l8353,10547,8353,10362,7840,10362,7840,10547e" filled="t" fillcolor="#6FAC46" stroked="f">
                <v:path arrowok="t"/>
                <v:fill/>
              </v:shape>
            </v:group>
            <v:group style="position:absolute;left:8461;top:10325;width:1976;height:26" coordorigin="8461,10325" coordsize="1976,26">
              <v:shape style="position:absolute;left:8461;top:10325;width:1976;height:26" coordorigin="8461,10325" coordsize="1976,26" path="m8461,10351l10437,10351,10437,10325,8461,10325,8461,10351xe" filled="t" fillcolor="#6FAC46" stroked="f">
                <v:path arrowok="t"/>
                <v:fill/>
              </v:shape>
            </v:group>
            <v:group style="position:absolute;left:8461;top:10350;width:108;height:206" coordorigin="8461,10350" coordsize="108,206">
              <v:shape style="position:absolute;left:8461;top:10350;width:108;height:206" coordorigin="8461,10350" coordsize="108,206" path="m8461,10557l8569,10557,8569,10350,8461,10350,8461,10557e" filled="t" fillcolor="#6FAC46" stroked="f">
                <v:path arrowok="t"/>
                <v:fill/>
              </v:shape>
            </v:group>
            <v:group style="position:absolute;left:9079;top:10350;width:103;height:206" coordorigin="9079,10350" coordsize="103,206">
              <v:shape style="position:absolute;left:9079;top:10350;width:103;height:206" coordorigin="9079,10350" coordsize="103,206" path="m9079,10557l9182,10557,9182,10350,9079,10350,9079,10557e" filled="t" fillcolor="#6FAC46" stroked="f">
                <v:path arrowok="t"/>
                <v:fill/>
              </v:shape>
            </v:group>
            <v:group style="position:absolute;left:8569;top:10350;width:509;height:206" coordorigin="8569,10350" coordsize="509,206">
              <v:shape style="position:absolute;left:8569;top:10350;width:509;height:206" coordorigin="8569,10350" coordsize="509,206" path="m8569,10557l9079,10557,9079,10350,8569,10350,8569,10557e" filled="t" fillcolor="#6FAC46" stroked="f">
                <v:path arrowok="t"/>
                <v:fill/>
              </v:shape>
            </v:group>
            <v:group style="position:absolute;left:9187;top:10350;width:108;height:206" coordorigin="9187,10350" coordsize="108,206">
              <v:shape style="position:absolute;left:9187;top:10350;width:108;height:206" coordorigin="9187,10350" coordsize="108,206" path="m9187,10557l9295,10557,9295,10350,9187,10350,9187,10557e" filled="t" fillcolor="#6FAC46" stroked="f">
                <v:path arrowok="t"/>
                <v:fill/>
              </v:shape>
            </v:group>
            <v:group style="position:absolute;left:9686;top:10350;width:103;height:206" coordorigin="9686,10350" coordsize="103,206">
              <v:shape style="position:absolute;left:9686;top:10350;width:103;height:206" coordorigin="9686,10350" coordsize="103,206" path="m9686,10557l9789,10557,9789,10350,9686,10350,9686,10557e" filled="t" fillcolor="#6FAC46" stroked="f">
                <v:path arrowok="t"/>
                <v:fill/>
              </v:shape>
            </v:group>
            <v:group style="position:absolute;left:9295;top:10350;width:391;height:206" coordorigin="9295,10350" coordsize="391,206">
              <v:shape style="position:absolute;left:9295;top:10350;width:391;height:206" coordorigin="9295,10350" coordsize="391,206" path="m9295,10557l9686,10557,9686,10350,9295,10350,9295,10557e" filled="t" fillcolor="#6FAC46" stroked="f">
                <v:path arrowok="t"/>
                <v:fill/>
              </v:shape>
            </v:group>
            <v:group style="position:absolute;left:9794;top:10350;width:108;height:206" coordorigin="9794,10350" coordsize="108,206">
              <v:shape style="position:absolute;left:9794;top:10350;width:108;height:206" coordorigin="9794,10350" coordsize="108,206" path="m9794,10557l9902,10557,9902,10350,9794,10350,9794,10557e" filled="t" fillcolor="#6FAC46" stroked="f">
                <v:path arrowok="t"/>
                <v:fill/>
              </v:shape>
            </v:group>
            <v:group style="position:absolute;left:10334;top:10350;width:103;height:206" coordorigin="10334,10350" coordsize="103,206">
              <v:shape style="position:absolute;left:10334;top:10350;width:103;height:206" coordorigin="10334,10350" coordsize="103,206" path="m10334,10557l10437,10557,10437,10350,10334,10350,10334,10557e" filled="t" fillcolor="#6FAC46" stroked="f">
                <v:path arrowok="t"/>
                <v:fill/>
              </v:shape>
            </v:group>
            <v:group style="position:absolute;left:9902;top:10350;width:432;height:206" coordorigin="9902,10350" coordsize="432,206">
              <v:shape style="position:absolute;left:9902;top:10350;width:432;height:206" coordorigin="9902,10350" coordsize="432,206" path="m9902,10557l10334,10557,10334,10350,9902,10350,9902,10557e" filled="t" fillcolor="#6FAC46" stroked="f">
                <v:path arrowok="t"/>
                <v:fill/>
              </v:shape>
            </v:group>
            <v:group style="position:absolute;left:10442;top:10362;width:108;height:185" coordorigin="10442,10362" coordsize="108,185">
              <v:shape style="position:absolute;left:10442;top:10362;width:108;height:185" coordorigin="10442,10362" coordsize="108,185" path="m10442,10547l10550,10547,10550,10362,10442,10362,10442,10547e" filled="t" fillcolor="#6FAC46" stroked="f">
                <v:path arrowok="t"/>
                <v:fill/>
              </v:shape>
            </v:group>
            <v:group style="position:absolute;left:11054;top:10362;width:101;height:185" coordorigin="11054,10362" coordsize="101,185">
              <v:shape style="position:absolute;left:11054;top:10362;width:101;height:185" coordorigin="11054,10362" coordsize="101,185" path="m11054,10547l11155,10547,11155,10362,11054,10362,11054,10547e" filled="t" fillcolor="#6FAC46" stroked="f">
                <v:path arrowok="t"/>
                <v:fill/>
              </v:shape>
            </v:group>
            <v:group style="position:absolute;left:10550;top:10362;width:504;height:185" coordorigin="10550,10362" coordsize="504,185">
              <v:shape style="position:absolute;left:10550;top:10362;width:504;height:185" coordorigin="10550,10362" coordsize="504,185" path="m10550,10547l11054,10547,11054,10362,10550,10362,10550,10547e" filled="t" fillcolor="#6FAC46" stroked="f">
                <v:path arrowok="t"/>
                <v:fill/>
              </v:shape>
            </v:group>
            <v:group style="position:absolute;left:715;top:10321;width:10452;height:2" coordorigin="715,10321" coordsize="10452,2">
              <v:shape style="position:absolute;left:715;top:10321;width:10452;height:2" coordorigin="715,10321" coordsize="10452,0" path="m715,10321l11167,10321e" filled="f" stroked="t" strokeweight=".579980pt" strokecolor="#000000">
                <v:path arrowok="t"/>
              </v:shape>
            </v:group>
            <v:group style="position:absolute;left:725;top:10614;width:1532;height:2" coordorigin="725,10614" coordsize="1532,2">
              <v:shape style="position:absolute;left:725;top:10614;width:1532;height:2" coordorigin="725,10614" coordsize="1532,0" path="m725,10614l2256,10614e" filled="f" stroked="t" strokeweight="2.5pt" strokecolor="#FFFFFF">
                <v:path arrowok="t"/>
              </v:shape>
            </v:group>
            <v:group style="position:absolute;left:725;top:10638;width:103;height:209" coordorigin="725,10638" coordsize="103,209">
              <v:shape style="position:absolute;left:725;top:10638;width:103;height:209" coordorigin="725,10638" coordsize="103,209" path="m725,10847l828,10847,828,10638,725,10638,725,10847e" filled="t" fillcolor="#FFFFFF" stroked="f">
                <v:path arrowok="t"/>
                <v:fill/>
              </v:shape>
            </v:group>
            <v:group style="position:absolute;left:2153;top:10638;width:103;height:209" coordorigin="2153,10638" coordsize="103,209">
              <v:shape style="position:absolute;left:2153;top:10638;width:103;height:209" coordorigin="2153,10638" coordsize="103,209" path="m2153,10847l2256,10847,2256,10638,2153,10638,2153,10847e" filled="t" fillcolor="#FFFFFF" stroked="f">
                <v:path arrowok="t"/>
                <v:fill/>
              </v:shape>
            </v:group>
            <v:group style="position:absolute;left:828;top:10638;width:1325;height:209" coordorigin="828,10638" coordsize="1325,209">
              <v:shape style="position:absolute;left:828;top:10638;width:1325;height:209" coordorigin="828,10638" coordsize="1325,209" path="m828,10847l2153,10847,2153,10638,828,10638,828,10847e" filled="t" fillcolor="#FFFFFF" stroked="f">
                <v:path arrowok="t"/>
                <v:fill/>
              </v:shape>
            </v:group>
            <v:group style="position:absolute;left:2261;top:10608;width:686;height:2" coordorigin="2261,10608" coordsize="686,2">
              <v:shape style="position:absolute;left:2261;top:10608;width:686;height:2" coordorigin="2261,10608" coordsize="686,0" path="m2261,10608l2948,10608e" filled="f" stroked="t" strokeweight="1.9pt" strokecolor="#FFFFFF">
                <v:path arrowok="t"/>
              </v:shape>
            </v:group>
            <v:group style="position:absolute;left:2261;top:10626;width:108;height:185" coordorigin="2261,10626" coordsize="108,185">
              <v:shape style="position:absolute;left:2261;top:10626;width:108;height:185" coordorigin="2261,10626" coordsize="108,185" path="m2261,10811l2369,10811,2369,10626,2261,10626,2261,10811e" filled="t" fillcolor="#FFFFFF" stroked="f">
                <v:path arrowok="t"/>
                <v:fill/>
              </v:shape>
            </v:group>
            <v:group style="position:absolute;left:2844;top:10626;width:103;height:185" coordorigin="2844,10626" coordsize="103,185">
              <v:shape style="position:absolute;left:2844;top:10626;width:103;height:185" coordorigin="2844,10626" coordsize="103,185" path="m2844,10811l2948,10811,2948,10626,2844,10626,2844,10811e" filled="t" fillcolor="#FFFFFF" stroked="f">
                <v:path arrowok="t"/>
                <v:fill/>
              </v:shape>
            </v:group>
            <v:group style="position:absolute;left:2261;top:10852;width:686;height:2" coordorigin="2261,10852" coordsize="686,2">
              <v:shape style="position:absolute;left:2261;top:10852;width:686;height:2" coordorigin="2261,10852" coordsize="686,0" path="m2261,10852l2948,10852e" filled="f" stroked="t" strokeweight="4.18pt" strokecolor="#FFFFFF">
                <v:path arrowok="t"/>
              </v:shape>
            </v:group>
            <v:group style="position:absolute;left:2369;top:10626;width:475;height:185" coordorigin="2369,10626" coordsize="475,185">
              <v:shape style="position:absolute;left:2369;top:10626;width:475;height:185" coordorigin="2369,10626" coordsize="475,185" path="m2369,10811l2844,10811,2844,10626,2369,10626,2369,10811e" filled="t" fillcolor="#FFFFFF" stroked="f">
                <v:path arrowok="t"/>
                <v:fill/>
              </v:shape>
            </v:group>
            <v:group style="position:absolute;left:2952;top:10602;width:679;height:2" coordorigin="2952,10602" coordsize="679,2">
              <v:shape style="position:absolute;left:2952;top:10602;width:679;height:2" coordorigin="2952,10602" coordsize="679,0" path="m2952,10602l3632,10602e" filled="f" stroked="t" strokeweight="1.3pt" strokecolor="#FFFFFF">
                <v:path arrowok="t"/>
              </v:shape>
            </v:group>
            <v:group style="position:absolute;left:2952;top:10614;width:108;height:209" coordorigin="2952,10614" coordsize="108,209">
              <v:shape style="position:absolute;left:2952;top:10614;width:108;height:209" coordorigin="2952,10614" coordsize="108,209" path="m2952,10823l3060,10823,3060,10614,2952,10614,2952,10823e" filled="t" fillcolor="#FFFFFF" stroked="f">
                <v:path arrowok="t"/>
                <v:fill/>
              </v:shape>
            </v:group>
            <v:group style="position:absolute;left:3528;top:10614;width:103;height:209" coordorigin="3528,10614" coordsize="103,209">
              <v:shape style="position:absolute;left:3528;top:10614;width:103;height:209" coordorigin="3528,10614" coordsize="103,209" path="m3528,10823l3632,10823,3632,10614,3528,10614,3528,10823e" filled="t" fillcolor="#FFFFFF" stroked="f">
                <v:path arrowok="t"/>
                <v:fill/>
              </v:shape>
            </v:group>
            <v:group style="position:absolute;left:2952;top:10852;width:679;height:2" coordorigin="2952,10852" coordsize="679,2">
              <v:shape style="position:absolute;left:2952;top:10852;width:679;height:2" coordorigin="2952,10852" coordsize="679,0" path="m2952,10852l3632,10852e" filled="f" stroked="t" strokeweight="2.98pt" strokecolor="#FFFFFF">
                <v:path arrowok="t"/>
              </v:shape>
            </v:group>
            <v:group style="position:absolute;left:3060;top:10614;width:468;height:209" coordorigin="3060,10614" coordsize="468,209">
              <v:shape style="position:absolute;left:3060;top:10614;width:468;height:209" coordorigin="3060,10614" coordsize="468,209" path="m3060,10823l3528,10823,3528,10614,3060,10614,3060,10823e" filled="t" fillcolor="#FFFFFF" stroked="f">
                <v:path arrowok="t"/>
                <v:fill/>
              </v:shape>
            </v:group>
            <v:group style="position:absolute;left:3636;top:10608;width:860;height:2" coordorigin="3636,10608" coordsize="860,2">
              <v:shape style="position:absolute;left:3636;top:10608;width:860;height:2" coordorigin="3636,10608" coordsize="860,0" path="m3636,10608l4496,10608e" filled="f" stroked="t" strokeweight="1.9pt" strokecolor="#FFFFFF">
                <v:path arrowok="t"/>
              </v:shape>
            </v:group>
            <v:group style="position:absolute;left:3636;top:10626;width:108;height:185" coordorigin="3636,10626" coordsize="108,185">
              <v:shape style="position:absolute;left:3636;top:10626;width:108;height:185" coordorigin="3636,10626" coordsize="108,185" path="m3636,10811l3744,10811,3744,10626,3636,10626,3636,10811e" filled="t" fillcolor="#FFFFFF" stroked="f">
                <v:path arrowok="t"/>
                <v:fill/>
              </v:shape>
            </v:group>
            <v:group style="position:absolute;left:4393;top:10626;width:103;height:185" coordorigin="4393,10626" coordsize="103,185">
              <v:shape style="position:absolute;left:4393;top:10626;width:103;height:185" coordorigin="4393,10626" coordsize="103,185" path="m4393,10811l4496,10811,4496,10626,4393,10626,4393,10811e" filled="t" fillcolor="#FFFFFF" stroked="f">
                <v:path arrowok="t"/>
                <v:fill/>
              </v:shape>
            </v:group>
            <v:group style="position:absolute;left:3636;top:10852;width:860;height:2" coordorigin="3636,10852" coordsize="860,2">
              <v:shape style="position:absolute;left:3636;top:10852;width:860;height:2" coordorigin="3636,10852" coordsize="860,0" path="m3636,10852l4496,10852e" filled="f" stroked="t" strokeweight="4.18pt" strokecolor="#FFFFFF">
                <v:path arrowok="t"/>
              </v:shape>
            </v:group>
            <v:group style="position:absolute;left:3744;top:10626;width:648;height:185" coordorigin="3744,10626" coordsize="648,185">
              <v:shape style="position:absolute;left:3744;top:10626;width:648;height:185" coordorigin="3744,10626" coordsize="648,185" path="m3744,10811l4393,10811,4393,10626,3744,10626,3744,10811e" filled="t" fillcolor="#FFFFFF" stroked="f">
                <v:path arrowok="t"/>
                <v:fill/>
              </v:shape>
            </v:group>
            <v:group style="position:absolute;left:4501;top:10614;width:667;height:2" coordorigin="4501,10614" coordsize="667,2">
              <v:shape style="position:absolute;left:4501;top:10614;width:667;height:2" coordorigin="4501,10614" coordsize="667,0" path="m4501,10614l5168,10614e" filled="f" stroked="t" strokeweight="2.5pt" strokecolor="#FFFFFF">
                <v:path arrowok="t"/>
              </v:shape>
            </v:group>
            <v:group style="position:absolute;left:4501;top:10638;width:108;height:209" coordorigin="4501,10638" coordsize="108,209">
              <v:shape style="position:absolute;left:4501;top:10638;width:108;height:209" coordorigin="4501,10638" coordsize="108,209" path="m4501,10847l4609,10847,4609,10638,4501,10638,4501,10847e" filled="t" fillcolor="#FFFFFF" stroked="f">
                <v:path arrowok="t"/>
                <v:fill/>
              </v:shape>
            </v:group>
            <v:group style="position:absolute;left:5065;top:10638;width:103;height:209" coordorigin="5065,10638" coordsize="103,209">
              <v:shape style="position:absolute;left:5065;top:10638;width:103;height:209" coordorigin="5065,10638" coordsize="103,209" path="m5065,10847l5168,10847,5168,10638,5065,10638,5065,10847e" filled="t" fillcolor="#FFFFFF" stroked="f">
                <v:path arrowok="t"/>
                <v:fill/>
              </v:shape>
            </v:group>
            <v:group style="position:absolute;left:4609;top:10638;width:456;height:209" coordorigin="4609,10638" coordsize="456,209">
              <v:shape style="position:absolute;left:4609;top:10638;width:456;height:209" coordorigin="4609,10638" coordsize="456,209" path="m4609,10847l5065,10847,5065,10638,4609,10638,4609,10847e" filled="t" fillcolor="#FFFFFF" stroked="f">
                <v:path arrowok="t"/>
                <v:fill/>
              </v:shape>
            </v:group>
            <v:group style="position:absolute;left:5173;top:10589;width:684;height:38" coordorigin="5173,10589" coordsize="684,38">
              <v:shape style="position:absolute;left:5173;top:10589;width:684;height:38" coordorigin="5173,10589" coordsize="684,38" path="m5173,10627l5857,10627,5857,10589,5173,10589,5173,10627xe" filled="t" fillcolor="#FFFFFF" stroked="f">
                <v:path arrowok="t"/>
                <v:fill/>
              </v:shape>
            </v:group>
            <v:group style="position:absolute;left:5173;top:10626;width:108;height:185" coordorigin="5173,10626" coordsize="108,185">
              <v:shape style="position:absolute;left:5173;top:10626;width:108;height:185" coordorigin="5173,10626" coordsize="108,185" path="m5173,10811l5281,10811,5281,10626,5173,10626,5173,10811e" filled="t" fillcolor="#FFFFFF" stroked="f">
                <v:path arrowok="t"/>
                <v:fill/>
              </v:shape>
            </v:group>
            <v:group style="position:absolute;left:5754;top:10626;width:103;height:185" coordorigin="5754,10626" coordsize="103,185">
              <v:shape style="position:absolute;left:5754;top:10626;width:103;height:185" coordorigin="5754,10626" coordsize="103,185" path="m5754,10811l5857,10811,5857,10626,5754,10626,5754,10811e" filled="t" fillcolor="#FFFFFF" stroked="f">
                <v:path arrowok="t"/>
                <v:fill/>
              </v:shape>
            </v:group>
            <v:group style="position:absolute;left:5173;top:10852;width:684;height:2" coordorigin="5173,10852" coordsize="684,2">
              <v:shape style="position:absolute;left:5173;top:10852;width:684;height:2" coordorigin="5173,10852" coordsize="684,0" path="m5173,10852l5857,10852e" filled="f" stroked="t" strokeweight="4.18pt" strokecolor="#FFFFFF">
                <v:path arrowok="t"/>
              </v:shape>
            </v:group>
            <v:group style="position:absolute;left:5281;top:10626;width:473;height:185" coordorigin="5281,10626" coordsize="473,185">
              <v:shape style="position:absolute;left:5281;top:10626;width:473;height:185" coordorigin="5281,10626" coordsize="473,185" path="m5281,10811l5754,10811,5754,10626,5281,10626,5281,10811e" filled="t" fillcolor="#FFFFFF" stroked="f">
                <v:path arrowok="t"/>
                <v:fill/>
              </v:shape>
            </v:group>
            <v:group style="position:absolute;left:5862;top:10614;width:588;height:2" coordorigin="5862,10614" coordsize="588,2">
              <v:shape style="position:absolute;left:5862;top:10614;width:588;height:2" coordorigin="5862,10614" coordsize="588,0" path="m5862,10614l6450,10614e" filled="f" stroked="t" strokeweight="2.5pt" strokecolor="#FFFFFF">
                <v:path arrowok="t"/>
              </v:shape>
            </v:group>
            <v:group style="position:absolute;left:5862;top:10638;width:108;height:209" coordorigin="5862,10638" coordsize="108,209">
              <v:shape style="position:absolute;left:5862;top:10638;width:108;height:209" coordorigin="5862,10638" coordsize="108,209" path="m5862,10847l5970,10847,5970,10638,5862,10638,5862,10847e" filled="t" fillcolor="#FFFFFF" stroked="f">
                <v:path arrowok="t"/>
                <v:fill/>
              </v:shape>
            </v:group>
            <v:group style="position:absolute;left:6347;top:10638;width:103;height:209" coordorigin="6347,10638" coordsize="103,209">
              <v:shape style="position:absolute;left:6347;top:10638;width:103;height:209" coordorigin="6347,10638" coordsize="103,209" path="m6347,10847l6450,10847,6450,10638,6347,10638,6347,10847e" filled="t" fillcolor="#FFFFFF" stroked="f">
                <v:path arrowok="t"/>
                <v:fill/>
              </v:shape>
            </v:group>
            <v:group style="position:absolute;left:5970;top:10638;width:377;height:209" coordorigin="5970,10638" coordsize="377,209">
              <v:shape style="position:absolute;left:5970;top:10638;width:377;height:209" coordorigin="5970,10638" coordsize="377,209" path="m5970,10847l6347,10847,6347,10638,5970,10638,5970,10847e" filled="t" fillcolor="#FFFFFF" stroked="f">
                <v:path arrowok="t"/>
                <v:fill/>
              </v:shape>
            </v:group>
            <v:group style="position:absolute;left:6455;top:10608;width:2002;height:2" coordorigin="6455,10608" coordsize="2002,2">
              <v:shape style="position:absolute;left:6455;top:10608;width:2002;height:2" coordorigin="6455,10608" coordsize="2002,0" path="m6455,10608l8457,10608e" filled="f" stroked="t" strokeweight="1.9pt" strokecolor="#FFFFFF">
                <v:path arrowok="t"/>
              </v:shape>
            </v:group>
            <v:group style="position:absolute;left:6455;top:10626;width:108;height:185" coordorigin="6455,10626" coordsize="108,185">
              <v:shape style="position:absolute;left:6455;top:10626;width:108;height:185" coordorigin="6455,10626" coordsize="108,185" path="m6455,10811l6563,10811,6563,10626,6455,10626,6455,10811e" filled="t" fillcolor="#FFFFFF" stroked="f">
                <v:path arrowok="t"/>
                <v:fill/>
              </v:shape>
            </v:group>
            <v:group style="position:absolute;left:7624;top:10626;width:103;height:185" coordorigin="7624,10626" coordsize="103,185">
              <v:shape style="position:absolute;left:7624;top:10626;width:103;height:185" coordorigin="7624,10626" coordsize="103,185" path="m7624,10811l7727,10811,7727,10626,7624,10626,7624,10811e" filled="t" fillcolor="#FFFFFF" stroked="f">
                <v:path arrowok="t"/>
                <v:fill/>
              </v:shape>
            </v:group>
            <v:group style="position:absolute;left:6455;top:10810;width:2002;height:38" coordorigin="6455,10810" coordsize="2002,38">
              <v:shape style="position:absolute;left:6455;top:10810;width:2002;height:38" coordorigin="6455,10810" coordsize="2002,38" path="m6455,10848l8457,10848,8457,10810,6455,10810,6455,10848xe" filled="t" fillcolor="#FFFFFF" stroked="f">
                <v:path arrowok="t"/>
                <v:fill/>
              </v:shape>
            </v:group>
            <v:group style="position:absolute;left:6563;top:10626;width:1061;height:185" coordorigin="6563,10626" coordsize="1061,185">
              <v:shape style="position:absolute;left:6563;top:10626;width:1061;height:185" coordorigin="6563,10626" coordsize="1061,185" path="m6563,10811l7624,10811,7624,10626,6563,10626,6563,10811e" filled="t" fillcolor="#FFFFFF" stroked="f">
                <v:path arrowok="t"/>
                <v:fill/>
              </v:shape>
            </v:group>
            <v:group style="position:absolute;left:7732;top:10626;width:108;height:185" coordorigin="7732,10626" coordsize="108,185">
              <v:shape style="position:absolute;left:7732;top:10626;width:108;height:185" coordorigin="7732,10626" coordsize="108,185" path="m7732,10811l7840,10811,7840,10626,7732,10626,7732,10811e" filled="t" fillcolor="#FFFFFF" stroked="f">
                <v:path arrowok="t"/>
                <v:fill/>
              </v:shape>
            </v:group>
            <v:group style="position:absolute;left:8353;top:10626;width:103;height:185" coordorigin="8353,10626" coordsize="103,185">
              <v:shape style="position:absolute;left:8353;top:10626;width:103;height:185" coordorigin="8353,10626" coordsize="103,185" path="m8353,10811l8457,10811,8457,10626,8353,10626,8353,10811e" filled="t" fillcolor="#FFFFFF" stroked="f">
                <v:path arrowok="t"/>
                <v:fill/>
              </v:shape>
            </v:group>
            <v:group style="position:absolute;left:7840;top:10626;width:514;height:185" coordorigin="7840,10626" coordsize="514,185">
              <v:shape style="position:absolute;left:7840;top:10626;width:514;height:185" coordorigin="7840,10626" coordsize="514,185" path="m7840,10811l8353,10811,8353,10626,7840,10626,7840,10811e" filled="t" fillcolor="#FFFFFF" stroked="f">
                <v:path arrowok="t"/>
                <v:fill/>
              </v:shape>
            </v:group>
            <v:group style="position:absolute;left:8461;top:10602;width:1976;height:2" coordorigin="8461,10602" coordsize="1976,2">
              <v:shape style="position:absolute;left:8461;top:10602;width:1976;height:2" coordorigin="8461,10602" coordsize="1976,0" path="m8461,10602l10437,10602e" filled="f" stroked="t" strokeweight="1.3pt" strokecolor="#FFFFFF">
                <v:path arrowok="t"/>
              </v:shape>
            </v:group>
            <v:group style="position:absolute;left:8461;top:10614;width:108;height:209" coordorigin="8461,10614" coordsize="108,209">
              <v:shape style="position:absolute;left:8461;top:10614;width:108;height:209" coordorigin="8461,10614" coordsize="108,209" path="m8461,10823l8569,10823,8569,10614,8461,10614,8461,10823e" filled="t" fillcolor="#FFFFFF" stroked="f">
                <v:path arrowok="t"/>
                <v:fill/>
              </v:shape>
            </v:group>
            <v:group style="position:absolute;left:9079;top:10614;width:103;height:209" coordorigin="9079,10614" coordsize="103,209">
              <v:shape style="position:absolute;left:9079;top:10614;width:103;height:209" coordorigin="9079,10614" coordsize="103,209" path="m9079,10823l9182,10823,9182,10614,9079,10614,9079,10823e" filled="t" fillcolor="#FFFFFF" stroked="f">
                <v:path arrowok="t"/>
                <v:fill/>
              </v:shape>
            </v:group>
            <v:group style="position:absolute;left:8461;top:10822;width:1976;height:26" coordorigin="8461,10822" coordsize="1976,26">
              <v:shape style="position:absolute;left:8461;top:10822;width:1976;height:26" coordorigin="8461,10822" coordsize="1976,26" path="m8461,10848l10437,10848,10437,10822,8461,10822,8461,10848xe" filled="t" fillcolor="#FFFFFF" stroked="f">
                <v:path arrowok="t"/>
                <v:fill/>
              </v:shape>
            </v:group>
            <v:group style="position:absolute;left:8569;top:10614;width:509;height:209" coordorigin="8569,10614" coordsize="509,209">
              <v:shape style="position:absolute;left:8569;top:10614;width:509;height:209" coordorigin="8569,10614" coordsize="509,209" path="m8569,10823l9079,10823,9079,10614,8569,10614,8569,10823e" filled="t" fillcolor="#FFFFFF" stroked="f">
                <v:path arrowok="t"/>
                <v:fill/>
              </v:shape>
            </v:group>
            <v:group style="position:absolute;left:9187;top:10614;width:108;height:209" coordorigin="9187,10614" coordsize="108,209">
              <v:shape style="position:absolute;left:9187;top:10614;width:108;height:209" coordorigin="9187,10614" coordsize="108,209" path="m9187,10823l9295,10823,9295,10614,9187,10614,9187,10823e" filled="t" fillcolor="#FFFFFF" stroked="f">
                <v:path arrowok="t"/>
                <v:fill/>
              </v:shape>
            </v:group>
            <v:group style="position:absolute;left:9686;top:10614;width:103;height:209" coordorigin="9686,10614" coordsize="103,209">
              <v:shape style="position:absolute;left:9686;top:10614;width:103;height:209" coordorigin="9686,10614" coordsize="103,209" path="m9686,10823l9789,10823,9789,10614,9686,10614,9686,10823e" filled="t" fillcolor="#FFFFFF" stroked="f">
                <v:path arrowok="t"/>
                <v:fill/>
              </v:shape>
            </v:group>
            <v:group style="position:absolute;left:9295;top:10614;width:391;height:209" coordorigin="9295,10614" coordsize="391,209">
              <v:shape style="position:absolute;left:9295;top:10614;width:391;height:209" coordorigin="9295,10614" coordsize="391,209" path="m9295,10823l9686,10823,9686,10614,9295,10614,9295,10823e" filled="t" fillcolor="#FFFFFF" stroked="f">
                <v:path arrowok="t"/>
                <v:fill/>
              </v:shape>
            </v:group>
            <v:group style="position:absolute;left:9794;top:10614;width:108;height:209" coordorigin="9794,10614" coordsize="108,209">
              <v:shape style="position:absolute;left:9794;top:10614;width:108;height:209" coordorigin="9794,10614" coordsize="108,209" path="m9794,10823l9902,10823,9902,10614,9794,10614,9794,10823e" filled="t" fillcolor="#FFFFFF" stroked="f">
                <v:path arrowok="t"/>
                <v:fill/>
              </v:shape>
            </v:group>
            <v:group style="position:absolute;left:10334;top:10614;width:103;height:209" coordorigin="10334,10614" coordsize="103,209">
              <v:shape style="position:absolute;left:10334;top:10614;width:103;height:209" coordorigin="10334,10614" coordsize="103,209" path="m10334,10823l10437,10823,10437,10614,10334,10614,10334,10823e" filled="t" fillcolor="#FFFFFF" stroked="f">
                <v:path arrowok="t"/>
                <v:fill/>
              </v:shape>
            </v:group>
            <v:group style="position:absolute;left:9902;top:10614;width:432;height:209" coordorigin="9902,10614" coordsize="432,209">
              <v:shape style="position:absolute;left:9902;top:10614;width:432;height:209" coordorigin="9902,10614" coordsize="432,209" path="m9902,10823l10334,10823,10334,10614,9902,10614,9902,10823e" filled="t" fillcolor="#FFFFFF" stroked="f">
                <v:path arrowok="t"/>
                <v:fill/>
              </v:shape>
            </v:group>
            <v:group style="position:absolute;left:10442;top:10608;width:713;height:2" coordorigin="10442,10608" coordsize="713,2">
              <v:shape style="position:absolute;left:10442;top:10608;width:713;height:2" coordorigin="10442,10608" coordsize="713,0" path="m10442,10608l11155,10608e" filled="f" stroked="t" strokeweight="1.9pt" strokecolor="#FFFFFF">
                <v:path arrowok="t"/>
              </v:shape>
            </v:group>
            <v:group style="position:absolute;left:10442;top:10626;width:108;height:185" coordorigin="10442,10626" coordsize="108,185">
              <v:shape style="position:absolute;left:10442;top:10626;width:108;height:185" coordorigin="10442,10626" coordsize="108,185" path="m10442,10811l10550,10811,10550,10626,10442,10626,10442,10811e" filled="t" fillcolor="#FFFFFF" stroked="f">
                <v:path arrowok="t"/>
                <v:fill/>
              </v:shape>
            </v:group>
            <v:group style="position:absolute;left:11054;top:10626;width:101;height:185" coordorigin="11054,10626" coordsize="101,185">
              <v:shape style="position:absolute;left:11054;top:10626;width:101;height:185" coordorigin="11054,10626" coordsize="101,185" path="m11054,10811l11155,10811,11155,10626,11054,10626,11054,10811e" filled="t" fillcolor="#FFFFFF" stroked="f">
                <v:path arrowok="t"/>
                <v:fill/>
              </v:shape>
            </v:group>
            <v:group style="position:absolute;left:10442;top:10852;width:713;height:2" coordorigin="10442,10852" coordsize="713,2">
              <v:shape style="position:absolute;left:10442;top:10852;width:713;height:2" coordorigin="10442,10852" coordsize="713,0" path="m10442,10852l11155,10852e" filled="f" stroked="t" strokeweight="4.18pt" strokecolor="#FFFFFF">
                <v:path arrowok="t"/>
              </v:shape>
            </v:group>
            <v:group style="position:absolute;left:10550;top:10626;width:504;height:185" coordorigin="10550,10626" coordsize="504,185">
              <v:shape style="position:absolute;left:10550;top:10626;width:504;height:185" coordorigin="10550,10626" coordsize="504,185" path="m10550,10811l11054,10811,11054,10626,10550,10626,10550,10811e" filled="t" fillcolor="#FFFFFF" stroked="f">
                <v:path arrowok="t"/>
                <v:fill/>
              </v:shape>
            </v:group>
            <v:group style="position:absolute;left:715;top:10585;width:10452;height:2" coordorigin="715,10585" coordsize="10452,2">
              <v:shape style="position:absolute;left:715;top:10585;width:10452;height:2" coordorigin="715,10585" coordsize="10452,0" path="m715,10585l11167,10585e" filled="f" stroked="t" strokeweight=".58004pt" strokecolor="#000000">
                <v:path arrowok="t"/>
              </v:shape>
            </v:group>
            <v:group style="position:absolute;left:725;top:10881;width:1532;height:2" coordorigin="725,10881" coordsize="1532,2">
              <v:shape style="position:absolute;left:725;top:10881;width:1532;height:2" coordorigin="725,10881" coordsize="1532,0" path="m725,10881l2256,10881e" filled="f" stroked="t" strokeweight="2.5pt" strokecolor="#FFFFFF">
                <v:path arrowok="t"/>
              </v:shape>
            </v:group>
            <v:group style="position:absolute;left:725;top:10905;width:103;height:206" coordorigin="725,10905" coordsize="103,206">
              <v:shape style="position:absolute;left:725;top:10905;width:103;height:206" coordorigin="725,10905" coordsize="103,206" path="m725,11111l828,11111,828,10905,725,10905,725,11111e" filled="t" fillcolor="#FFFFFF" stroked="f">
                <v:path arrowok="t"/>
                <v:fill/>
              </v:shape>
            </v:group>
            <v:group style="position:absolute;left:2153;top:10905;width:103;height:206" coordorigin="2153,10905" coordsize="103,206">
              <v:shape style="position:absolute;left:2153;top:10905;width:103;height:206" coordorigin="2153,10905" coordsize="103,206" path="m2153,11111l2256,11111,2256,10905,2153,10905,2153,11111e" filled="t" fillcolor="#FFFFFF" stroked="f">
                <v:path arrowok="t"/>
                <v:fill/>
              </v:shape>
            </v:group>
            <v:group style="position:absolute;left:828;top:10905;width:1325;height:206" coordorigin="828,10905" coordsize="1325,206">
              <v:shape style="position:absolute;left:828;top:10905;width:1325;height:206" coordorigin="828,10905" coordsize="1325,206" path="m828,11111l2153,11111,2153,10905,828,10905,828,11111e" filled="t" fillcolor="#FFFFFF" stroked="f">
                <v:path arrowok="t"/>
                <v:fill/>
              </v:shape>
            </v:group>
            <v:group style="position:absolute;left:2261;top:10893;width:108;height:182" coordorigin="2261,10893" coordsize="108,182">
              <v:shape style="position:absolute;left:2261;top:10893;width:108;height:182" coordorigin="2261,10893" coordsize="108,182" path="m2261,11075l2369,11075,2369,10893,2261,10893,2261,11075e" filled="t" fillcolor="#FFFFFF" stroked="f">
                <v:path arrowok="t"/>
                <v:fill/>
              </v:shape>
            </v:group>
            <v:group style="position:absolute;left:2844;top:10893;width:103;height:182" coordorigin="2844,10893" coordsize="103,182">
              <v:shape style="position:absolute;left:2844;top:10893;width:103;height:182" coordorigin="2844,10893" coordsize="103,182" path="m2844,11075l2948,11075,2948,10893,2844,10893,2844,11075e" filled="t" fillcolor="#FFFFFF" stroked="f">
                <v:path arrowok="t"/>
                <v:fill/>
              </v:shape>
            </v:group>
            <v:group style="position:absolute;left:2261;top:11093;width:686;height:2" coordorigin="2261,11093" coordsize="686,2">
              <v:shape style="position:absolute;left:2261;top:11093;width:686;height:2" coordorigin="2261,11093" coordsize="686,0" path="m2261,11093l2948,11093e" filled="f" stroked="t" strokeweight="1.9pt" strokecolor="#FFFFFF">
                <v:path arrowok="t"/>
              </v:shape>
            </v:group>
            <v:group style="position:absolute;left:2369;top:10893;width:475;height:182" coordorigin="2369,10893" coordsize="475,182">
              <v:shape style="position:absolute;left:2369;top:10893;width:475;height:182" coordorigin="2369,10893" coordsize="475,182" path="m2369,11075l2844,11075,2844,10893,2369,10893,2369,11075e" filled="t" fillcolor="#FFFFFF" stroked="f">
                <v:path arrowok="t"/>
                <v:fill/>
              </v:shape>
            </v:group>
            <v:group style="position:absolute;left:2952;top:10881;width:108;height:206" coordorigin="2952,10881" coordsize="108,206">
              <v:shape style="position:absolute;left:2952;top:10881;width:108;height:206" coordorigin="2952,10881" coordsize="108,206" path="m2952,11087l3060,11087,3060,10881,2952,10881,2952,11087e" filled="t" fillcolor="#FFFFFF" stroked="f">
                <v:path arrowok="t"/>
                <v:fill/>
              </v:shape>
            </v:group>
            <v:group style="position:absolute;left:3528;top:10881;width:103;height:206" coordorigin="3528,10881" coordsize="103,206">
              <v:shape style="position:absolute;left:3528;top:10881;width:103;height:206" coordorigin="3528,10881" coordsize="103,206" path="m3528,11087l3632,11087,3632,10881,3528,10881,3528,11087e" filled="t" fillcolor="#FFFFFF" stroked="f">
                <v:path arrowok="t"/>
                <v:fill/>
              </v:shape>
            </v:group>
            <v:group style="position:absolute;left:3060;top:10881;width:468;height:206" coordorigin="3060,10881" coordsize="468,206">
              <v:shape style="position:absolute;left:3060;top:10881;width:468;height:206" coordorigin="3060,10881" coordsize="468,206" path="m3060,11087l3528,11087,3528,10881,3060,10881,3060,11087e" filled="t" fillcolor="#FFFFFF" stroked="f">
                <v:path arrowok="t"/>
                <v:fill/>
              </v:shape>
            </v:group>
            <v:group style="position:absolute;left:3636;top:10893;width:108;height:182" coordorigin="3636,10893" coordsize="108,182">
              <v:shape style="position:absolute;left:3636;top:10893;width:108;height:182" coordorigin="3636,10893" coordsize="108,182" path="m3636,11075l3744,11075,3744,10893,3636,10893,3636,11075e" filled="t" fillcolor="#FFFFFF" stroked="f">
                <v:path arrowok="t"/>
                <v:fill/>
              </v:shape>
            </v:group>
            <v:group style="position:absolute;left:4393;top:10893;width:103;height:182" coordorigin="4393,10893" coordsize="103,182">
              <v:shape style="position:absolute;left:4393;top:10893;width:103;height:182" coordorigin="4393,10893" coordsize="103,182" path="m4393,11075l4496,11075,4496,10893,4393,10893,4393,11075e" filled="t" fillcolor="#FFFFFF" stroked="f">
                <v:path arrowok="t"/>
                <v:fill/>
              </v:shape>
            </v:group>
            <v:group style="position:absolute;left:3636;top:11093;width:860;height:2" coordorigin="3636,11093" coordsize="860,2">
              <v:shape style="position:absolute;left:3636;top:11093;width:860;height:2" coordorigin="3636,11093" coordsize="860,0" path="m3636,11093l4496,11093e" filled="f" stroked="t" strokeweight="1.9pt" strokecolor="#FFFFFF">
                <v:path arrowok="t"/>
              </v:shape>
            </v:group>
            <v:group style="position:absolute;left:3744;top:10893;width:648;height:182" coordorigin="3744,10893" coordsize="648,182">
              <v:shape style="position:absolute;left:3744;top:10893;width:648;height:182" coordorigin="3744,10893" coordsize="648,182" path="m3744,11075l4393,11075,4393,10893,3744,10893,3744,11075e" filled="t" fillcolor="#FFFFFF" stroked="f">
                <v:path arrowok="t"/>
                <v:fill/>
              </v:shape>
            </v:group>
            <v:group style="position:absolute;left:4501;top:10881;width:667;height:2" coordorigin="4501,10881" coordsize="667,2">
              <v:shape style="position:absolute;left:4501;top:10881;width:667;height:2" coordorigin="4501,10881" coordsize="667,0" path="m4501,10881l5168,10881e" filled="f" stroked="t" strokeweight="2.5pt" strokecolor="#FFFFFF">
                <v:path arrowok="t"/>
              </v:shape>
            </v:group>
            <v:group style="position:absolute;left:4501;top:10905;width:108;height:206" coordorigin="4501,10905" coordsize="108,206">
              <v:shape style="position:absolute;left:4501;top:10905;width:108;height:206" coordorigin="4501,10905" coordsize="108,206" path="m4501,11111l4609,11111,4609,10905,4501,10905,4501,11111e" filled="t" fillcolor="#FFFFFF" stroked="f">
                <v:path arrowok="t"/>
                <v:fill/>
              </v:shape>
            </v:group>
            <v:group style="position:absolute;left:5065;top:10905;width:103;height:206" coordorigin="5065,10905" coordsize="103,206">
              <v:shape style="position:absolute;left:5065;top:10905;width:103;height:206" coordorigin="5065,10905" coordsize="103,206" path="m5065,11111l5168,11111,5168,10905,5065,10905,5065,11111e" filled="t" fillcolor="#FFFFFF" stroked="f">
                <v:path arrowok="t"/>
                <v:fill/>
              </v:shape>
            </v:group>
            <v:group style="position:absolute;left:4609;top:10905;width:456;height:206" coordorigin="4609,10905" coordsize="456,206">
              <v:shape style="position:absolute;left:4609;top:10905;width:456;height:206" coordorigin="4609,10905" coordsize="456,206" path="m4609,11111l5065,11111,5065,10905,4609,10905,4609,11111e" filled="t" fillcolor="#FFFFFF" stroked="f">
                <v:path arrowok="t"/>
                <v:fill/>
              </v:shape>
            </v:group>
            <v:group style="position:absolute;left:5173;top:10893;width:108;height:182" coordorigin="5173,10893" coordsize="108,182">
              <v:shape style="position:absolute;left:5173;top:10893;width:108;height:182" coordorigin="5173,10893" coordsize="108,182" path="m5173,11075l5281,11075,5281,10893,5173,10893,5173,11075e" filled="t" fillcolor="#FFFFFF" stroked="f">
                <v:path arrowok="t"/>
                <v:fill/>
              </v:shape>
            </v:group>
            <v:group style="position:absolute;left:5754;top:10893;width:103;height:182" coordorigin="5754,10893" coordsize="103,182">
              <v:shape style="position:absolute;left:5754;top:10893;width:103;height:182" coordorigin="5754,10893" coordsize="103,182" path="m5754,11075l5857,11075,5857,10893,5754,10893,5754,11075e" filled="t" fillcolor="#FFFFFF" stroked="f">
                <v:path arrowok="t"/>
                <v:fill/>
              </v:shape>
            </v:group>
            <v:group style="position:absolute;left:5173;top:11093;width:684;height:2" coordorigin="5173,11093" coordsize="684,2">
              <v:shape style="position:absolute;left:5173;top:11093;width:684;height:2" coordorigin="5173,11093" coordsize="684,0" path="m5173,11093l5857,11093e" filled="f" stroked="t" strokeweight="1.9pt" strokecolor="#FFFFFF">
                <v:path arrowok="t"/>
              </v:shape>
            </v:group>
            <v:group style="position:absolute;left:5281;top:10893;width:473;height:182" coordorigin="5281,10893" coordsize="473,182">
              <v:shape style="position:absolute;left:5281;top:10893;width:473;height:182" coordorigin="5281,10893" coordsize="473,182" path="m5281,11075l5754,11075,5754,10893,5281,10893,5281,11075e" filled="t" fillcolor="#FFFFFF" stroked="f">
                <v:path arrowok="t"/>
                <v:fill/>
              </v:shape>
            </v:group>
            <v:group style="position:absolute;left:5862;top:10881;width:588;height:2" coordorigin="5862,10881" coordsize="588,2">
              <v:shape style="position:absolute;left:5862;top:10881;width:588;height:2" coordorigin="5862,10881" coordsize="588,0" path="m5862,10881l6450,10881e" filled="f" stroked="t" strokeweight="2.5pt" strokecolor="#FFFFFF">
                <v:path arrowok="t"/>
              </v:shape>
            </v:group>
            <v:group style="position:absolute;left:5862;top:10905;width:108;height:206" coordorigin="5862,10905" coordsize="108,206">
              <v:shape style="position:absolute;left:5862;top:10905;width:108;height:206" coordorigin="5862,10905" coordsize="108,206" path="m5862,11111l5970,11111,5970,10905,5862,10905,5862,11111e" filled="t" fillcolor="#FFFFFF" stroked="f">
                <v:path arrowok="t"/>
                <v:fill/>
              </v:shape>
            </v:group>
            <v:group style="position:absolute;left:6347;top:10905;width:103;height:206" coordorigin="6347,10905" coordsize="103,206">
              <v:shape style="position:absolute;left:6347;top:10905;width:103;height:206" coordorigin="6347,10905" coordsize="103,206" path="m6347,11111l6450,11111,6450,10905,6347,10905,6347,11111e" filled="t" fillcolor="#FFFFFF" stroked="f">
                <v:path arrowok="t"/>
                <v:fill/>
              </v:shape>
            </v:group>
            <v:group style="position:absolute;left:5970;top:10905;width:377;height:206" coordorigin="5970,10905" coordsize="377,206">
              <v:shape style="position:absolute;left:5970;top:10905;width:377;height:206" coordorigin="5970,10905" coordsize="377,206" path="m5970,11111l6347,11111,6347,10905,5970,10905,5970,11111e" filled="t" fillcolor="#FFFFFF" stroked="f">
                <v:path arrowok="t"/>
                <v:fill/>
              </v:shape>
            </v:group>
            <v:group style="position:absolute;left:6455;top:10856;width:2002;height:38" coordorigin="6455,10856" coordsize="2002,38">
              <v:shape style="position:absolute;left:6455;top:10856;width:2002;height:38" coordorigin="6455,10856" coordsize="2002,38" path="m6455,10894l8457,10894,8457,10856,6455,10856,6455,10894xe" filled="t" fillcolor="#FFFFFF" stroked="f">
                <v:path arrowok="t"/>
                <v:fill/>
              </v:shape>
            </v:group>
            <v:group style="position:absolute;left:6455;top:10893;width:108;height:182" coordorigin="6455,10893" coordsize="108,182">
              <v:shape style="position:absolute;left:6455;top:10893;width:108;height:182" coordorigin="6455,10893" coordsize="108,182" path="m6455,11075l6563,11075,6563,10893,6455,10893,6455,11075e" filled="t" fillcolor="#FFFFFF" stroked="f">
                <v:path arrowok="t"/>
                <v:fill/>
              </v:shape>
            </v:group>
            <v:group style="position:absolute;left:7624;top:10893;width:103;height:182" coordorigin="7624,10893" coordsize="103,182">
              <v:shape style="position:absolute;left:7624;top:10893;width:103;height:182" coordorigin="7624,10893" coordsize="103,182" path="m7624,11075l7727,11075,7727,10893,7624,10893,7624,11075e" filled="t" fillcolor="#FFFFFF" stroked="f">
                <v:path arrowok="t"/>
                <v:fill/>
              </v:shape>
            </v:group>
            <v:group style="position:absolute;left:6455;top:11093;width:2002;height:2" coordorigin="6455,11093" coordsize="2002,2">
              <v:shape style="position:absolute;left:6455;top:11093;width:2002;height:2" coordorigin="6455,11093" coordsize="2002,0" path="m6455,11093l8457,11093e" filled="f" stroked="t" strokeweight="1.9pt" strokecolor="#FFFFFF">
                <v:path arrowok="t"/>
              </v:shape>
            </v:group>
            <v:group style="position:absolute;left:6563;top:10893;width:1061;height:182" coordorigin="6563,10893" coordsize="1061,182">
              <v:shape style="position:absolute;left:6563;top:10893;width:1061;height:182" coordorigin="6563,10893" coordsize="1061,182" path="m6563,11075l7624,11075,7624,10893,6563,10893,6563,11075e" filled="t" fillcolor="#FFFFFF" stroked="f">
                <v:path arrowok="t"/>
                <v:fill/>
              </v:shape>
            </v:group>
            <v:group style="position:absolute;left:7732;top:10893;width:108;height:182" coordorigin="7732,10893" coordsize="108,182">
              <v:shape style="position:absolute;left:7732;top:10893;width:108;height:182" coordorigin="7732,10893" coordsize="108,182" path="m7732,11075l7840,11075,7840,10893,7732,10893,7732,11075e" filled="t" fillcolor="#FFFFFF" stroked="f">
                <v:path arrowok="t"/>
                <v:fill/>
              </v:shape>
            </v:group>
            <v:group style="position:absolute;left:8353;top:10893;width:103;height:182" coordorigin="8353,10893" coordsize="103,182">
              <v:shape style="position:absolute;left:8353;top:10893;width:103;height:182" coordorigin="8353,10893" coordsize="103,182" path="m8353,11075l8457,11075,8457,10893,8353,10893,8353,11075e" filled="t" fillcolor="#FFFFFF" stroked="f">
                <v:path arrowok="t"/>
                <v:fill/>
              </v:shape>
            </v:group>
            <v:group style="position:absolute;left:7840;top:10893;width:514;height:182" coordorigin="7840,10893" coordsize="514,182">
              <v:shape style="position:absolute;left:7840;top:10893;width:514;height:182" coordorigin="7840,10893" coordsize="514,182" path="m7840,11075l8353,11075,8353,10893,7840,10893,7840,11075e" filled="t" fillcolor="#FFFFFF" stroked="f">
                <v:path arrowok="t"/>
                <v:fill/>
              </v:shape>
            </v:group>
            <v:group style="position:absolute;left:8461;top:10856;width:1976;height:26" coordorigin="8461,10856" coordsize="1976,26">
              <v:shape style="position:absolute;left:8461;top:10856;width:1976;height:26" coordorigin="8461,10856" coordsize="1976,26" path="m8461,10882l10437,10882,10437,10856,8461,10856,8461,10882xe" filled="t" fillcolor="#FFFFFF" stroked="f">
                <v:path arrowok="t"/>
                <v:fill/>
              </v:shape>
            </v:group>
            <v:group style="position:absolute;left:8461;top:10881;width:108;height:206" coordorigin="8461,10881" coordsize="108,206">
              <v:shape style="position:absolute;left:8461;top:10881;width:108;height:206" coordorigin="8461,10881" coordsize="108,206" path="m8461,11087l8569,11087,8569,10881,8461,10881,8461,11087e" filled="t" fillcolor="#FFFFFF" stroked="f">
                <v:path arrowok="t"/>
                <v:fill/>
              </v:shape>
            </v:group>
            <v:group style="position:absolute;left:9079;top:10881;width:103;height:206" coordorigin="9079,10881" coordsize="103,206">
              <v:shape style="position:absolute;left:9079;top:10881;width:103;height:206" coordorigin="9079,10881" coordsize="103,206" path="m9079,11087l9182,11087,9182,10881,9079,10881,9079,11087e" filled="t" fillcolor="#FFFFFF" stroked="f">
                <v:path arrowok="t"/>
                <v:fill/>
              </v:shape>
            </v:group>
            <v:group style="position:absolute;left:8569;top:10881;width:509;height:206" coordorigin="8569,10881" coordsize="509,206">
              <v:shape style="position:absolute;left:8569;top:10881;width:509;height:206" coordorigin="8569,10881" coordsize="509,206" path="m8569,11087l9079,11087,9079,10881,8569,10881,8569,11087e" filled="t" fillcolor="#FFFFFF" stroked="f">
                <v:path arrowok="t"/>
                <v:fill/>
              </v:shape>
            </v:group>
            <v:group style="position:absolute;left:9187;top:10881;width:108;height:206" coordorigin="9187,10881" coordsize="108,206">
              <v:shape style="position:absolute;left:9187;top:10881;width:108;height:206" coordorigin="9187,10881" coordsize="108,206" path="m9187,11087l9295,11087,9295,10881,9187,10881,9187,11087e" filled="t" fillcolor="#FFFFFF" stroked="f">
                <v:path arrowok="t"/>
                <v:fill/>
              </v:shape>
            </v:group>
            <v:group style="position:absolute;left:9686;top:10881;width:103;height:206" coordorigin="9686,10881" coordsize="103,206">
              <v:shape style="position:absolute;left:9686;top:10881;width:103;height:206" coordorigin="9686,10881" coordsize="103,206" path="m9686,11087l9789,11087,9789,10881,9686,10881,9686,11087e" filled="t" fillcolor="#FFFFFF" stroked="f">
                <v:path arrowok="t"/>
                <v:fill/>
              </v:shape>
            </v:group>
            <v:group style="position:absolute;left:9295;top:10881;width:391;height:206" coordorigin="9295,10881" coordsize="391,206">
              <v:shape style="position:absolute;left:9295;top:10881;width:391;height:206" coordorigin="9295,10881" coordsize="391,206" path="m9295,11087l9686,11087,9686,10881,9295,10881,9295,11087e" filled="t" fillcolor="#FFFFFF" stroked="f">
                <v:path arrowok="t"/>
                <v:fill/>
              </v:shape>
            </v:group>
            <v:group style="position:absolute;left:9794;top:10881;width:108;height:206" coordorigin="9794,10881" coordsize="108,206">
              <v:shape style="position:absolute;left:9794;top:10881;width:108;height:206" coordorigin="9794,10881" coordsize="108,206" path="m9794,11087l9902,11087,9902,10881,9794,10881,9794,11087e" filled="t" fillcolor="#FFFFFF" stroked="f">
                <v:path arrowok="t"/>
                <v:fill/>
              </v:shape>
            </v:group>
            <v:group style="position:absolute;left:10334;top:10881;width:103;height:206" coordorigin="10334,10881" coordsize="103,206">
              <v:shape style="position:absolute;left:10334;top:10881;width:103;height:206" coordorigin="10334,10881" coordsize="103,206" path="m10334,11087l10437,11087,10437,10881,10334,10881,10334,11087e" filled="t" fillcolor="#FFFFFF" stroked="f">
                <v:path arrowok="t"/>
                <v:fill/>
              </v:shape>
            </v:group>
            <v:group style="position:absolute;left:9902;top:10881;width:432;height:206" coordorigin="9902,10881" coordsize="432,206">
              <v:shape style="position:absolute;left:9902;top:10881;width:432;height:206" coordorigin="9902,10881" coordsize="432,206" path="m9902,11087l10334,11087,10334,10881,9902,10881,9902,11087e" filled="t" fillcolor="#FFFFFF" stroked="f">
                <v:path arrowok="t"/>
                <v:fill/>
              </v:shape>
            </v:group>
            <v:group style="position:absolute;left:10442;top:10893;width:108;height:182" coordorigin="10442,10893" coordsize="108,182">
              <v:shape style="position:absolute;left:10442;top:10893;width:108;height:182" coordorigin="10442,10893" coordsize="108,182" path="m10442,11075l10550,11075,10550,10893,10442,10893,10442,11075e" filled="t" fillcolor="#FFFFFF" stroked="f">
                <v:path arrowok="t"/>
                <v:fill/>
              </v:shape>
            </v:group>
            <v:group style="position:absolute;left:11054;top:10893;width:101;height:182" coordorigin="11054,10893" coordsize="101,182">
              <v:shape style="position:absolute;left:11054;top:10893;width:101;height:182" coordorigin="11054,10893" coordsize="101,182" path="m11054,11075l11155,11075,11155,10893,11054,10893,11054,11075e" filled="t" fillcolor="#FFFFFF" stroked="f">
                <v:path arrowok="t"/>
                <v:fill/>
              </v:shape>
            </v:group>
            <v:group style="position:absolute;left:10442;top:11093;width:713;height:2" coordorigin="10442,11093" coordsize="713,2">
              <v:shape style="position:absolute;left:10442;top:11093;width:713;height:2" coordorigin="10442,11093" coordsize="713,0" path="m10442,11093l11155,11093e" filled="f" stroked="t" strokeweight="1.9pt" strokecolor="#FFFFFF">
                <v:path arrowok="t"/>
              </v:shape>
            </v:group>
            <v:group style="position:absolute;left:10550;top:10893;width:504;height:182" coordorigin="10550,10893" coordsize="504,182">
              <v:shape style="position:absolute;left:10550;top:10893;width:504;height:182" coordorigin="10550,10893" coordsize="504,182" path="m10550,11075l11054,11075,11054,10893,10550,10893,10550,11075e" filled="t" fillcolor="#FFFFFF" stroked="f">
                <v:path arrowok="t"/>
                <v:fill/>
              </v:shape>
            </v:group>
            <v:group style="position:absolute;left:715;top:10852;width:10452;height:2" coordorigin="715,10852" coordsize="10452,2">
              <v:shape style="position:absolute;left:715;top:10852;width:10452;height:2" coordorigin="715,10852" coordsize="10452,0" path="m715,10852l11167,10852e" filled="f" stroked="t" strokeweight=".58004pt" strokecolor="#000000">
                <v:path arrowok="t"/>
              </v:shape>
            </v:group>
            <v:group style="position:absolute;left:725;top:11129;width:10430;height:2" coordorigin="725,11129" coordsize="10430,2">
              <v:shape style="position:absolute;left:725;top:11129;width:10430;height:2" coordorigin="725,11129" coordsize="10430,0" path="m725,11129l11155,11129e" filled="f" stroked="t" strokeweight="1.43pt" strokecolor="#FFFFFF">
                <v:path arrowok="t"/>
              </v:shape>
            </v:group>
            <v:group style="position:absolute;left:725;top:11137;width:103;height:209" coordorigin="725,11137" coordsize="103,209">
              <v:shape style="position:absolute;left:725;top:11137;width:103;height:209" coordorigin="725,11137" coordsize="103,209" path="m725,11346l828,11346,828,11137,725,11137,725,11346e" filled="t" fillcolor="#FFFFFF" stroked="f">
                <v:path arrowok="t"/>
                <v:fill/>
              </v:shape>
            </v:group>
            <v:group style="position:absolute;left:2153;top:11137;width:103;height:209" coordorigin="2153,11137" coordsize="103,209">
              <v:shape style="position:absolute;left:2153;top:11137;width:103;height:209" coordorigin="2153,11137" coordsize="103,209" path="m2153,11346l2256,11346,2256,11137,2153,11137,2153,11346e" filled="t" fillcolor="#FFFFFF" stroked="f">
                <v:path arrowok="t"/>
                <v:fill/>
              </v:shape>
            </v:group>
            <v:group style="position:absolute;left:828;top:11137;width:1325;height:209" coordorigin="828,11137" coordsize="1325,209">
              <v:shape style="position:absolute;left:828;top:11137;width:1325;height:209" coordorigin="828,11137" coordsize="1325,209" path="m828,11346l2153,11346,2153,11137,828,11137,828,11346e" filled="t" fillcolor="#FFFFFF" stroked="f">
                <v:path arrowok="t"/>
                <v:fill/>
              </v:shape>
            </v:group>
            <v:group style="position:absolute;left:2261;top:11142;width:108;height:182" coordorigin="2261,11142" coordsize="108,182">
              <v:shape style="position:absolute;left:2261;top:11142;width:108;height:182" coordorigin="2261,11142" coordsize="108,182" path="m2261,11325l2369,11325,2369,11142,2261,11142,2261,11325e" filled="t" fillcolor="#FFFFFF" stroked="f">
                <v:path arrowok="t"/>
                <v:fill/>
              </v:shape>
            </v:group>
            <v:group style="position:absolute;left:2844;top:11142;width:103;height:182" coordorigin="2844,11142" coordsize="103,182">
              <v:shape style="position:absolute;left:2844;top:11142;width:103;height:182" coordorigin="2844,11142" coordsize="103,182" path="m2844,11325l2948,11325,2948,11142,2844,11142,2844,11325e" filled="t" fillcolor="#FFFFFF" stroked="f">
                <v:path arrowok="t"/>
                <v:fill/>
              </v:shape>
            </v:group>
            <v:group style="position:absolute;left:2369;top:11142;width:475;height:182" coordorigin="2369,11142" coordsize="475,182">
              <v:shape style="position:absolute;left:2369;top:11142;width:475;height:182" coordorigin="2369,11142" coordsize="475,182" path="m2369,11325l2844,11325,2844,11142,2369,11142,2369,11325e" filled="t" fillcolor="#FFFFFF" stroked="f">
                <v:path arrowok="t"/>
                <v:fill/>
              </v:shape>
            </v:group>
            <v:group style="position:absolute;left:2952;top:11125;width:679;height:2" coordorigin="2952,11125" coordsize="679,2">
              <v:shape style="position:absolute;left:2952;top:11125;width:679;height:2" coordorigin="2952,11125" coordsize="679,0" path="m2952,11125l3632,11125e" filled="f" stroked="t" strokeweight=".58004pt" strokecolor="#FFFFFF">
                <v:path arrowok="t"/>
              </v:shape>
            </v:group>
            <v:group style="position:absolute;left:2952;top:11130;width:108;height:206" coordorigin="2952,11130" coordsize="108,206">
              <v:shape style="position:absolute;left:2952;top:11130;width:108;height:206" coordorigin="2952,11130" coordsize="108,206" path="m2952,11337l3060,11337,3060,11130,2952,11130,2952,11337e" filled="t" fillcolor="#FFFFFF" stroked="f">
                <v:path arrowok="t"/>
                <v:fill/>
              </v:shape>
            </v:group>
            <v:group style="position:absolute;left:3528;top:11130;width:103;height:206" coordorigin="3528,11130" coordsize="103,206">
              <v:shape style="position:absolute;left:3528;top:11130;width:103;height:206" coordorigin="3528,11130" coordsize="103,206" path="m3528,11337l3632,11337,3632,11130,3528,11130,3528,11337e" filled="t" fillcolor="#FFFFFF" stroked="f">
                <v:path arrowok="t"/>
                <v:fill/>
              </v:shape>
            </v:group>
            <v:group style="position:absolute;left:2952;top:11341;width:679;height:2" coordorigin="2952,11341" coordsize="679,2">
              <v:shape style="position:absolute;left:2952;top:11341;width:679;height:2" coordorigin="2952,11341" coordsize="679,0" path="m2952,11341l3632,11341e" filled="f" stroked="t" strokeweight=".579980pt" strokecolor="#FFFFFF">
                <v:path arrowok="t"/>
              </v:shape>
            </v:group>
            <v:group style="position:absolute;left:3060;top:11130;width:468;height:206" coordorigin="3060,11130" coordsize="468,206">
              <v:shape style="position:absolute;left:3060;top:11130;width:468;height:206" coordorigin="3060,11130" coordsize="468,206" path="m3060,11337l3528,11337,3528,11130,3060,11130,3060,11337e" filled="t" fillcolor="#FFFFFF" stroked="f">
                <v:path arrowok="t"/>
                <v:fill/>
              </v:shape>
            </v:group>
            <v:group style="position:absolute;left:3636;top:11142;width:108;height:182" coordorigin="3636,11142" coordsize="108,182">
              <v:shape style="position:absolute;left:3636;top:11142;width:108;height:182" coordorigin="3636,11142" coordsize="108,182" path="m3636,11325l3744,11325,3744,11142,3636,11142,3636,11325e" filled="t" fillcolor="#FFFFFF" stroked="f">
                <v:path arrowok="t"/>
                <v:fill/>
              </v:shape>
            </v:group>
            <v:group style="position:absolute;left:4393;top:11142;width:103;height:182" coordorigin="4393,11142" coordsize="103,182">
              <v:shape style="position:absolute;left:4393;top:11142;width:103;height:182" coordorigin="4393,11142" coordsize="103,182" path="m4393,11325l4496,11325,4496,11142,4393,11142,4393,11325e" filled="t" fillcolor="#FFFFFF" stroked="f">
                <v:path arrowok="t"/>
                <v:fill/>
              </v:shape>
            </v:group>
            <v:group style="position:absolute;left:2261;top:11338;width:2235;height:2" coordorigin="2261,11338" coordsize="2235,2">
              <v:shape style="position:absolute;left:2261;top:11338;width:2235;height:2" coordorigin="2261,11338" coordsize="2235,0" path="m2261,11338l4496,11338e" filled="f" stroked="t" strokeweight="1.43pt" strokecolor="#FFFFFF">
                <v:path arrowok="t"/>
              </v:shape>
            </v:group>
            <v:group style="position:absolute;left:3744;top:11142;width:648;height:182" coordorigin="3744,11142" coordsize="648,182">
              <v:shape style="position:absolute;left:3744;top:11142;width:648;height:182" coordorigin="3744,11142" coordsize="648,182" path="m3744,11325l4393,11325,4393,11142,3744,11142,3744,11325e" filled="t" fillcolor="#FFFFFF" stroked="f">
                <v:path arrowok="t"/>
                <v:fill/>
              </v:shape>
            </v:group>
            <v:group style="position:absolute;left:4501;top:11137;width:108;height:209" coordorigin="4501,11137" coordsize="108,209">
              <v:shape style="position:absolute;left:4501;top:11137;width:108;height:209" coordorigin="4501,11137" coordsize="108,209" path="m4501,11346l4609,11346,4609,11137,4501,11137,4501,11346e" filled="t" fillcolor="#FFFFFF" stroked="f">
                <v:path arrowok="t"/>
                <v:fill/>
              </v:shape>
            </v:group>
            <v:group style="position:absolute;left:5065;top:11137;width:103;height:209" coordorigin="5065,11137" coordsize="103,209">
              <v:shape style="position:absolute;left:5065;top:11137;width:103;height:209" coordorigin="5065,11137" coordsize="103,209" path="m5065,11346l5168,11346,5168,11137,5065,11137,5065,11346e" filled="t" fillcolor="#FFFFFF" stroked="f">
                <v:path arrowok="t"/>
                <v:fill/>
              </v:shape>
            </v:group>
            <v:group style="position:absolute;left:4609;top:11137;width:456;height:209" coordorigin="4609,11137" coordsize="456,209">
              <v:shape style="position:absolute;left:4609;top:11137;width:456;height:209" coordorigin="4609,11137" coordsize="456,209" path="m4609,11346l5065,11346,5065,11137,4609,11137,4609,11346e" filled="t" fillcolor="#FFFFFF" stroked="f">
                <v:path arrowok="t"/>
                <v:fill/>
              </v:shape>
            </v:group>
            <v:group style="position:absolute;left:5173;top:11142;width:108;height:182" coordorigin="5173,11142" coordsize="108,182">
              <v:shape style="position:absolute;left:5173;top:11142;width:108;height:182" coordorigin="5173,11142" coordsize="108,182" path="m5173,11325l5281,11325,5281,11142,5173,11142,5173,11325e" filled="t" fillcolor="#FFFFFF" stroked="f">
                <v:path arrowok="t"/>
                <v:fill/>
              </v:shape>
            </v:group>
            <v:group style="position:absolute;left:5754;top:11142;width:103;height:182" coordorigin="5754,11142" coordsize="103,182">
              <v:shape style="position:absolute;left:5754;top:11142;width:103;height:182" coordorigin="5754,11142" coordsize="103,182" path="m5754,11325l5857,11325,5857,11142,5754,11142,5754,11325e" filled="t" fillcolor="#FFFFFF" stroked="f">
                <v:path arrowok="t"/>
                <v:fill/>
              </v:shape>
            </v:group>
            <v:group style="position:absolute;left:5173;top:11324;width:684;height:24" coordorigin="5173,11324" coordsize="684,24">
              <v:shape style="position:absolute;left:5173;top:11324;width:684;height:24" coordorigin="5173,11324" coordsize="684,24" path="m5173,11347l5857,11347,5857,11324,5173,11324,5173,11347xe" filled="t" fillcolor="#FFFFFF" stroked="f">
                <v:path arrowok="t"/>
                <v:fill/>
              </v:shape>
            </v:group>
            <v:group style="position:absolute;left:5281;top:11142;width:473;height:182" coordorigin="5281,11142" coordsize="473,182">
              <v:shape style="position:absolute;left:5281;top:11142;width:473;height:182" coordorigin="5281,11142" coordsize="473,182" path="m5281,11325l5754,11325,5754,11142,5281,11142,5281,11325e" filled="t" fillcolor="#FFFFFF" stroked="f">
                <v:path arrowok="t"/>
                <v:fill/>
              </v:shape>
            </v:group>
            <v:group style="position:absolute;left:5862;top:11137;width:108;height:209" coordorigin="5862,11137" coordsize="108,209">
              <v:shape style="position:absolute;left:5862;top:11137;width:108;height:209" coordorigin="5862,11137" coordsize="108,209" path="m5862,11346l5970,11346,5970,11137,5862,11137,5862,11346e" filled="t" fillcolor="#FFFFFF" stroked="f">
                <v:path arrowok="t"/>
                <v:fill/>
              </v:shape>
            </v:group>
            <v:group style="position:absolute;left:6347;top:11137;width:103;height:209" coordorigin="6347,11137" coordsize="103,209">
              <v:shape style="position:absolute;left:6347;top:11137;width:103;height:209" coordorigin="6347,11137" coordsize="103,209" path="m6347,11346l6450,11346,6450,11137,6347,11137,6347,11346e" filled="t" fillcolor="#FFFFFF" stroked="f">
                <v:path arrowok="t"/>
                <v:fill/>
              </v:shape>
            </v:group>
            <v:group style="position:absolute;left:5970;top:11137;width:377;height:209" coordorigin="5970,11137" coordsize="377,209">
              <v:shape style="position:absolute;left:5970;top:11137;width:377;height:209" coordorigin="5970,11137" coordsize="377,209" path="m5970,11346l6347,11346,6347,11137,5970,11137,5970,11346e" filled="t" fillcolor="#FFFFFF" stroked="f">
                <v:path arrowok="t"/>
                <v:fill/>
              </v:shape>
            </v:group>
            <v:group style="position:absolute;left:6455;top:11142;width:108;height:182" coordorigin="6455,11142" coordsize="108,182">
              <v:shape style="position:absolute;left:6455;top:11142;width:108;height:182" coordorigin="6455,11142" coordsize="108,182" path="m6455,11325l6563,11325,6563,11142,6455,11142,6455,11325e" filled="t" fillcolor="#FFFFFF" stroked="f">
                <v:path arrowok="t"/>
                <v:fill/>
              </v:shape>
            </v:group>
            <v:group style="position:absolute;left:7624;top:11142;width:103;height:182" coordorigin="7624,11142" coordsize="103,182">
              <v:shape style="position:absolute;left:7624;top:11142;width:103;height:182" coordorigin="7624,11142" coordsize="103,182" path="m7624,11325l7727,11325,7727,11142,7624,11142,7624,11325e" filled="t" fillcolor="#FFFFFF" stroked="f">
                <v:path arrowok="t"/>
                <v:fill/>
              </v:shape>
            </v:group>
            <v:group style="position:absolute;left:6455;top:11352;width:2727;height:2" coordorigin="6455,11352" coordsize="2727,2">
              <v:shape style="position:absolute;left:6455;top:11352;width:2727;height:2" coordorigin="6455,11352" coordsize="2727,0" path="m6455,11352l9182,11352e" filled="f" stroked="t" strokeweight="2.86pt" strokecolor="#FFFFFF">
                <v:path arrowok="t"/>
              </v:shape>
            </v:group>
            <v:group style="position:absolute;left:6563;top:11142;width:1061;height:182" coordorigin="6563,11142" coordsize="1061,182">
              <v:shape style="position:absolute;left:6563;top:11142;width:1061;height:182" coordorigin="6563,11142" coordsize="1061,182" path="m6563,11325l7624,11325,7624,11142,6563,11142,6563,11325e" filled="t" fillcolor="#FFFFFF" stroked="f">
                <v:path arrowok="t"/>
                <v:fill/>
              </v:shape>
            </v:group>
            <v:group style="position:absolute;left:7732;top:11142;width:108;height:182" coordorigin="7732,11142" coordsize="108,182">
              <v:shape style="position:absolute;left:7732;top:11142;width:108;height:182" coordorigin="7732,11142" coordsize="108,182" path="m7732,11325l7840,11325,7840,11142,7732,11142,7732,11325e" filled="t" fillcolor="#FFFFFF" stroked="f">
                <v:path arrowok="t"/>
                <v:fill/>
              </v:shape>
            </v:group>
            <v:group style="position:absolute;left:8353;top:11142;width:103;height:182" coordorigin="8353,11142" coordsize="103,182">
              <v:shape style="position:absolute;left:8353;top:11142;width:103;height:182" coordorigin="8353,11142" coordsize="103,182" path="m8353,11325l8457,11325,8457,11142,8353,11142,8353,11325e" filled="t" fillcolor="#FFFFFF" stroked="f">
                <v:path arrowok="t"/>
                <v:fill/>
              </v:shape>
            </v:group>
            <v:group style="position:absolute;left:7840;top:11142;width:514;height:182" coordorigin="7840,11142" coordsize="514,182">
              <v:shape style="position:absolute;left:7840;top:11142;width:514;height:182" coordorigin="7840,11142" coordsize="514,182" path="m7840,11325l8353,11325,8353,11142,7840,11142,7840,11325e" filled="t" fillcolor="#FFFFFF" stroked="f">
                <v:path arrowok="t"/>
                <v:fill/>
              </v:shape>
            </v:group>
            <v:group style="position:absolute;left:8461;top:11125;width:1976;height:2" coordorigin="8461,11125" coordsize="1976,2">
              <v:shape style="position:absolute;left:8461;top:11125;width:1976;height:2" coordorigin="8461,11125" coordsize="1976,0" path="m8461,11125l10437,11125e" filled="f" stroked="t" strokeweight=".58004pt" strokecolor="#FFFFFF">
                <v:path arrowok="t"/>
              </v:shape>
            </v:group>
            <v:group style="position:absolute;left:8461;top:11130;width:108;height:206" coordorigin="8461,11130" coordsize="108,206">
              <v:shape style="position:absolute;left:8461;top:11130;width:108;height:206" coordorigin="8461,11130" coordsize="108,206" path="m8461,11337l8569,11337,8569,11130,8461,11130,8461,11337e" filled="t" fillcolor="#FFFFFF" stroked="f">
                <v:path arrowok="t"/>
                <v:fill/>
              </v:shape>
            </v:group>
            <v:group style="position:absolute;left:9079;top:11130;width:103;height:206" coordorigin="9079,11130" coordsize="103,206">
              <v:shape style="position:absolute;left:9079;top:11130;width:103;height:206" coordorigin="9079,11130" coordsize="103,206" path="m9079,11337l9182,11337,9182,11130,9079,11130,9079,11337e" filled="t" fillcolor="#FFFFFF" stroked="f">
                <v:path arrowok="t"/>
                <v:fill/>
              </v:shape>
            </v:group>
            <v:group style="position:absolute;left:8461;top:11341;width:1976;height:2" coordorigin="8461,11341" coordsize="1976,2">
              <v:shape style="position:absolute;left:8461;top:11341;width:1976;height:2" coordorigin="8461,11341" coordsize="1976,0" path="m8461,11341l10437,11341e" filled="f" stroked="t" strokeweight=".579980pt" strokecolor="#FFFFFF">
                <v:path arrowok="t"/>
              </v:shape>
            </v:group>
            <v:group style="position:absolute;left:8569;top:11130;width:509;height:206" coordorigin="8569,11130" coordsize="509,206">
              <v:shape style="position:absolute;left:8569;top:11130;width:509;height:206" coordorigin="8569,11130" coordsize="509,206" path="m8569,11337l9079,11337,9079,11130,8569,11130,8569,11337e" filled="t" fillcolor="#FFFFFF" stroked="f">
                <v:path arrowok="t"/>
                <v:fill/>
              </v:shape>
            </v:group>
            <v:group style="position:absolute;left:9187;top:11130;width:108;height:206" coordorigin="9187,11130" coordsize="108,206">
              <v:shape style="position:absolute;left:9187;top:11130;width:108;height:206" coordorigin="9187,11130" coordsize="108,206" path="m9187,11337l9295,11337,9295,11130,9187,11130,9187,11337e" filled="t" fillcolor="#FFFFFF" stroked="f">
                <v:path arrowok="t"/>
                <v:fill/>
              </v:shape>
            </v:group>
            <v:group style="position:absolute;left:9686;top:11130;width:103;height:206" coordorigin="9686,11130" coordsize="103,206">
              <v:shape style="position:absolute;left:9686;top:11130;width:103;height:206" coordorigin="9686,11130" coordsize="103,206" path="m9686,11337l9789,11337,9789,11130,9686,11130,9686,11337e" filled="t" fillcolor="#FFFFFF" stroked="f">
                <v:path arrowok="t"/>
                <v:fill/>
              </v:shape>
            </v:group>
            <v:group style="position:absolute;left:9295;top:11130;width:391;height:206" coordorigin="9295,11130" coordsize="391,206">
              <v:shape style="position:absolute;left:9295;top:11130;width:391;height:206" coordorigin="9295,11130" coordsize="391,206" path="m9295,11337l9686,11337,9686,11130,9295,11130,9295,11337e" filled="t" fillcolor="#FFFFFF" stroked="f">
                <v:path arrowok="t"/>
                <v:fill/>
              </v:shape>
            </v:group>
            <v:group style="position:absolute;left:9794;top:11130;width:108;height:206" coordorigin="9794,11130" coordsize="108,206">
              <v:shape style="position:absolute;left:9794;top:11130;width:108;height:206" coordorigin="9794,11130" coordsize="108,206" path="m9794,11337l9902,11337,9902,11130,9794,11130,9794,11337e" filled="t" fillcolor="#FFFFFF" stroked="f">
                <v:path arrowok="t"/>
                <v:fill/>
              </v:shape>
            </v:group>
            <v:group style="position:absolute;left:10334;top:11130;width:103;height:206" coordorigin="10334,11130" coordsize="103,206">
              <v:shape style="position:absolute;left:10334;top:11130;width:103;height:206" coordorigin="10334,11130" coordsize="103,206" path="m10334,11337l10437,11337,10437,11130,10334,11130,10334,11337e" filled="t" fillcolor="#FFFFFF" stroked="f">
                <v:path arrowok="t"/>
                <v:fill/>
              </v:shape>
            </v:group>
            <v:group style="position:absolute;left:9902;top:11130;width:432;height:206" coordorigin="9902,11130" coordsize="432,206">
              <v:shape style="position:absolute;left:9902;top:11130;width:432;height:206" coordorigin="9902,11130" coordsize="432,206" path="m9902,11337l10334,11337,10334,11130,9902,11130,9902,11337e" filled="t" fillcolor="#FFFFFF" stroked="f">
                <v:path arrowok="t"/>
                <v:fill/>
              </v:shape>
            </v:group>
            <v:group style="position:absolute;left:10442;top:11142;width:108;height:182" coordorigin="10442,11142" coordsize="108,182">
              <v:shape style="position:absolute;left:10442;top:11142;width:108;height:182" coordorigin="10442,11142" coordsize="108,182" path="m10442,11325l10550,11325,10550,11142,10442,11142,10442,11325e" filled="t" fillcolor="#FFFFFF" stroked="f">
                <v:path arrowok="t"/>
                <v:fill/>
              </v:shape>
            </v:group>
            <v:group style="position:absolute;left:11054;top:11142;width:101;height:182" coordorigin="11054,11142" coordsize="101,182">
              <v:shape style="position:absolute;left:11054;top:11142;width:101;height:182" coordorigin="11054,11142" coordsize="101,182" path="m11054,11325l11155,11325,11155,11142,11054,11142,11054,11325e" filled="t" fillcolor="#FFFFFF" stroked="f">
                <v:path arrowok="t"/>
                <v:fill/>
              </v:shape>
            </v:group>
            <v:group style="position:absolute;left:10550;top:11142;width:504;height:182" coordorigin="10550,11142" coordsize="504,182">
              <v:shape style="position:absolute;left:10550;top:11142;width:504;height:182" coordorigin="10550,11142" coordsize="504,182" path="m10550,11325l11054,11325,11054,11142,10550,11142,10550,11325e" filled="t" fillcolor="#FFFFFF" stroked="f">
                <v:path arrowok="t"/>
                <v:fill/>
              </v:shape>
            </v:group>
            <v:group style="position:absolute;left:715;top:11116;width:10452;height:2" coordorigin="715,11116" coordsize="10452,2">
              <v:shape style="position:absolute;left:715;top:11116;width:10452;height:2" coordorigin="715,11116" coordsize="10452,0" path="m715,11116l11167,11116e" filled="f" stroked="t" strokeweight=".579980pt" strokecolor="#000000">
                <v:path arrowok="t"/>
              </v:shape>
            </v:group>
            <v:group style="position:absolute;left:725;top:11380;width:1532;height:2" coordorigin="725,11380" coordsize="1532,2">
              <v:shape style="position:absolute;left:725;top:11380;width:1532;height:2" coordorigin="725,11380" coordsize="1532,0" path="m725,11380l2256,11380e" filled="f" stroked="t" strokeweight="2.5pt" strokecolor="#FFFFFF">
                <v:path arrowok="t"/>
              </v:shape>
            </v:group>
            <v:group style="position:absolute;left:725;top:11404;width:103;height:206" coordorigin="725,11404" coordsize="103,206">
              <v:shape style="position:absolute;left:725;top:11404;width:103;height:206" coordorigin="725,11404" coordsize="103,206" path="m725,11610l828,11610,828,11404,725,11404,725,11610e" filled="t" fillcolor="#FFFFFF" stroked="f">
                <v:path arrowok="t"/>
                <v:fill/>
              </v:shape>
            </v:group>
            <v:group style="position:absolute;left:2153;top:11404;width:103;height:206" coordorigin="2153,11404" coordsize="103,206">
              <v:shape style="position:absolute;left:2153;top:11404;width:103;height:206" coordorigin="2153,11404" coordsize="103,206" path="m2153,11610l2256,11610,2256,11404,2153,11404,2153,11610e" filled="t" fillcolor="#FFFFFF" stroked="f">
                <v:path arrowok="t"/>
                <v:fill/>
              </v:shape>
            </v:group>
            <v:group style="position:absolute;left:828;top:11404;width:1325;height:206" coordorigin="828,11404" coordsize="1325,206">
              <v:shape style="position:absolute;left:828;top:11404;width:1325;height:206" coordorigin="828,11404" coordsize="1325,206" path="m828,11610l2153,11610,2153,11404,828,11404,828,11610e" filled="t" fillcolor="#FFFFFF" stroked="f">
                <v:path arrowok="t"/>
                <v:fill/>
              </v:shape>
            </v:group>
            <v:group style="position:absolute;left:2261;top:11374;width:686;height:2" coordorigin="2261,11374" coordsize="686,2">
              <v:shape style="position:absolute;left:2261;top:11374;width:686;height:2" coordorigin="2261,11374" coordsize="686,0" path="m2261,11374l2948,11374e" filled="f" stroked="t" strokeweight="1.9pt" strokecolor="#FFFFFF">
                <v:path arrowok="t"/>
              </v:shape>
            </v:group>
            <v:group style="position:absolute;left:2261;top:11392;width:108;height:182" coordorigin="2261,11392" coordsize="108,182">
              <v:shape style="position:absolute;left:2261;top:11392;width:108;height:182" coordorigin="2261,11392" coordsize="108,182" path="m2261,11574l2369,11574,2369,11392,2261,11392,2261,11574e" filled="t" fillcolor="#FFFFFF" stroked="f">
                <v:path arrowok="t"/>
                <v:fill/>
              </v:shape>
            </v:group>
            <v:group style="position:absolute;left:2844;top:11392;width:103;height:182" coordorigin="2844,11392" coordsize="103,182">
              <v:shape style="position:absolute;left:2844;top:11392;width:103;height:182" coordorigin="2844,11392" coordsize="103,182" path="m2844,11574l2948,11574,2948,11392,2844,11392,2844,11574e" filled="t" fillcolor="#FFFFFF" stroked="f">
                <v:path arrowok="t"/>
                <v:fill/>
              </v:shape>
            </v:group>
            <v:group style="position:absolute;left:2369;top:11392;width:475;height:182" coordorigin="2369,11392" coordsize="475,182">
              <v:shape style="position:absolute;left:2369;top:11392;width:475;height:182" coordorigin="2369,11392" coordsize="475,182" path="m2369,11574l2844,11574,2844,11392,2369,11392,2369,11574e" filled="t" fillcolor="#FFFFFF" stroked="f">
                <v:path arrowok="t"/>
                <v:fill/>
              </v:shape>
            </v:group>
            <v:group style="position:absolute;left:2952;top:11380;width:108;height:206" coordorigin="2952,11380" coordsize="108,206">
              <v:shape style="position:absolute;left:2952;top:11380;width:108;height:206" coordorigin="2952,11380" coordsize="108,206" path="m2952,11586l3060,11586,3060,11380,2952,11380,2952,11586e" filled="t" fillcolor="#FFFFFF" stroked="f">
                <v:path arrowok="t"/>
                <v:fill/>
              </v:shape>
            </v:group>
            <v:group style="position:absolute;left:3528;top:11380;width:103;height:206" coordorigin="3528,11380" coordsize="103,206">
              <v:shape style="position:absolute;left:3528;top:11380;width:103;height:206" coordorigin="3528,11380" coordsize="103,206" path="m3528,11586l3632,11586,3632,11380,3528,11380,3528,11586e" filled="t" fillcolor="#FFFFFF" stroked="f">
                <v:path arrowok="t"/>
                <v:fill/>
              </v:shape>
            </v:group>
            <v:group style="position:absolute;left:2952;top:11598;width:679;height:2" coordorigin="2952,11598" coordsize="679,2">
              <v:shape style="position:absolute;left:2952;top:11598;width:679;height:2" coordorigin="2952,11598" coordsize="679,0" path="m2952,11598l3632,11598e" filled="f" stroked="t" strokeweight="1.3pt" strokecolor="#FFFFFF">
                <v:path arrowok="t"/>
              </v:shape>
            </v:group>
            <v:group style="position:absolute;left:3060;top:11380;width:468;height:206" coordorigin="3060,11380" coordsize="468,206">
              <v:shape style="position:absolute;left:3060;top:11380;width:468;height:206" coordorigin="3060,11380" coordsize="468,206" path="m3060,11586l3528,11586,3528,11380,3060,11380,3060,11586e" filled="t" fillcolor="#FFFFFF" stroked="f">
                <v:path arrowok="t"/>
                <v:fill/>
              </v:shape>
            </v:group>
            <v:group style="position:absolute;left:3636;top:11374;width:860;height:2" coordorigin="3636,11374" coordsize="860,2">
              <v:shape style="position:absolute;left:3636;top:11374;width:860;height:2" coordorigin="3636,11374" coordsize="860,0" path="m3636,11374l4496,11374e" filled="f" stroked="t" strokeweight="1.9pt" strokecolor="#FFFFFF">
                <v:path arrowok="t"/>
              </v:shape>
            </v:group>
            <v:group style="position:absolute;left:3636;top:11392;width:108;height:182" coordorigin="3636,11392" coordsize="108,182">
              <v:shape style="position:absolute;left:3636;top:11392;width:108;height:182" coordorigin="3636,11392" coordsize="108,182" path="m3636,11574l3744,11574,3744,11392,3636,11392,3636,11574e" filled="t" fillcolor="#FFFFFF" stroked="f">
                <v:path arrowok="t"/>
                <v:fill/>
              </v:shape>
            </v:group>
            <v:group style="position:absolute;left:4393;top:11392;width:103;height:182" coordorigin="4393,11392" coordsize="103,182">
              <v:shape style="position:absolute;left:4393;top:11392;width:103;height:182" coordorigin="4393,11392" coordsize="103,182" path="m4393,11574l4496,11574,4496,11392,4393,11392,4393,11574e" filled="t" fillcolor="#FFFFFF" stroked="f">
                <v:path arrowok="t"/>
                <v:fill/>
              </v:shape>
            </v:group>
            <v:group style="position:absolute;left:2261;top:11595;width:2235;height:2" coordorigin="2261,11595" coordsize="2235,2">
              <v:shape style="position:absolute;left:2261;top:11595;width:2235;height:2" coordorigin="2261,11595" coordsize="2235,0" path="m2261,11595l4496,11595e" filled="f" stroked="t" strokeweight="2.15pt" strokecolor="#FFFFFF">
                <v:path arrowok="t"/>
              </v:shape>
            </v:group>
            <v:group style="position:absolute;left:3744;top:11392;width:648;height:182" coordorigin="3744,11392" coordsize="648,182">
              <v:shape style="position:absolute;left:3744;top:11392;width:648;height:182" coordorigin="3744,11392" coordsize="648,182" path="m3744,11574l4393,11574,4393,11392,3744,11392,3744,11574e" filled="t" fillcolor="#FFFFFF" stroked="f">
                <v:path arrowok="t"/>
                <v:fill/>
              </v:shape>
            </v:group>
            <v:group style="position:absolute;left:4501;top:11380;width:667;height:2" coordorigin="4501,11380" coordsize="667,2">
              <v:shape style="position:absolute;left:4501;top:11380;width:667;height:2" coordorigin="4501,11380" coordsize="667,0" path="m4501,11380l5168,11380e" filled="f" stroked="t" strokeweight="2.5pt" strokecolor="#FFFFFF">
                <v:path arrowok="t"/>
              </v:shape>
            </v:group>
            <v:group style="position:absolute;left:4501;top:11404;width:108;height:206" coordorigin="4501,11404" coordsize="108,206">
              <v:shape style="position:absolute;left:4501;top:11404;width:108;height:206" coordorigin="4501,11404" coordsize="108,206" path="m4501,11610l4609,11610,4609,11404,4501,11404,4501,11610e" filled="t" fillcolor="#FFFFFF" stroked="f">
                <v:path arrowok="t"/>
                <v:fill/>
              </v:shape>
            </v:group>
            <v:group style="position:absolute;left:5065;top:11404;width:103;height:206" coordorigin="5065,11404" coordsize="103,206">
              <v:shape style="position:absolute;left:5065;top:11404;width:103;height:206" coordorigin="5065,11404" coordsize="103,206" path="m5065,11610l5168,11610,5168,11404,5065,11404,5065,11610e" filled="t" fillcolor="#FFFFFF" stroked="f">
                <v:path arrowok="t"/>
                <v:fill/>
              </v:shape>
            </v:group>
            <v:group style="position:absolute;left:4609;top:11404;width:456;height:206" coordorigin="4609,11404" coordsize="456,206">
              <v:shape style="position:absolute;left:4609;top:11404;width:456;height:206" coordorigin="4609,11404" coordsize="456,206" path="m4609,11610l5065,11610,5065,11404,4609,11404,4609,11610e" filled="t" fillcolor="#FFFFFF" stroked="f">
                <v:path arrowok="t"/>
                <v:fill/>
              </v:shape>
            </v:group>
            <v:group style="position:absolute;left:5173;top:11355;width:684;height:38" coordorigin="5173,11355" coordsize="684,38">
              <v:shape style="position:absolute;left:5173;top:11355;width:684;height:38" coordorigin="5173,11355" coordsize="684,38" path="m5173,11393l5857,11393,5857,11355,5173,11355,5173,11393xe" filled="t" fillcolor="#FFFFFF" stroked="f">
                <v:path arrowok="t"/>
                <v:fill/>
              </v:shape>
            </v:group>
            <v:group style="position:absolute;left:5173;top:11392;width:108;height:182" coordorigin="5173,11392" coordsize="108,182">
              <v:shape style="position:absolute;left:5173;top:11392;width:108;height:182" coordorigin="5173,11392" coordsize="108,182" path="m5173,11574l5281,11574,5281,11392,5173,11392,5173,11574e" filled="t" fillcolor="#FFFFFF" stroked="f">
                <v:path arrowok="t"/>
                <v:fill/>
              </v:shape>
            </v:group>
            <v:group style="position:absolute;left:5754;top:11392;width:103;height:182" coordorigin="5754,11392" coordsize="103,182">
              <v:shape style="position:absolute;left:5754;top:11392;width:103;height:182" coordorigin="5754,11392" coordsize="103,182" path="m5754,11574l5857,11574,5857,11392,5754,11392,5754,11574e" filled="t" fillcolor="#FFFFFF" stroked="f">
                <v:path arrowok="t"/>
                <v:fill/>
              </v:shape>
            </v:group>
            <v:group style="position:absolute;left:5173;top:11573;width:684;height:38" coordorigin="5173,11573" coordsize="684,38">
              <v:shape style="position:absolute;left:5173;top:11573;width:684;height:38" coordorigin="5173,11573" coordsize="684,38" path="m5173,11611l5857,11611,5857,11573,5173,11573,5173,11611xe" filled="t" fillcolor="#FFFFFF" stroked="f">
                <v:path arrowok="t"/>
                <v:fill/>
              </v:shape>
            </v:group>
            <v:group style="position:absolute;left:5281;top:11392;width:473;height:182" coordorigin="5281,11392" coordsize="473,182">
              <v:shape style="position:absolute;left:5281;top:11392;width:473;height:182" coordorigin="5281,11392" coordsize="473,182" path="m5281,11574l5754,11574,5754,11392,5281,11392,5281,11574e" filled="t" fillcolor="#FFFFFF" stroked="f">
                <v:path arrowok="t"/>
                <v:fill/>
              </v:shape>
            </v:group>
            <v:group style="position:absolute;left:5862;top:11380;width:588;height:2" coordorigin="5862,11380" coordsize="588,2">
              <v:shape style="position:absolute;left:5862;top:11380;width:588;height:2" coordorigin="5862,11380" coordsize="588,0" path="m5862,11380l6450,11380e" filled="f" stroked="t" strokeweight="2.5pt" strokecolor="#FFFFFF">
                <v:path arrowok="t"/>
              </v:shape>
            </v:group>
            <v:group style="position:absolute;left:5862;top:11404;width:108;height:206" coordorigin="5862,11404" coordsize="108,206">
              <v:shape style="position:absolute;left:5862;top:11404;width:108;height:206" coordorigin="5862,11404" coordsize="108,206" path="m5862,11610l5970,11610,5970,11404,5862,11404,5862,11610e" filled="t" fillcolor="#FFFFFF" stroked="f">
                <v:path arrowok="t"/>
                <v:fill/>
              </v:shape>
            </v:group>
            <v:group style="position:absolute;left:6347;top:11404;width:103;height:206" coordorigin="6347,11404" coordsize="103,206">
              <v:shape style="position:absolute;left:6347;top:11404;width:103;height:206" coordorigin="6347,11404" coordsize="103,206" path="m6347,11610l6450,11610,6450,11404,6347,11404,6347,11610e" filled="t" fillcolor="#FFFFFF" stroked="f">
                <v:path arrowok="t"/>
                <v:fill/>
              </v:shape>
            </v:group>
            <v:group style="position:absolute;left:5970;top:11404;width:377;height:206" coordorigin="5970,11404" coordsize="377,206">
              <v:shape style="position:absolute;left:5970;top:11404;width:377;height:206" coordorigin="5970,11404" coordsize="377,206" path="m5970,11610l6347,11610,6347,11404,5970,11404,5970,11610e" filled="t" fillcolor="#FFFFFF" stroked="f">
                <v:path arrowok="t"/>
                <v:fill/>
              </v:shape>
            </v:group>
            <v:group style="position:absolute;left:6455;top:11374;width:2002;height:2" coordorigin="6455,11374" coordsize="2002,2">
              <v:shape style="position:absolute;left:6455;top:11374;width:2002;height:2" coordorigin="6455,11374" coordsize="2002,0" path="m6455,11374l8457,11374e" filled="f" stroked="t" strokeweight="1.9pt" strokecolor="#FFFFFF">
                <v:path arrowok="t"/>
              </v:shape>
            </v:group>
            <v:group style="position:absolute;left:6455;top:11392;width:108;height:182" coordorigin="6455,11392" coordsize="108,182">
              <v:shape style="position:absolute;left:6455;top:11392;width:108;height:182" coordorigin="6455,11392" coordsize="108,182" path="m6455,11574l6563,11574,6563,11392,6455,11392,6455,11574e" filled="t" fillcolor="#FFFFFF" stroked="f">
                <v:path arrowok="t"/>
                <v:fill/>
              </v:shape>
            </v:group>
            <v:group style="position:absolute;left:7624;top:11392;width:103;height:182" coordorigin="7624,11392" coordsize="103,182">
              <v:shape style="position:absolute;left:7624;top:11392;width:103;height:182" coordorigin="7624,11392" coordsize="103,182" path="m7624,11574l7727,11574,7727,11392,7624,11392,7624,11574e" filled="t" fillcolor="#FFFFFF" stroked="f">
                <v:path arrowok="t"/>
                <v:fill/>
              </v:shape>
            </v:group>
            <v:group style="position:absolute;left:6455;top:11616;width:2727;height:2" coordorigin="6455,11616" coordsize="2727,2">
              <v:shape style="position:absolute;left:6455;top:11616;width:2727;height:2" coordorigin="6455,11616" coordsize="2727,0" path="m6455,11616l9182,11616e" filled="f" stroked="t" strokeweight="4.3pt" strokecolor="#FFFFFF">
                <v:path arrowok="t"/>
              </v:shape>
            </v:group>
            <v:group style="position:absolute;left:6563;top:11392;width:1061;height:182" coordorigin="6563,11392" coordsize="1061,182">
              <v:shape style="position:absolute;left:6563;top:11392;width:1061;height:182" coordorigin="6563,11392" coordsize="1061,182" path="m6563,11574l7624,11574,7624,11392,6563,11392,6563,11574e" filled="t" fillcolor="#FFFFFF" stroked="f">
                <v:path arrowok="t"/>
                <v:fill/>
              </v:shape>
            </v:group>
            <v:group style="position:absolute;left:7732;top:11392;width:108;height:182" coordorigin="7732,11392" coordsize="108,182">
              <v:shape style="position:absolute;left:7732;top:11392;width:108;height:182" coordorigin="7732,11392" coordsize="108,182" path="m7732,11574l7840,11574,7840,11392,7732,11392,7732,11574e" filled="t" fillcolor="#FFFFFF" stroked="f">
                <v:path arrowok="t"/>
                <v:fill/>
              </v:shape>
            </v:group>
            <v:group style="position:absolute;left:8353;top:11392;width:103;height:182" coordorigin="8353,11392" coordsize="103,182">
              <v:shape style="position:absolute;left:8353;top:11392;width:103;height:182" coordorigin="8353,11392" coordsize="103,182" path="m8353,11574l8457,11574,8457,11392,8353,11392,8353,11574e" filled="t" fillcolor="#FFFFFF" stroked="f">
                <v:path arrowok="t"/>
                <v:fill/>
              </v:shape>
            </v:group>
            <v:group style="position:absolute;left:7840;top:11392;width:514;height:182" coordorigin="7840,11392" coordsize="514,182">
              <v:shape style="position:absolute;left:7840;top:11392;width:514;height:182" coordorigin="7840,11392" coordsize="514,182" path="m7840,11574l8353,11574,8353,11392,7840,11392,7840,11574e" filled="t" fillcolor="#FFFFFF" stroked="f">
                <v:path arrowok="t"/>
                <v:fill/>
              </v:shape>
            </v:group>
            <v:group style="position:absolute;left:8461;top:11380;width:108;height:206" coordorigin="8461,11380" coordsize="108,206">
              <v:shape style="position:absolute;left:8461;top:11380;width:108;height:206" coordorigin="8461,11380" coordsize="108,206" path="m8461,11586l8569,11586,8569,11380,8461,11380,8461,11586e" filled="t" fillcolor="#FFFFFF" stroked="f">
                <v:path arrowok="t"/>
                <v:fill/>
              </v:shape>
            </v:group>
            <v:group style="position:absolute;left:9079;top:11380;width:103;height:206" coordorigin="9079,11380" coordsize="103,206">
              <v:shape style="position:absolute;left:9079;top:11380;width:103;height:206" coordorigin="9079,11380" coordsize="103,206" path="m9079,11586l9182,11586,9182,11380,9079,11380,9079,11586e" filled="t" fillcolor="#FFFFFF" stroked="f">
                <v:path arrowok="t"/>
                <v:fill/>
              </v:shape>
            </v:group>
            <v:group style="position:absolute;left:8461;top:11598;width:1976;height:2" coordorigin="8461,11598" coordsize="1976,2">
              <v:shape style="position:absolute;left:8461;top:11598;width:1976;height:2" coordorigin="8461,11598" coordsize="1976,0" path="m8461,11598l10437,11598e" filled="f" stroked="t" strokeweight="1.3pt" strokecolor="#FFFFFF">
                <v:path arrowok="t"/>
              </v:shape>
            </v:group>
            <v:group style="position:absolute;left:8569;top:11380;width:509;height:206" coordorigin="8569,11380" coordsize="509,206">
              <v:shape style="position:absolute;left:8569;top:11380;width:509;height:206" coordorigin="8569,11380" coordsize="509,206" path="m8569,11586l9079,11586,9079,11380,8569,11380,8569,11586e" filled="t" fillcolor="#FFFFFF" stroked="f">
                <v:path arrowok="t"/>
                <v:fill/>
              </v:shape>
            </v:group>
            <v:group style="position:absolute;left:9187;top:11367;width:1968;height:2" coordorigin="9187,11367" coordsize="1968,2">
              <v:shape style="position:absolute;left:9187;top:11367;width:1968;height:2" coordorigin="9187,11367" coordsize="1968,0" path="m9187,11367l11155,11367e" filled="f" stroked="t" strokeweight="1.43pt" strokecolor="#FFFFFF">
                <v:path arrowok="t"/>
              </v:shape>
            </v:group>
            <v:group style="position:absolute;left:9187;top:11380;width:108;height:206" coordorigin="9187,11380" coordsize="108,206">
              <v:shape style="position:absolute;left:9187;top:11380;width:108;height:206" coordorigin="9187,11380" coordsize="108,206" path="m9187,11586l9295,11586,9295,11380,9187,11380,9187,11586e" filled="t" fillcolor="#FFFFFF" stroked="f">
                <v:path arrowok="t"/>
                <v:fill/>
              </v:shape>
            </v:group>
            <v:group style="position:absolute;left:9686;top:11380;width:103;height:206" coordorigin="9686,11380" coordsize="103,206">
              <v:shape style="position:absolute;left:9686;top:11380;width:103;height:206" coordorigin="9686,11380" coordsize="103,206" path="m9686,11586l9789,11586,9789,11380,9686,11380,9686,11586e" filled="t" fillcolor="#FFFFFF" stroked="f">
                <v:path arrowok="t"/>
                <v:fill/>
              </v:shape>
            </v:group>
            <v:group style="position:absolute;left:9295;top:11380;width:391;height:206" coordorigin="9295,11380" coordsize="391,206">
              <v:shape style="position:absolute;left:9295;top:11380;width:391;height:206" coordorigin="9295,11380" coordsize="391,206" path="m9295,11586l9686,11586,9686,11380,9295,11380,9295,11586e" filled="t" fillcolor="#FFFFFF" stroked="f">
                <v:path arrowok="t"/>
                <v:fill/>
              </v:shape>
            </v:group>
            <v:group style="position:absolute;left:9794;top:11380;width:108;height:206" coordorigin="9794,11380" coordsize="108,206">
              <v:shape style="position:absolute;left:9794;top:11380;width:108;height:206" coordorigin="9794,11380" coordsize="108,206" path="m9794,11586l9902,11586,9902,11380,9794,11380,9794,11586e" filled="t" fillcolor="#FFFFFF" stroked="f">
                <v:path arrowok="t"/>
                <v:fill/>
              </v:shape>
            </v:group>
            <v:group style="position:absolute;left:10334;top:11380;width:103;height:206" coordorigin="10334,11380" coordsize="103,206">
              <v:shape style="position:absolute;left:10334;top:11380;width:103;height:206" coordorigin="10334,11380" coordsize="103,206" path="m10334,11586l10437,11586,10437,11380,10334,11380,10334,11586e" filled="t" fillcolor="#FFFFFF" stroked="f">
                <v:path arrowok="t"/>
                <v:fill/>
              </v:shape>
            </v:group>
            <v:group style="position:absolute;left:9902;top:11380;width:432;height:206" coordorigin="9902,11380" coordsize="432,206">
              <v:shape style="position:absolute;left:9902;top:11380;width:432;height:206" coordorigin="9902,11380" coordsize="432,206" path="m9902,11586l10334,11586,10334,11380,9902,11380,9902,11586e" filled="t" fillcolor="#FFFFFF" stroked="f">
                <v:path arrowok="t"/>
                <v:fill/>
              </v:shape>
            </v:group>
            <v:group style="position:absolute;left:10442;top:11374;width:713;height:2" coordorigin="10442,11374" coordsize="713,2">
              <v:shape style="position:absolute;left:10442;top:11374;width:713;height:2" coordorigin="10442,11374" coordsize="713,0" path="m10442,11374l11155,11374e" filled="f" stroked="t" strokeweight="1.9pt" strokecolor="#FFFFFF">
                <v:path arrowok="t"/>
              </v:shape>
            </v:group>
            <v:group style="position:absolute;left:10442;top:11392;width:108;height:182" coordorigin="10442,11392" coordsize="108,182">
              <v:shape style="position:absolute;left:10442;top:11392;width:108;height:182" coordorigin="10442,11392" coordsize="108,182" path="m10442,11574l10550,11574,10550,11392,10442,11392,10442,11574e" filled="t" fillcolor="#FFFFFF" stroked="f">
                <v:path arrowok="t"/>
                <v:fill/>
              </v:shape>
            </v:group>
            <v:group style="position:absolute;left:11054;top:11392;width:101;height:182" coordorigin="11054,11392" coordsize="101,182">
              <v:shape style="position:absolute;left:11054;top:11392;width:101;height:182" coordorigin="11054,11392" coordsize="101,182" path="m11054,11574l11155,11574,11155,11392,11054,11392,11054,11574e" filled="t" fillcolor="#FFFFFF" stroked="f">
                <v:path arrowok="t"/>
                <v:fill/>
              </v:shape>
            </v:group>
            <v:group style="position:absolute;left:10550;top:11392;width:504;height:182" coordorigin="10550,11392" coordsize="504,182">
              <v:shape style="position:absolute;left:10550;top:11392;width:504;height:182" coordorigin="10550,11392" coordsize="504,182" path="m10550,11574l11054,11574,11054,11392,10550,11392,10550,11574e" filled="t" fillcolor="#FFFFFF" stroked="f">
                <v:path arrowok="t"/>
                <v:fill/>
              </v:shape>
            </v:group>
            <v:group style="position:absolute;left:715;top:11351;width:10452;height:2" coordorigin="715,11351" coordsize="10452,2">
              <v:shape style="position:absolute;left:715;top:11351;width:10452;height:2" coordorigin="715,11351" coordsize="10452,0" path="m715,11351l11167,11351e" filled="f" stroked="t" strokeweight=".579980pt" strokecolor="#000000">
                <v:path arrowok="t"/>
              </v:shape>
            </v:group>
            <v:group style="position:absolute;left:725;top:11659;width:1532;height:2" coordorigin="725,11659" coordsize="1532,2">
              <v:shape style="position:absolute;left:725;top:11659;width:1532;height:2" coordorigin="725,11659" coordsize="1532,0" path="m725,11659l2256,11659e" filled="f" stroked="t" strokeweight="4.060000pt" strokecolor="#FFFFFF">
                <v:path arrowok="t"/>
              </v:shape>
            </v:group>
            <v:group style="position:absolute;left:725;top:11699;width:103;height:206" coordorigin="725,11699" coordsize="103,206">
              <v:shape style="position:absolute;left:725;top:11699;width:103;height:206" coordorigin="725,11699" coordsize="103,206" path="m725,11905l828,11905,828,11699,725,11699,725,11905e" filled="t" fillcolor="#FFFFFF" stroked="f">
                <v:path arrowok="t"/>
                <v:fill/>
              </v:shape>
            </v:group>
            <v:group style="position:absolute;left:2153;top:11699;width:103;height:206" coordorigin="2153,11699" coordsize="103,206">
              <v:shape style="position:absolute;left:2153;top:11699;width:103;height:206" coordorigin="2153,11699" coordsize="103,206" path="m2153,11905l2256,11905,2256,11699,2153,11699,2153,11905e" filled="t" fillcolor="#FFFFFF" stroked="f">
                <v:path arrowok="t"/>
                <v:fill/>
              </v:shape>
            </v:group>
            <v:group style="position:absolute;left:828;top:11699;width:1325;height:206" coordorigin="828,11699" coordsize="1325,206">
              <v:shape style="position:absolute;left:828;top:11699;width:1325;height:206" coordorigin="828,11699" coordsize="1325,206" path="m828,11905l2153,11905,2153,11699,828,11699,828,11905e" filled="t" fillcolor="#FFFFFF" stroked="f">
                <v:path arrowok="t"/>
                <v:fill/>
              </v:shape>
            </v:group>
            <v:group style="position:absolute;left:2261;top:11645;width:686;height:2" coordorigin="2261,11645" coordsize="686,2">
              <v:shape style="position:absolute;left:2261;top:11645;width:686;height:2" coordorigin="2261,11645" coordsize="686,0" path="m2261,11645l2948,11645e" filled="f" stroked="t" strokeweight="2.62pt" strokecolor="#FFFFFF">
                <v:path arrowok="t"/>
              </v:shape>
            </v:group>
            <v:group style="position:absolute;left:2261;top:11670;width:108;height:185" coordorigin="2261,11670" coordsize="108,185">
              <v:shape style="position:absolute;left:2261;top:11670;width:108;height:185" coordorigin="2261,11670" coordsize="108,185" path="m2261,11855l2369,11855,2369,11670,2261,11670,2261,11855e" filled="t" fillcolor="#FFFFFF" stroked="f">
                <v:path arrowok="t"/>
                <v:fill/>
              </v:shape>
            </v:group>
            <v:group style="position:absolute;left:2844;top:11670;width:103;height:185" coordorigin="2844,11670" coordsize="103,185">
              <v:shape style="position:absolute;left:2844;top:11670;width:103;height:185" coordorigin="2844,11670" coordsize="103,185" path="m2844,11855l2948,11855,2948,11670,2844,11670,2844,11855e" filled="t" fillcolor="#FFFFFF" stroked="f">
                <v:path arrowok="t"/>
                <v:fill/>
              </v:shape>
            </v:group>
            <v:group style="position:absolute;left:2261;top:11880;width:686;height:2" coordorigin="2261,11880" coordsize="686,2">
              <v:shape style="position:absolute;left:2261;top:11880;width:686;height:2" coordorigin="2261,11880" coordsize="686,0" path="m2261,11880l2948,11880e" filled="f" stroked="t" strokeweight="2.62pt" strokecolor="#FFFFFF">
                <v:path arrowok="t"/>
              </v:shape>
            </v:group>
            <v:group style="position:absolute;left:2369;top:11670;width:475;height:185" coordorigin="2369,11670" coordsize="475,185">
              <v:shape style="position:absolute;left:2369;top:11670;width:475;height:185" coordorigin="2369,11670" coordsize="475,185" path="m2369,11855l2844,11855,2844,11670,2369,11670,2369,11855e" filled="t" fillcolor="#FFFFFF" stroked="f">
                <v:path arrowok="t"/>
                <v:fill/>
              </v:shape>
            </v:group>
            <v:group style="position:absolute;left:2952;top:11658;width:108;height:209" coordorigin="2952,11658" coordsize="108,209">
              <v:shape style="position:absolute;left:2952;top:11658;width:108;height:209" coordorigin="2952,11658" coordsize="108,209" path="m2952,11867l3060,11867,3060,11658,2952,11658,2952,11867e" filled="t" fillcolor="#FFFFFF" stroked="f">
                <v:path arrowok="t"/>
                <v:fill/>
              </v:shape>
            </v:group>
            <v:group style="position:absolute;left:3528;top:11658;width:103;height:209" coordorigin="3528,11658" coordsize="103,209">
              <v:shape style="position:absolute;left:3528;top:11658;width:103;height:209" coordorigin="3528,11658" coordsize="103,209" path="m3528,11867l3632,11867,3632,11658,3528,11658,3528,11867e" filled="t" fillcolor="#FFFFFF" stroked="f">
                <v:path arrowok="t"/>
                <v:fill/>
              </v:shape>
            </v:group>
            <v:group style="position:absolute;left:2261;top:11909;width:1370;height:2" coordorigin="2261,11909" coordsize="1370,2">
              <v:shape style="position:absolute;left:2261;top:11909;width:1370;height:2" coordorigin="2261,11909" coordsize="1370,0" path="m2261,11909l3632,11909e" filled="f" stroked="t" strokeweight="4.3pt" strokecolor="#FFFFFF">
                <v:path arrowok="t"/>
              </v:shape>
            </v:group>
            <v:group style="position:absolute;left:3060;top:11658;width:468;height:209" coordorigin="3060,11658" coordsize="468,209">
              <v:shape style="position:absolute;left:3060;top:11658;width:468;height:209" coordorigin="3060,11658" coordsize="468,209" path="m3060,11867l3528,11867,3528,11658,3060,11658,3060,11867e" filled="t" fillcolor="#FFFFFF" stroked="f">
                <v:path arrowok="t"/>
                <v:fill/>
              </v:shape>
            </v:group>
            <v:group style="position:absolute;left:3636;top:11645;width:860;height:2" coordorigin="3636,11645" coordsize="860,2">
              <v:shape style="position:absolute;left:3636;top:11645;width:860;height:2" coordorigin="3636,11645" coordsize="860,0" path="m3636,11645l4496,11645e" filled="f" stroked="t" strokeweight="2.62pt" strokecolor="#FFFFFF">
                <v:path arrowok="t"/>
              </v:shape>
            </v:group>
            <v:group style="position:absolute;left:3636;top:11670;width:108;height:185" coordorigin="3636,11670" coordsize="108,185">
              <v:shape style="position:absolute;left:3636;top:11670;width:108;height:185" coordorigin="3636,11670" coordsize="108,185" path="m3636,11855l3744,11855,3744,11670,3636,11670,3636,11855e" filled="t" fillcolor="#FFFFFF" stroked="f">
                <v:path arrowok="t"/>
                <v:fill/>
              </v:shape>
            </v:group>
            <v:group style="position:absolute;left:4393;top:11670;width:103;height:185" coordorigin="4393,11670" coordsize="103,185">
              <v:shape style="position:absolute;left:4393;top:11670;width:103;height:185" coordorigin="4393,11670" coordsize="103,185" path="m4393,11855l4496,11855,4496,11670,4393,11670,4393,11855e" filled="t" fillcolor="#FFFFFF" stroked="f">
                <v:path arrowok="t"/>
                <v:fill/>
              </v:shape>
            </v:group>
            <v:group style="position:absolute;left:3636;top:11854;width:860;height:52" coordorigin="3636,11854" coordsize="860,52">
              <v:shape style="position:absolute;left:3636;top:11854;width:860;height:52" coordorigin="3636,11854" coordsize="860,52" path="m3636,11906l4496,11906,4496,11854,3636,11854,3636,11906xe" filled="t" fillcolor="#FFFFFF" stroked="f">
                <v:path arrowok="t"/>
                <v:fill/>
              </v:shape>
            </v:group>
            <v:group style="position:absolute;left:3744;top:11670;width:648;height:185" coordorigin="3744,11670" coordsize="648,185">
              <v:shape style="position:absolute;left:3744;top:11670;width:648;height:185" coordorigin="3744,11670" coordsize="648,185" path="m3744,11855l4393,11855,4393,11670,3744,11670,3744,11855e" filled="t" fillcolor="#FFFFFF" stroked="f">
                <v:path arrowok="t"/>
                <v:fill/>
              </v:shape>
            </v:group>
            <v:group style="position:absolute;left:4501;top:11659;width:667;height:2" coordorigin="4501,11659" coordsize="667,2">
              <v:shape style="position:absolute;left:4501;top:11659;width:667;height:2" coordorigin="4501,11659" coordsize="667,0" path="m4501,11659l5168,11659e" filled="f" stroked="t" strokeweight="4.060000pt" strokecolor="#FFFFFF">
                <v:path arrowok="t"/>
              </v:shape>
            </v:group>
            <v:group style="position:absolute;left:4501;top:11699;width:108;height:206" coordorigin="4501,11699" coordsize="108,206">
              <v:shape style="position:absolute;left:4501;top:11699;width:108;height:206" coordorigin="4501,11699" coordsize="108,206" path="m4501,11905l4609,11905,4609,11699,4501,11699,4501,11905e" filled="t" fillcolor="#FFFFFF" stroked="f">
                <v:path arrowok="t"/>
                <v:fill/>
              </v:shape>
            </v:group>
            <v:group style="position:absolute;left:5065;top:11699;width:103;height:206" coordorigin="5065,11699" coordsize="103,206">
              <v:shape style="position:absolute;left:5065;top:11699;width:103;height:206" coordorigin="5065,11699" coordsize="103,206" path="m5065,11905l5168,11905,5168,11699,5065,11699,5065,11905e" filled="t" fillcolor="#FFFFFF" stroked="f">
                <v:path arrowok="t"/>
                <v:fill/>
              </v:shape>
            </v:group>
            <v:group style="position:absolute;left:4609;top:11699;width:456;height:206" coordorigin="4609,11699" coordsize="456,206">
              <v:shape style="position:absolute;left:4609;top:11699;width:456;height:206" coordorigin="4609,11699" coordsize="456,206" path="m4609,11905l5065,11905,5065,11699,4609,11699,4609,11905e" filled="t" fillcolor="#FFFFFF" stroked="f">
                <v:path arrowok="t"/>
                <v:fill/>
              </v:shape>
            </v:group>
            <v:group style="position:absolute;left:5173;top:11619;width:684;height:52" coordorigin="5173,11619" coordsize="684,52">
              <v:shape style="position:absolute;left:5173;top:11619;width:684;height:52" coordorigin="5173,11619" coordsize="684,52" path="m5173,11671l5857,11671,5857,11619,5173,11619,5173,11671xe" filled="t" fillcolor="#FFFFFF" stroked="f">
                <v:path arrowok="t"/>
                <v:fill/>
              </v:shape>
            </v:group>
            <v:group style="position:absolute;left:5173;top:11670;width:108;height:185" coordorigin="5173,11670" coordsize="108,185">
              <v:shape style="position:absolute;left:5173;top:11670;width:108;height:185" coordorigin="5173,11670" coordsize="108,185" path="m5173,11855l5281,11855,5281,11670,5173,11670,5173,11855e" filled="t" fillcolor="#FFFFFF" stroked="f">
                <v:path arrowok="t"/>
                <v:fill/>
              </v:shape>
            </v:group>
            <v:group style="position:absolute;left:5754;top:11670;width:103;height:185" coordorigin="5754,11670" coordsize="103,185">
              <v:shape style="position:absolute;left:5754;top:11670;width:103;height:185" coordorigin="5754,11670" coordsize="103,185" path="m5754,11855l5857,11855,5857,11670,5754,11670,5754,11855e" filled="t" fillcolor="#FFFFFF" stroked="f">
                <v:path arrowok="t"/>
                <v:fill/>
              </v:shape>
            </v:group>
            <v:group style="position:absolute;left:5173;top:11854;width:684;height:52" coordorigin="5173,11854" coordsize="684,52">
              <v:shape style="position:absolute;left:5173;top:11854;width:684;height:52" coordorigin="5173,11854" coordsize="684,52" path="m5173,11906l5857,11906,5857,11854,5173,11854,5173,11906xe" filled="t" fillcolor="#FFFFFF" stroked="f">
                <v:path arrowok="t"/>
                <v:fill/>
              </v:shape>
            </v:group>
            <v:group style="position:absolute;left:5281;top:11670;width:473;height:185" coordorigin="5281,11670" coordsize="473,185">
              <v:shape style="position:absolute;left:5281;top:11670;width:473;height:185" coordorigin="5281,11670" coordsize="473,185" path="m5281,11855l5754,11855,5754,11670,5281,11670,5281,11855e" filled="t" fillcolor="#FFFFFF" stroked="f">
                <v:path arrowok="t"/>
                <v:fill/>
              </v:shape>
            </v:group>
            <v:group style="position:absolute;left:5862;top:11659;width:588;height:2" coordorigin="5862,11659" coordsize="588,2">
              <v:shape style="position:absolute;left:5862;top:11659;width:588;height:2" coordorigin="5862,11659" coordsize="588,0" path="m5862,11659l6450,11659e" filled="f" stroked="t" strokeweight="4.060000pt" strokecolor="#FFFFFF">
                <v:path arrowok="t"/>
              </v:shape>
            </v:group>
            <v:group style="position:absolute;left:5862;top:11699;width:108;height:206" coordorigin="5862,11699" coordsize="108,206">
              <v:shape style="position:absolute;left:5862;top:11699;width:108;height:206" coordorigin="5862,11699" coordsize="108,206" path="m5862,11905l5970,11905,5970,11699,5862,11699,5862,11905e" filled="t" fillcolor="#FFFFFF" stroked="f">
                <v:path arrowok="t"/>
                <v:fill/>
              </v:shape>
            </v:group>
            <v:group style="position:absolute;left:6347;top:11699;width:103;height:206" coordorigin="6347,11699" coordsize="103,206">
              <v:shape style="position:absolute;left:6347;top:11699;width:103;height:206" coordorigin="6347,11699" coordsize="103,206" path="m6347,11905l6450,11905,6450,11699,6347,11699,6347,11905e" filled="t" fillcolor="#FFFFFF" stroked="f">
                <v:path arrowok="t"/>
                <v:fill/>
              </v:shape>
            </v:group>
            <v:group style="position:absolute;left:5970;top:11699;width:377;height:206" coordorigin="5970,11699" coordsize="377,206">
              <v:shape style="position:absolute;left:5970;top:11699;width:377;height:206" coordorigin="5970,11699" coordsize="377,206" path="m5970,11905l6347,11905,6347,11699,5970,11699,5970,11905e" filled="t" fillcolor="#FFFFFF" stroked="f">
                <v:path arrowok="t"/>
                <v:fill/>
              </v:shape>
            </v:group>
            <v:group style="position:absolute;left:6455;top:11645;width:2002;height:2" coordorigin="6455,11645" coordsize="2002,2">
              <v:shape style="position:absolute;left:6455;top:11645;width:2002;height:2" coordorigin="6455,11645" coordsize="2002,0" path="m6455,11645l8457,11645e" filled="f" stroked="t" strokeweight="2.62pt" strokecolor="#FFFFFF">
                <v:path arrowok="t"/>
              </v:shape>
            </v:group>
            <v:group style="position:absolute;left:6455;top:11670;width:108;height:185" coordorigin="6455,11670" coordsize="108,185">
              <v:shape style="position:absolute;left:6455;top:11670;width:108;height:185" coordorigin="6455,11670" coordsize="108,185" path="m6455,11855l6563,11855,6563,11670,6455,11670,6455,11855e" filled="t" fillcolor="#FFFFFF" stroked="f">
                <v:path arrowok="t"/>
                <v:fill/>
              </v:shape>
            </v:group>
            <v:group style="position:absolute;left:7624;top:11670;width:103;height:185" coordorigin="7624,11670" coordsize="103,185">
              <v:shape style="position:absolute;left:7624;top:11670;width:103;height:185" coordorigin="7624,11670" coordsize="103,185" path="m7624,11855l7727,11855,7727,11670,7624,11670,7624,11855e" filled="t" fillcolor="#FFFFFF" stroked="f">
                <v:path arrowok="t"/>
                <v:fill/>
              </v:shape>
            </v:group>
            <v:group style="position:absolute;left:6455;top:11880;width:2002;height:2" coordorigin="6455,11880" coordsize="2002,2">
              <v:shape style="position:absolute;left:6455;top:11880;width:2002;height:2" coordorigin="6455,11880" coordsize="2002,0" path="m6455,11880l8457,11880e" filled="f" stroked="t" strokeweight="2.62pt" strokecolor="#FFFFFF">
                <v:path arrowok="t"/>
              </v:shape>
            </v:group>
            <v:group style="position:absolute;left:6563;top:11670;width:1061;height:185" coordorigin="6563,11670" coordsize="1061,185">
              <v:shape style="position:absolute;left:6563;top:11670;width:1061;height:185" coordorigin="6563,11670" coordsize="1061,185" path="m6563,11855l7624,11855,7624,11670,6563,11670,6563,11855e" filled="t" fillcolor="#FFFFFF" stroked="f">
                <v:path arrowok="t"/>
                <v:fill/>
              </v:shape>
            </v:group>
            <v:group style="position:absolute;left:7732;top:11670;width:108;height:185" coordorigin="7732,11670" coordsize="108,185">
              <v:shape style="position:absolute;left:7732;top:11670;width:108;height:185" coordorigin="7732,11670" coordsize="108,185" path="m7732,11855l7840,11855,7840,11670,7732,11670,7732,11855e" filled="t" fillcolor="#FFFFFF" stroked="f">
                <v:path arrowok="t"/>
                <v:fill/>
              </v:shape>
            </v:group>
            <v:group style="position:absolute;left:8353;top:11670;width:103;height:185" coordorigin="8353,11670" coordsize="103,185">
              <v:shape style="position:absolute;left:8353;top:11670;width:103;height:185" coordorigin="8353,11670" coordsize="103,185" path="m8353,11855l8457,11855,8457,11670,8353,11670,8353,11855e" filled="t" fillcolor="#FFFFFF" stroked="f">
                <v:path arrowok="t"/>
                <v:fill/>
              </v:shape>
            </v:group>
            <v:group style="position:absolute;left:7840;top:11670;width:514;height:185" coordorigin="7840,11670" coordsize="514,185">
              <v:shape style="position:absolute;left:7840;top:11670;width:514;height:185" coordorigin="7840,11670" coordsize="514,185" path="m7840,11855l8353,11855,8353,11670,7840,11670,7840,11855e" filled="t" fillcolor="#FFFFFF" stroked="f">
                <v:path arrowok="t"/>
                <v:fill/>
              </v:shape>
            </v:group>
            <v:group style="position:absolute;left:8461;top:11658;width:108;height:209" coordorigin="8461,11658" coordsize="108,209">
              <v:shape style="position:absolute;left:8461;top:11658;width:108;height:209" coordorigin="8461,11658" coordsize="108,209" path="m8461,11867l8569,11867,8569,11658,8461,11658,8461,11867e" filled="t" fillcolor="#FFFFFF" stroked="f">
                <v:path arrowok="t"/>
                <v:fill/>
              </v:shape>
            </v:group>
            <v:group style="position:absolute;left:9079;top:11658;width:103;height:209" coordorigin="9079,11658" coordsize="103,209">
              <v:shape style="position:absolute;left:9079;top:11658;width:103;height:209" coordorigin="9079,11658" coordsize="103,209" path="m9079,11867l9182,11867,9182,11658,9079,11658,9079,11867e" filled="t" fillcolor="#FFFFFF" stroked="f">
                <v:path arrowok="t"/>
                <v:fill/>
              </v:shape>
            </v:group>
            <v:group style="position:absolute;left:8569;top:11658;width:509;height:209" coordorigin="8569,11658" coordsize="509,209">
              <v:shape style="position:absolute;left:8569;top:11658;width:509;height:209" coordorigin="8569,11658" coordsize="509,209" path="m8569,11867l9079,11867,9079,11658,8569,11658,8569,11867e" filled="t" fillcolor="#FFFFFF" stroked="f">
                <v:path arrowok="t"/>
                <v:fill/>
              </v:shape>
            </v:group>
            <v:group style="position:absolute;left:9187;top:11638;width:1968;height:2" coordorigin="9187,11638" coordsize="1968,2">
              <v:shape style="position:absolute;left:9187;top:11638;width:1968;height:2" coordorigin="9187,11638" coordsize="1968,0" path="m9187,11638l11155,11638e" filled="f" stroked="t" strokeweight="2.15pt" strokecolor="#FFFFFF">
                <v:path arrowok="t"/>
              </v:shape>
            </v:group>
            <v:group style="position:absolute;left:9187;top:11658;width:108;height:209" coordorigin="9187,11658" coordsize="108,209">
              <v:shape style="position:absolute;left:9187;top:11658;width:108;height:209" coordorigin="9187,11658" coordsize="108,209" path="m9187,11867l9295,11867,9295,11658,9187,11658,9187,11867e" filled="t" fillcolor="#FFFFFF" stroked="f">
                <v:path arrowok="t"/>
                <v:fill/>
              </v:shape>
            </v:group>
            <v:group style="position:absolute;left:9686;top:11658;width:103;height:209" coordorigin="9686,11658" coordsize="103,209">
              <v:shape style="position:absolute;left:9686;top:11658;width:103;height:209" coordorigin="9686,11658" coordsize="103,209" path="m9686,11867l9789,11867,9789,11658,9686,11658,9686,11867e" filled="t" fillcolor="#FFFFFF" stroked="f">
                <v:path arrowok="t"/>
                <v:fill/>
              </v:shape>
            </v:group>
            <v:group style="position:absolute;left:9295;top:11658;width:391;height:209" coordorigin="9295,11658" coordsize="391,209">
              <v:shape style="position:absolute;left:9295;top:11658;width:391;height:209" coordorigin="9295,11658" coordsize="391,209" path="m9295,11867l9686,11867,9686,11658,9295,11658,9295,11867e" filled="t" fillcolor="#FFFFFF" stroked="f">
                <v:path arrowok="t"/>
                <v:fill/>
              </v:shape>
            </v:group>
            <v:group style="position:absolute;left:9794;top:11658;width:108;height:209" coordorigin="9794,11658" coordsize="108,209">
              <v:shape style="position:absolute;left:9794;top:11658;width:108;height:209" coordorigin="9794,11658" coordsize="108,209" path="m9794,11867l9902,11867,9902,11658,9794,11658,9794,11867e" filled="t" fillcolor="#FFFFFF" stroked="f">
                <v:path arrowok="t"/>
                <v:fill/>
              </v:shape>
            </v:group>
            <v:group style="position:absolute;left:10334;top:11658;width:103;height:209" coordorigin="10334,11658" coordsize="103,209">
              <v:shape style="position:absolute;left:10334;top:11658;width:103;height:209" coordorigin="10334,11658" coordsize="103,209" path="m10334,11867l10437,11867,10437,11658,10334,11658,10334,11867e" filled="t" fillcolor="#FFFFFF" stroked="f">
                <v:path arrowok="t"/>
                <v:fill/>
              </v:shape>
            </v:group>
            <v:group style="position:absolute;left:9902;top:11658;width:432;height:209" coordorigin="9902,11658" coordsize="432,209">
              <v:shape style="position:absolute;left:9902;top:11658;width:432;height:209" coordorigin="9902,11658" coordsize="432,209" path="m9902,11867l10334,11867,10334,11658,9902,11658,9902,11867e" filled="t" fillcolor="#FFFFFF" stroked="f">
                <v:path arrowok="t"/>
                <v:fill/>
              </v:shape>
            </v:group>
            <v:group style="position:absolute;left:10442;top:11645;width:713;height:2" coordorigin="10442,11645" coordsize="713,2">
              <v:shape style="position:absolute;left:10442;top:11645;width:713;height:2" coordorigin="10442,11645" coordsize="713,0" path="m10442,11645l11155,11645e" filled="f" stroked="t" strokeweight="2.62pt" strokecolor="#FFFFFF">
                <v:path arrowok="t"/>
              </v:shape>
            </v:group>
            <v:group style="position:absolute;left:10442;top:11670;width:108;height:185" coordorigin="10442,11670" coordsize="108,185">
              <v:shape style="position:absolute;left:10442;top:11670;width:108;height:185" coordorigin="10442,11670" coordsize="108,185" path="m10442,11855l10550,11855,10550,11670,10442,11670,10442,11855e" filled="t" fillcolor="#FFFFFF" stroked="f">
                <v:path arrowok="t"/>
                <v:fill/>
              </v:shape>
            </v:group>
            <v:group style="position:absolute;left:11054;top:11670;width:101;height:185" coordorigin="11054,11670" coordsize="101,185">
              <v:shape style="position:absolute;left:11054;top:11670;width:101;height:185" coordorigin="11054,11670" coordsize="101,185" path="m11054,11855l11155,11855,11155,11670,11054,11670,11054,11855e" filled="t" fillcolor="#FFFFFF" stroked="f">
                <v:path arrowok="t"/>
                <v:fill/>
              </v:shape>
            </v:group>
            <v:group style="position:absolute;left:10442;top:11880;width:713;height:2" coordorigin="10442,11880" coordsize="713,2">
              <v:shape style="position:absolute;left:10442;top:11880;width:713;height:2" coordorigin="10442,11880" coordsize="713,0" path="m10442,11880l11155,11880e" filled="f" stroked="t" strokeweight="2.62pt" strokecolor="#FFFFFF">
                <v:path arrowok="t"/>
              </v:shape>
            </v:group>
            <v:group style="position:absolute;left:10550;top:11670;width:504;height:185" coordorigin="10550,11670" coordsize="504,185">
              <v:shape style="position:absolute;left:10550;top:11670;width:504;height:185" coordorigin="10550,11670" coordsize="504,185" path="m10550,11855l11054,11855,11054,11670,10550,11670,10550,11855e" filled="t" fillcolor="#FFFFFF" stroked="f">
                <v:path arrowok="t"/>
                <v:fill/>
              </v:shape>
            </v:group>
            <v:group style="position:absolute;left:715;top:11615;width:10452;height:2" coordorigin="715,11615" coordsize="10452,2">
              <v:shape style="position:absolute;left:715;top:11615;width:10452;height:2" coordorigin="715,11615" coordsize="10452,0" path="m715,11615l11167,11615e" filled="f" stroked="t" strokeweight=".579980pt" strokecolor="#000000">
                <v:path arrowok="t"/>
              </v:shape>
            </v:group>
            <v:group style="position:absolute;left:725;top:11939;width:1532;height:2" coordorigin="725,11939" coordsize="1532,2">
              <v:shape style="position:absolute;left:725;top:11939;width:1532;height:2" coordorigin="725,11939" coordsize="1532,0" path="m725,11939l2256,11939e" filled="f" stroked="t" strokeweight="2.5pt" strokecolor="#FFFFFF">
                <v:path arrowok="t"/>
              </v:shape>
            </v:group>
            <v:group style="position:absolute;left:725;top:11963;width:103;height:206" coordorigin="725,11963" coordsize="103,206">
              <v:shape style="position:absolute;left:725;top:11963;width:103;height:206" coordorigin="725,11963" coordsize="103,206" path="m725,12169l828,12169,828,11963,725,11963,725,12169e" filled="t" fillcolor="#FFFFFF" stroked="f">
                <v:path arrowok="t"/>
                <v:fill/>
              </v:shape>
            </v:group>
            <v:group style="position:absolute;left:2153;top:11963;width:103;height:206" coordorigin="2153,11963" coordsize="103,206">
              <v:shape style="position:absolute;left:2153;top:11963;width:103;height:206" coordorigin="2153,11963" coordsize="103,206" path="m2153,12169l2256,12169,2256,11963,2153,11963,2153,12169e" filled="t" fillcolor="#FFFFFF" stroked="f">
                <v:path arrowok="t"/>
                <v:fill/>
              </v:shape>
            </v:group>
            <v:group style="position:absolute;left:828;top:11963;width:1325;height:206" coordorigin="828,11963" coordsize="1325,206">
              <v:shape style="position:absolute;left:828;top:11963;width:1325;height:206" coordorigin="828,11963" coordsize="1325,206" path="m828,12169l2153,12169,2153,11963,828,11963,828,12169e" filled="t" fillcolor="#FFFFFF" stroked="f">
                <v:path arrowok="t"/>
                <v:fill/>
              </v:shape>
            </v:group>
            <v:group style="position:absolute;left:2261;top:11951;width:108;height:185" coordorigin="2261,11951" coordsize="108,185">
              <v:shape style="position:absolute;left:2261;top:11951;width:108;height:185" coordorigin="2261,11951" coordsize="108,185" path="m2261,12136l2369,12136,2369,11951,2261,11951,2261,12136e" filled="t" fillcolor="#FFFFFF" stroked="f">
                <v:path arrowok="t"/>
                <v:fill/>
              </v:shape>
            </v:group>
            <v:group style="position:absolute;left:2844;top:11951;width:103;height:185" coordorigin="2844,11951" coordsize="103,185">
              <v:shape style="position:absolute;left:2844;top:11951;width:103;height:185" coordorigin="2844,11951" coordsize="103,185" path="m2844,12136l2948,12136,2948,11951,2844,11951,2844,12136e" filled="t" fillcolor="#FFFFFF" stroked="f">
                <v:path arrowok="t"/>
                <v:fill/>
              </v:shape>
            </v:group>
            <v:group style="position:absolute;left:2261;top:12153;width:2235;height:2" coordorigin="2261,12153" coordsize="2235,2">
              <v:shape style="position:absolute;left:2261;top:12153;width:2235;height:2" coordorigin="2261,12153" coordsize="2235,0" path="m2261,12153l4496,12153e" filled="f" stroked="t" strokeweight="1.78pt" strokecolor="#FFFFFF">
                <v:path arrowok="t"/>
              </v:shape>
            </v:group>
            <v:group style="position:absolute;left:2369;top:11951;width:475;height:185" coordorigin="2369,11951" coordsize="475,185">
              <v:shape style="position:absolute;left:2369;top:11951;width:475;height:185" coordorigin="2369,11951" coordsize="475,185" path="m2369,12136l2844,12136,2844,11951,2369,11951,2369,12136e" filled="t" fillcolor="#FFFFFF" stroked="f">
                <v:path arrowok="t"/>
                <v:fill/>
              </v:shape>
            </v:group>
            <v:group style="position:absolute;left:2952;top:11927;width:679;height:2" coordorigin="2952,11927" coordsize="679,2">
              <v:shape style="position:absolute;left:2952;top:11927;width:679;height:2" coordorigin="2952,11927" coordsize="679,0" path="m2952,11927l3632,11927e" filled="f" stroked="t" strokeweight="1.3pt" strokecolor="#FFFFFF">
                <v:path arrowok="t"/>
              </v:shape>
            </v:group>
            <v:group style="position:absolute;left:2952;top:11939;width:108;height:206" coordorigin="2952,11939" coordsize="108,206">
              <v:shape style="position:absolute;left:2952;top:11939;width:108;height:206" coordorigin="2952,11939" coordsize="108,206" path="m2952,12145l3060,12145,3060,11939,2952,11939,2952,12145e" filled="t" fillcolor="#FFFFFF" stroked="f">
                <v:path arrowok="t"/>
                <v:fill/>
              </v:shape>
            </v:group>
            <v:group style="position:absolute;left:3528;top:11939;width:103;height:206" coordorigin="3528,11939" coordsize="103,206">
              <v:shape style="position:absolute;left:3528;top:11939;width:103;height:206" coordorigin="3528,11939" coordsize="103,206" path="m3528,12145l3632,12145,3632,11939,3528,11939,3528,12145e" filled="t" fillcolor="#FFFFFF" stroked="f">
                <v:path arrowok="t"/>
                <v:fill/>
              </v:shape>
            </v:group>
            <v:group style="position:absolute;left:3060;top:11939;width:468;height:206" coordorigin="3060,11939" coordsize="468,206">
              <v:shape style="position:absolute;left:3060;top:11939;width:468;height:206" coordorigin="3060,11939" coordsize="468,206" path="m3060,12145l3528,12145,3528,11939,3060,11939,3060,12145e" filled="t" fillcolor="#FFFFFF" stroked="f">
                <v:path arrowok="t"/>
                <v:fill/>
              </v:shape>
            </v:group>
            <v:group style="position:absolute;left:3636;top:11914;width:860;height:38" coordorigin="3636,11914" coordsize="860,38">
              <v:shape style="position:absolute;left:3636;top:11914;width:860;height:38" coordorigin="3636,11914" coordsize="860,38" path="m3636,11952l4496,11952,4496,11914,3636,11914,3636,11952xe" filled="t" fillcolor="#FFFFFF" stroked="f">
                <v:path arrowok="t"/>
                <v:fill/>
              </v:shape>
            </v:group>
            <v:group style="position:absolute;left:3636;top:11951;width:108;height:185" coordorigin="3636,11951" coordsize="108,185">
              <v:shape style="position:absolute;left:3636;top:11951;width:108;height:185" coordorigin="3636,11951" coordsize="108,185" path="m3636,12136l3744,12136,3744,11951,3636,11951,3636,12136e" filled="t" fillcolor="#FFFFFF" stroked="f">
                <v:path arrowok="t"/>
                <v:fill/>
              </v:shape>
            </v:group>
            <v:group style="position:absolute;left:4393;top:11951;width:103;height:185" coordorigin="4393,11951" coordsize="103,185">
              <v:shape style="position:absolute;left:4393;top:11951;width:103;height:185" coordorigin="4393,11951" coordsize="103,185" path="m4393,12136l4496,12136,4496,11951,4393,11951,4393,12136e" filled="t" fillcolor="#FFFFFF" stroked="f">
                <v:path arrowok="t"/>
                <v:fill/>
              </v:shape>
            </v:group>
            <v:group style="position:absolute;left:3744;top:11951;width:648;height:185" coordorigin="3744,11951" coordsize="648,185">
              <v:shape style="position:absolute;left:3744;top:11951;width:648;height:185" coordorigin="3744,11951" coordsize="648,185" path="m3744,12136l4393,12136,4393,11951,3744,11951,3744,12136e" filled="t" fillcolor="#FFFFFF" stroked="f">
                <v:path arrowok="t"/>
                <v:fill/>
              </v:shape>
            </v:group>
            <v:group style="position:absolute;left:4501;top:11939;width:667;height:2" coordorigin="4501,11939" coordsize="667,2">
              <v:shape style="position:absolute;left:4501;top:11939;width:667;height:2" coordorigin="4501,11939" coordsize="667,0" path="m4501,11939l5168,11939e" filled="f" stroked="t" strokeweight="2.5pt" strokecolor="#FFFFFF">
                <v:path arrowok="t"/>
              </v:shape>
            </v:group>
            <v:group style="position:absolute;left:4501;top:11963;width:108;height:206" coordorigin="4501,11963" coordsize="108,206">
              <v:shape style="position:absolute;left:4501;top:11963;width:108;height:206" coordorigin="4501,11963" coordsize="108,206" path="m4501,12169l4609,12169,4609,11963,4501,11963,4501,12169e" filled="t" fillcolor="#FFFFFF" stroked="f">
                <v:path arrowok="t"/>
                <v:fill/>
              </v:shape>
            </v:group>
            <v:group style="position:absolute;left:5065;top:11963;width:103;height:206" coordorigin="5065,11963" coordsize="103,206">
              <v:shape style="position:absolute;left:5065;top:11963;width:103;height:206" coordorigin="5065,11963" coordsize="103,206" path="m5065,12169l5168,12169,5168,11963,5065,11963,5065,12169e" filled="t" fillcolor="#FFFFFF" stroked="f">
                <v:path arrowok="t"/>
                <v:fill/>
              </v:shape>
            </v:group>
            <v:group style="position:absolute;left:4609;top:11963;width:456;height:206" coordorigin="4609,11963" coordsize="456,206">
              <v:shape style="position:absolute;left:4609;top:11963;width:456;height:206" coordorigin="4609,11963" coordsize="456,206" path="m4609,12169l5065,12169,5065,11963,4609,11963,4609,12169e" filled="t" fillcolor="#FFFFFF" stroked="f">
                <v:path arrowok="t"/>
                <v:fill/>
              </v:shape>
            </v:group>
            <v:group style="position:absolute;left:5173;top:11914;width:684;height:38" coordorigin="5173,11914" coordsize="684,38">
              <v:shape style="position:absolute;left:5173;top:11914;width:684;height:38" coordorigin="5173,11914" coordsize="684,38" path="m5173,11952l5857,11952,5857,11914,5173,11914,5173,11952xe" filled="t" fillcolor="#FFFFFF" stroked="f">
                <v:path arrowok="t"/>
                <v:fill/>
              </v:shape>
            </v:group>
            <v:group style="position:absolute;left:5173;top:11951;width:108;height:185" coordorigin="5173,11951" coordsize="108,185">
              <v:shape style="position:absolute;left:5173;top:11951;width:108;height:185" coordorigin="5173,11951" coordsize="108,185" path="m5173,12136l5281,12136,5281,11951,5173,11951,5173,12136e" filled="t" fillcolor="#FFFFFF" stroked="f">
                <v:path arrowok="t"/>
                <v:fill/>
              </v:shape>
            </v:group>
            <v:group style="position:absolute;left:5754;top:11951;width:103;height:185" coordorigin="5754,11951" coordsize="103,185">
              <v:shape style="position:absolute;left:5754;top:11951;width:103;height:185" coordorigin="5754,11951" coordsize="103,185" path="m5754,12136l5857,12136,5857,11951,5754,11951,5754,12136e" filled="t" fillcolor="#FFFFFF" stroked="f">
                <v:path arrowok="t"/>
                <v:fill/>
              </v:shape>
            </v:group>
            <v:group style="position:absolute;left:5173;top:12153;width:684;height:2" coordorigin="5173,12153" coordsize="684,2">
              <v:shape style="position:absolute;left:5173;top:12153;width:684;height:2" coordorigin="5173,12153" coordsize="684,0" path="m5173,12153l5857,12153e" filled="f" stroked="t" strokeweight="1.78pt" strokecolor="#FFFFFF">
                <v:path arrowok="t"/>
              </v:shape>
            </v:group>
            <v:group style="position:absolute;left:5281;top:11951;width:473;height:185" coordorigin="5281,11951" coordsize="473,185">
              <v:shape style="position:absolute;left:5281;top:11951;width:473;height:185" coordorigin="5281,11951" coordsize="473,185" path="m5281,12136l5754,12136,5754,11951,5281,11951,5281,12136e" filled="t" fillcolor="#FFFFFF" stroked="f">
                <v:path arrowok="t"/>
                <v:fill/>
              </v:shape>
            </v:group>
            <v:group style="position:absolute;left:5862;top:11939;width:588;height:2" coordorigin="5862,11939" coordsize="588,2">
              <v:shape style="position:absolute;left:5862;top:11939;width:588;height:2" coordorigin="5862,11939" coordsize="588,0" path="m5862,11939l6450,11939e" filled="f" stroked="t" strokeweight="2.5pt" strokecolor="#FFFFFF">
                <v:path arrowok="t"/>
              </v:shape>
            </v:group>
            <v:group style="position:absolute;left:5862;top:11963;width:108;height:206" coordorigin="5862,11963" coordsize="108,206">
              <v:shape style="position:absolute;left:5862;top:11963;width:108;height:206" coordorigin="5862,11963" coordsize="108,206" path="m5862,12169l5970,12169,5970,11963,5862,11963,5862,12169e" filled="t" fillcolor="#FFFFFF" stroked="f">
                <v:path arrowok="t"/>
                <v:fill/>
              </v:shape>
            </v:group>
            <v:group style="position:absolute;left:6347;top:11963;width:103;height:206" coordorigin="6347,11963" coordsize="103,206">
              <v:shape style="position:absolute;left:6347;top:11963;width:103;height:206" coordorigin="6347,11963" coordsize="103,206" path="m6347,12169l6450,12169,6450,11963,6347,11963,6347,12169e" filled="t" fillcolor="#FFFFFF" stroked="f">
                <v:path arrowok="t"/>
                <v:fill/>
              </v:shape>
            </v:group>
            <v:group style="position:absolute;left:5970;top:11963;width:377;height:206" coordorigin="5970,11963" coordsize="377,206">
              <v:shape style="position:absolute;left:5970;top:11963;width:377;height:206" coordorigin="5970,11963" coordsize="377,206" path="m5970,12169l6347,12169,6347,11963,5970,11963,5970,12169e" filled="t" fillcolor="#FFFFFF" stroked="f">
                <v:path arrowok="t"/>
                <v:fill/>
              </v:shape>
            </v:group>
            <v:group style="position:absolute;left:6455;top:11930;width:4700;height:2" coordorigin="6455,11930" coordsize="4700,2">
              <v:shape style="position:absolute;left:6455;top:11930;width:4700;height:2" coordorigin="6455,11930" coordsize="4700,0" path="m6455,11930l11155,11930e" filled="f" stroked="t" strokeweight="2.15pt" strokecolor="#FFFFFF">
                <v:path arrowok="t"/>
              </v:shape>
            </v:group>
            <v:group style="position:absolute;left:6455;top:11951;width:108;height:185" coordorigin="6455,11951" coordsize="108,185">
              <v:shape style="position:absolute;left:6455;top:11951;width:108;height:185" coordorigin="6455,11951" coordsize="108,185" path="m6455,12136l6563,12136,6563,11951,6455,11951,6455,12136e" filled="t" fillcolor="#FFFFFF" stroked="f">
                <v:path arrowok="t"/>
                <v:fill/>
              </v:shape>
            </v:group>
            <v:group style="position:absolute;left:7624;top:11951;width:103;height:185" coordorigin="7624,11951" coordsize="103,185">
              <v:shape style="position:absolute;left:7624;top:11951;width:103;height:185" coordorigin="7624,11951" coordsize="103,185" path="m7624,12136l7727,12136,7727,11951,7624,11951,7624,12136e" filled="t" fillcolor="#FFFFFF" stroked="f">
                <v:path arrowok="t"/>
                <v:fill/>
              </v:shape>
            </v:group>
            <v:group style="position:absolute;left:6455;top:12153;width:4700;height:2" coordorigin="6455,12153" coordsize="4700,2">
              <v:shape style="position:absolute;left:6455;top:12153;width:4700;height:2" coordorigin="6455,12153" coordsize="4700,0" path="m6455,12153l11155,12153e" filled="f" stroked="t" strokeweight="1.78pt" strokecolor="#FFFFFF">
                <v:path arrowok="t"/>
              </v:shape>
            </v:group>
            <v:group style="position:absolute;left:6563;top:11951;width:1061;height:185" coordorigin="6563,11951" coordsize="1061,185">
              <v:shape style="position:absolute;left:6563;top:11951;width:1061;height:185" coordorigin="6563,11951" coordsize="1061,185" path="m6563,12136l7624,12136,7624,11951,6563,11951,6563,12136e" filled="t" fillcolor="#FFFFFF" stroked="f">
                <v:path arrowok="t"/>
                <v:fill/>
              </v:shape>
            </v:group>
            <v:group style="position:absolute;left:7732;top:11951;width:108;height:185" coordorigin="7732,11951" coordsize="108,185">
              <v:shape style="position:absolute;left:7732;top:11951;width:108;height:185" coordorigin="7732,11951" coordsize="108,185" path="m7732,12136l7840,12136,7840,11951,7732,11951,7732,12136e" filled="t" fillcolor="#FFFFFF" stroked="f">
                <v:path arrowok="t"/>
                <v:fill/>
              </v:shape>
            </v:group>
            <v:group style="position:absolute;left:8353;top:11951;width:103;height:185" coordorigin="8353,11951" coordsize="103,185">
              <v:shape style="position:absolute;left:8353;top:11951;width:103;height:185" coordorigin="8353,11951" coordsize="103,185" path="m8353,12136l8457,12136,8457,11951,8353,11951,8353,12136e" filled="t" fillcolor="#FFFFFF" stroked="f">
                <v:path arrowok="t"/>
                <v:fill/>
              </v:shape>
            </v:group>
            <v:group style="position:absolute;left:7840;top:11951;width:514;height:185" coordorigin="7840,11951" coordsize="514,185">
              <v:shape style="position:absolute;left:7840;top:11951;width:514;height:185" coordorigin="7840,11951" coordsize="514,185" path="m7840,12136l8353,12136,8353,11951,7840,11951,7840,12136e" filled="t" fillcolor="#FFFFFF" stroked="f">
                <v:path arrowok="t"/>
                <v:fill/>
              </v:shape>
            </v:group>
            <v:group style="position:absolute;left:8461;top:11927;width:1976;height:2" coordorigin="8461,11927" coordsize="1976,2">
              <v:shape style="position:absolute;left:8461;top:11927;width:1976;height:2" coordorigin="8461,11927" coordsize="1976,0" path="m8461,11927l10437,11927e" filled="f" stroked="t" strokeweight="1.3pt" strokecolor="#FFFFFF">
                <v:path arrowok="t"/>
              </v:shape>
            </v:group>
            <v:group style="position:absolute;left:8461;top:11939;width:108;height:206" coordorigin="8461,11939" coordsize="108,206">
              <v:shape style="position:absolute;left:8461;top:11939;width:108;height:206" coordorigin="8461,11939" coordsize="108,206" path="m8461,12145l8569,12145,8569,11939,8461,11939,8461,12145e" filled="t" fillcolor="#FFFFFF" stroked="f">
                <v:path arrowok="t"/>
                <v:fill/>
              </v:shape>
            </v:group>
            <v:group style="position:absolute;left:9079;top:11939;width:103;height:206" coordorigin="9079,11939" coordsize="103,206">
              <v:shape style="position:absolute;left:9079;top:11939;width:103;height:206" coordorigin="9079,11939" coordsize="103,206" path="m9079,12145l9182,12145,9182,11939,9079,11939,9079,12145e" filled="t" fillcolor="#FFFFFF" stroked="f">
                <v:path arrowok="t"/>
                <v:fill/>
              </v:shape>
            </v:group>
            <v:group style="position:absolute;left:8569;top:11939;width:509;height:206" coordorigin="8569,11939" coordsize="509,206">
              <v:shape style="position:absolute;left:8569;top:11939;width:509;height:206" coordorigin="8569,11939" coordsize="509,206" path="m8569,12145l9079,12145,9079,11939,8569,11939,8569,12145e" filled="t" fillcolor="#FFFFFF" stroked="f">
                <v:path arrowok="t"/>
                <v:fill/>
              </v:shape>
            </v:group>
            <v:group style="position:absolute;left:9187;top:11939;width:108;height:206" coordorigin="9187,11939" coordsize="108,206">
              <v:shape style="position:absolute;left:9187;top:11939;width:108;height:206" coordorigin="9187,11939" coordsize="108,206" path="m9187,12145l9295,12145,9295,11939,9187,11939,9187,12145e" filled="t" fillcolor="#FFFFFF" stroked="f">
                <v:path arrowok="t"/>
                <v:fill/>
              </v:shape>
            </v:group>
            <v:group style="position:absolute;left:9686;top:11939;width:103;height:206" coordorigin="9686,11939" coordsize="103,206">
              <v:shape style="position:absolute;left:9686;top:11939;width:103;height:206" coordorigin="9686,11939" coordsize="103,206" path="m9686,12145l9789,12145,9789,11939,9686,11939,9686,12145e" filled="t" fillcolor="#FFFFFF" stroked="f">
                <v:path arrowok="t"/>
                <v:fill/>
              </v:shape>
            </v:group>
            <v:group style="position:absolute;left:9295;top:11939;width:391;height:206" coordorigin="9295,11939" coordsize="391,206">
              <v:shape style="position:absolute;left:9295;top:11939;width:391;height:206" coordorigin="9295,11939" coordsize="391,206" path="m9295,12145l9686,12145,9686,11939,9295,11939,9295,12145e" filled="t" fillcolor="#FFFFFF" stroked="f">
                <v:path arrowok="t"/>
                <v:fill/>
              </v:shape>
            </v:group>
            <v:group style="position:absolute;left:9794;top:11939;width:108;height:206" coordorigin="9794,11939" coordsize="108,206">
              <v:shape style="position:absolute;left:9794;top:11939;width:108;height:206" coordorigin="9794,11939" coordsize="108,206" path="m9794,12145l9902,12145,9902,11939,9794,11939,9794,12145e" filled="t" fillcolor="#FFFFFF" stroked="f">
                <v:path arrowok="t"/>
                <v:fill/>
              </v:shape>
            </v:group>
            <v:group style="position:absolute;left:10334;top:11939;width:103;height:206" coordorigin="10334,11939" coordsize="103,206">
              <v:shape style="position:absolute;left:10334;top:11939;width:103;height:206" coordorigin="10334,11939" coordsize="103,206" path="m10334,12145l10437,12145,10437,11939,10334,11939,10334,12145e" filled="t" fillcolor="#FFFFFF" stroked="f">
                <v:path arrowok="t"/>
                <v:fill/>
              </v:shape>
            </v:group>
            <v:group style="position:absolute;left:9902;top:11939;width:432;height:206" coordorigin="9902,11939" coordsize="432,206">
              <v:shape style="position:absolute;left:9902;top:11939;width:432;height:206" coordorigin="9902,11939" coordsize="432,206" path="m9902,12145l10334,12145,10334,11939,9902,11939,9902,12145e" filled="t" fillcolor="#FFFFFF" stroked="f">
                <v:path arrowok="t"/>
                <v:fill/>
              </v:shape>
            </v:group>
            <v:group style="position:absolute;left:10442;top:11951;width:108;height:185" coordorigin="10442,11951" coordsize="108,185">
              <v:shape style="position:absolute;left:10442;top:11951;width:108;height:185" coordorigin="10442,11951" coordsize="108,185" path="m10442,12136l10550,12136,10550,11951,10442,11951,10442,12136e" filled="t" fillcolor="#FFFFFF" stroked="f">
                <v:path arrowok="t"/>
                <v:fill/>
              </v:shape>
            </v:group>
            <v:group style="position:absolute;left:11054;top:11951;width:101;height:185" coordorigin="11054,11951" coordsize="101,185">
              <v:shape style="position:absolute;left:11054;top:11951;width:101;height:185" coordorigin="11054,11951" coordsize="101,185" path="m11054,12136l11155,12136,11155,11951,11054,11951,11054,12136e" filled="t" fillcolor="#FFFFFF" stroked="f">
                <v:path arrowok="t"/>
                <v:fill/>
              </v:shape>
            </v:group>
            <v:group style="position:absolute;left:10550;top:11951;width:504;height:185" coordorigin="10550,11951" coordsize="504,185">
              <v:shape style="position:absolute;left:10550;top:11951;width:504;height:185" coordorigin="10550,11951" coordsize="504,185" path="m10550,12136l11054,12136,11054,11951,10550,11951,10550,12136e" filled="t" fillcolor="#FFFFFF" stroked="f">
                <v:path arrowok="t"/>
                <v:fill/>
              </v:shape>
            </v:group>
            <v:group style="position:absolute;left:715;top:11910;width:10452;height:2" coordorigin="715,11910" coordsize="10452,2">
              <v:shape style="position:absolute;left:715;top:11910;width:10452;height:2" coordorigin="715,11910" coordsize="10452,0" path="m715,11910l11167,11910e" filled="f" stroked="t" strokeweight=".579980pt" strokecolor="#000000">
                <v:path arrowok="t"/>
              </v:shape>
            </v:group>
            <v:group style="position:absolute;left:725;top:12205;width:1532;height:2" coordorigin="725,12205" coordsize="1532,2">
              <v:shape style="position:absolute;left:725;top:12205;width:1532;height:2" coordorigin="725,12205" coordsize="1532,0" path="m725,12205l2256,12205e" filled="f" stroked="t" strokeweight="2.5pt" strokecolor="#FFFFFF">
                <v:path arrowok="t"/>
              </v:shape>
            </v:group>
            <v:group style="position:absolute;left:725;top:12229;width:103;height:206" coordorigin="725,12229" coordsize="103,206">
              <v:shape style="position:absolute;left:725;top:12229;width:103;height:206" coordorigin="725,12229" coordsize="103,206" path="m725,12436l828,12436,828,12229,725,12229,725,12436e" filled="t" fillcolor="#FFFFFF" stroked="f">
                <v:path arrowok="t"/>
                <v:fill/>
              </v:shape>
            </v:group>
            <v:group style="position:absolute;left:2153;top:12229;width:103;height:206" coordorigin="2153,12229" coordsize="103,206">
              <v:shape style="position:absolute;left:2153;top:12229;width:103;height:206" coordorigin="2153,12229" coordsize="103,206" path="m2153,12436l2256,12436,2256,12229,2153,12229,2153,12436e" filled="t" fillcolor="#FFFFFF" stroked="f">
                <v:path arrowok="t"/>
                <v:fill/>
              </v:shape>
            </v:group>
            <v:group style="position:absolute;left:828;top:12229;width:1325;height:206" coordorigin="828,12229" coordsize="1325,206">
              <v:shape style="position:absolute;left:828;top:12229;width:1325;height:206" coordorigin="828,12229" coordsize="1325,206" path="m828,12436l2153,12436,2153,12229,828,12229,828,12436e" filled="t" fillcolor="#FFFFFF" stroked="f">
                <v:path arrowok="t"/>
                <v:fill/>
              </v:shape>
            </v:group>
            <v:group style="position:absolute;left:2261;top:12198;width:2235;height:2" coordorigin="2261,12198" coordsize="2235,2">
              <v:shape style="position:absolute;left:2261;top:12198;width:2235;height:2" coordorigin="2261,12198" coordsize="2235,0" path="m2261,12198l4496,12198e" filled="f" stroked="t" strokeweight="1.78pt" strokecolor="#FFFFFF">
                <v:path arrowok="t"/>
              </v:shape>
            </v:group>
            <v:group style="position:absolute;left:2261;top:12215;width:108;height:185" coordorigin="2261,12215" coordsize="108,185">
              <v:shape style="position:absolute;left:2261;top:12215;width:108;height:185" coordorigin="2261,12215" coordsize="108,185" path="m2261,12400l2369,12400,2369,12215,2261,12215,2261,12400e" filled="t" fillcolor="#FFFFFF" stroked="f">
                <v:path arrowok="t"/>
                <v:fill/>
              </v:shape>
            </v:group>
            <v:group style="position:absolute;left:2844;top:12215;width:103;height:185" coordorigin="2844,12215" coordsize="103,185">
              <v:shape style="position:absolute;left:2844;top:12215;width:103;height:185" coordorigin="2844,12215" coordsize="103,185" path="m2844,12400l2948,12400,2948,12215,2844,12215,2844,12400e" filled="t" fillcolor="#FFFFFF" stroked="f">
                <v:path arrowok="t"/>
                <v:fill/>
              </v:shape>
            </v:group>
            <v:group style="position:absolute;left:2261;top:12441;width:686;height:2" coordorigin="2261,12441" coordsize="686,2">
              <v:shape style="position:absolute;left:2261;top:12441;width:686;height:2" coordorigin="2261,12441" coordsize="686,0" path="m2261,12441l2948,12441e" filled="f" stroked="t" strokeweight="4.18pt" strokecolor="#FFFFFF">
                <v:path arrowok="t"/>
              </v:shape>
            </v:group>
            <v:group style="position:absolute;left:2369;top:12215;width:475;height:185" coordorigin="2369,12215" coordsize="475,185">
              <v:shape style="position:absolute;left:2369;top:12215;width:475;height:185" coordorigin="2369,12215" coordsize="475,185" path="m2369,12400l2844,12400,2844,12215,2369,12215,2369,12400e" filled="t" fillcolor="#FFFFFF" stroked="f">
                <v:path arrowok="t"/>
                <v:fill/>
              </v:shape>
            </v:group>
            <v:group style="position:absolute;left:2952;top:12205;width:108;height:206" coordorigin="2952,12205" coordsize="108,206">
              <v:shape style="position:absolute;left:2952;top:12205;width:108;height:206" coordorigin="2952,12205" coordsize="108,206" path="m2952,12412l3060,12412,3060,12205,2952,12205,2952,12412e" filled="t" fillcolor="#FFFFFF" stroked="f">
                <v:path arrowok="t"/>
                <v:fill/>
              </v:shape>
            </v:group>
            <v:group style="position:absolute;left:3528;top:12205;width:103;height:206" coordorigin="3528,12205" coordsize="103,206">
              <v:shape style="position:absolute;left:3528;top:12205;width:103;height:206" coordorigin="3528,12205" coordsize="103,206" path="m3528,12412l3632,12412,3632,12205,3528,12205,3528,12412e" filled="t" fillcolor="#FFFFFF" stroked="f">
                <v:path arrowok="t"/>
                <v:fill/>
              </v:shape>
            </v:group>
            <v:group style="position:absolute;left:2952;top:12441;width:679;height:2" coordorigin="2952,12441" coordsize="679,2">
              <v:shape style="position:absolute;left:2952;top:12441;width:679;height:2" coordorigin="2952,12441" coordsize="679,0" path="m2952,12441l3632,12441e" filled="f" stroked="t" strokeweight="2.98pt" strokecolor="#FFFFFF">
                <v:path arrowok="t"/>
              </v:shape>
            </v:group>
            <v:group style="position:absolute;left:3060;top:12205;width:468;height:206" coordorigin="3060,12205" coordsize="468,206">
              <v:shape style="position:absolute;left:3060;top:12205;width:468;height:206" coordorigin="3060,12205" coordsize="468,206" path="m3060,12412l3528,12412,3528,12205,3060,12205,3060,12412e" filled="t" fillcolor="#FFFFFF" stroked="f">
                <v:path arrowok="t"/>
                <v:fill/>
              </v:shape>
            </v:group>
            <v:group style="position:absolute;left:3636;top:12215;width:108;height:185" coordorigin="3636,12215" coordsize="108,185">
              <v:shape style="position:absolute;left:3636;top:12215;width:108;height:185" coordorigin="3636,12215" coordsize="108,185" path="m3636,12400l3744,12400,3744,12215,3636,12215,3636,12400e" filled="t" fillcolor="#FFFFFF" stroked="f">
                <v:path arrowok="t"/>
                <v:fill/>
              </v:shape>
            </v:group>
            <v:group style="position:absolute;left:4393;top:12215;width:103;height:185" coordorigin="4393,12215" coordsize="103,185">
              <v:shape style="position:absolute;left:4393;top:12215;width:103;height:185" coordorigin="4393,12215" coordsize="103,185" path="m4393,12400l4496,12400,4496,12215,4393,12215,4393,12400e" filled="t" fillcolor="#FFFFFF" stroked="f">
                <v:path arrowok="t"/>
                <v:fill/>
              </v:shape>
            </v:group>
            <v:group style="position:absolute;left:3636;top:12441;width:860;height:2" coordorigin="3636,12441" coordsize="860,2">
              <v:shape style="position:absolute;left:3636;top:12441;width:860;height:2" coordorigin="3636,12441" coordsize="860,0" path="m3636,12441l4496,12441e" filled="f" stroked="t" strokeweight="4.18pt" strokecolor="#FFFFFF">
                <v:path arrowok="t"/>
              </v:shape>
            </v:group>
            <v:group style="position:absolute;left:3744;top:12215;width:648;height:185" coordorigin="3744,12215" coordsize="648,185">
              <v:shape style="position:absolute;left:3744;top:12215;width:648;height:185" coordorigin="3744,12215" coordsize="648,185" path="m3744,12400l4393,12400,4393,12215,3744,12215,3744,12400e" filled="t" fillcolor="#FFFFFF" stroked="f">
                <v:path arrowok="t"/>
                <v:fill/>
              </v:shape>
            </v:group>
            <v:group style="position:absolute;left:4501;top:12205;width:667;height:2" coordorigin="4501,12205" coordsize="667,2">
              <v:shape style="position:absolute;left:4501;top:12205;width:667;height:2" coordorigin="4501,12205" coordsize="667,0" path="m4501,12205l5168,12205e" filled="f" stroked="t" strokeweight="2.5pt" strokecolor="#FFFFFF">
                <v:path arrowok="t"/>
              </v:shape>
            </v:group>
            <v:group style="position:absolute;left:4501;top:12229;width:108;height:206" coordorigin="4501,12229" coordsize="108,206">
              <v:shape style="position:absolute;left:4501;top:12229;width:108;height:206" coordorigin="4501,12229" coordsize="108,206" path="m4501,12436l4609,12436,4609,12229,4501,12229,4501,12436e" filled="t" fillcolor="#FFFFFF" stroked="f">
                <v:path arrowok="t"/>
                <v:fill/>
              </v:shape>
            </v:group>
            <v:group style="position:absolute;left:5065;top:12229;width:103;height:206" coordorigin="5065,12229" coordsize="103,206">
              <v:shape style="position:absolute;left:5065;top:12229;width:103;height:206" coordorigin="5065,12229" coordsize="103,206" path="m5065,12436l5168,12436,5168,12229,5065,12229,5065,12436e" filled="t" fillcolor="#FFFFFF" stroked="f">
                <v:path arrowok="t"/>
                <v:fill/>
              </v:shape>
            </v:group>
            <v:group style="position:absolute;left:4609;top:12229;width:456;height:206" coordorigin="4609,12229" coordsize="456,206">
              <v:shape style="position:absolute;left:4609;top:12229;width:456;height:206" coordorigin="4609,12229" coordsize="456,206" path="m4609,12436l5065,12436,5065,12229,4609,12229,4609,12436e" filled="t" fillcolor="#FFFFFF" stroked="f">
                <v:path arrowok="t"/>
                <v:fill/>
              </v:shape>
            </v:group>
            <v:group style="position:absolute;left:5173;top:12198;width:684;height:2" coordorigin="5173,12198" coordsize="684,2">
              <v:shape style="position:absolute;left:5173;top:12198;width:684;height:2" coordorigin="5173,12198" coordsize="684,0" path="m5173,12198l5857,12198e" filled="f" stroked="t" strokeweight="1.78pt" strokecolor="#FFFFFF">
                <v:path arrowok="t"/>
              </v:shape>
            </v:group>
            <v:group style="position:absolute;left:5173;top:12215;width:108;height:185" coordorigin="5173,12215" coordsize="108,185">
              <v:shape style="position:absolute;left:5173;top:12215;width:108;height:185" coordorigin="5173,12215" coordsize="108,185" path="m5173,12400l5281,12400,5281,12215,5173,12215,5173,12400e" filled="t" fillcolor="#FFFFFF" stroked="f">
                <v:path arrowok="t"/>
                <v:fill/>
              </v:shape>
            </v:group>
            <v:group style="position:absolute;left:5754;top:12215;width:103;height:185" coordorigin="5754,12215" coordsize="103,185">
              <v:shape style="position:absolute;left:5754;top:12215;width:103;height:185" coordorigin="5754,12215" coordsize="103,185" path="m5754,12400l5857,12400,5857,12215,5754,12215,5754,12400e" filled="t" fillcolor="#FFFFFF" stroked="f">
                <v:path arrowok="t"/>
                <v:fill/>
              </v:shape>
            </v:group>
            <v:group style="position:absolute;left:5173;top:12441;width:684;height:2" coordorigin="5173,12441" coordsize="684,2">
              <v:shape style="position:absolute;left:5173;top:12441;width:684;height:2" coordorigin="5173,12441" coordsize="684,0" path="m5173,12441l5857,12441e" filled="f" stroked="t" strokeweight="4.18pt" strokecolor="#FFFFFF">
                <v:path arrowok="t"/>
              </v:shape>
            </v:group>
            <v:group style="position:absolute;left:5281;top:12215;width:473;height:185" coordorigin="5281,12215" coordsize="473,185">
              <v:shape style="position:absolute;left:5281;top:12215;width:473;height:185" coordorigin="5281,12215" coordsize="473,185" path="m5281,12400l5754,12400,5754,12215,5281,12215,5281,12400e" filled="t" fillcolor="#FFFFFF" stroked="f">
                <v:path arrowok="t"/>
                <v:fill/>
              </v:shape>
            </v:group>
            <v:group style="position:absolute;left:5862;top:12205;width:588;height:2" coordorigin="5862,12205" coordsize="588,2">
              <v:shape style="position:absolute;left:5862;top:12205;width:588;height:2" coordorigin="5862,12205" coordsize="588,0" path="m5862,12205l6450,12205e" filled="f" stroked="t" strokeweight="2.5pt" strokecolor="#FFFFFF">
                <v:path arrowok="t"/>
              </v:shape>
            </v:group>
            <v:group style="position:absolute;left:5862;top:12229;width:108;height:206" coordorigin="5862,12229" coordsize="108,206">
              <v:shape style="position:absolute;left:5862;top:12229;width:108;height:206" coordorigin="5862,12229" coordsize="108,206" path="m5862,12436l5970,12436,5970,12229,5862,12229,5862,12436e" filled="t" fillcolor="#FFFFFF" stroked="f">
                <v:path arrowok="t"/>
                <v:fill/>
              </v:shape>
            </v:group>
            <v:group style="position:absolute;left:6347;top:12229;width:103;height:206" coordorigin="6347,12229" coordsize="103,206">
              <v:shape style="position:absolute;left:6347;top:12229;width:103;height:206" coordorigin="6347,12229" coordsize="103,206" path="m6347,12436l6450,12436,6450,12229,6347,12229,6347,12436e" filled="t" fillcolor="#FFFFFF" stroked="f">
                <v:path arrowok="t"/>
                <v:fill/>
              </v:shape>
            </v:group>
            <v:group style="position:absolute;left:5970;top:12229;width:377;height:206" coordorigin="5970,12229" coordsize="377,206">
              <v:shape style="position:absolute;left:5970;top:12229;width:377;height:206" coordorigin="5970,12229" coordsize="377,206" path="m5970,12436l6347,12436,6347,12229,5970,12229,5970,12436e" filled="t" fillcolor="#FFFFFF" stroked="f">
                <v:path arrowok="t"/>
                <v:fill/>
              </v:shape>
            </v:group>
            <v:group style="position:absolute;left:6455;top:12198;width:4700;height:2" coordorigin="6455,12198" coordsize="4700,2">
              <v:shape style="position:absolute;left:6455;top:12198;width:4700;height:2" coordorigin="6455,12198" coordsize="4700,0" path="m6455,12198l11155,12198e" filled="f" stroked="t" strokeweight="1.78pt" strokecolor="#FFFFFF">
                <v:path arrowok="t"/>
              </v:shape>
            </v:group>
            <v:group style="position:absolute;left:6455;top:12215;width:108;height:185" coordorigin="6455,12215" coordsize="108,185">
              <v:shape style="position:absolute;left:6455;top:12215;width:108;height:185" coordorigin="6455,12215" coordsize="108,185" path="m6455,12400l6563,12400,6563,12215,6455,12215,6455,12400e" filled="t" fillcolor="#FFFFFF" stroked="f">
                <v:path arrowok="t"/>
                <v:fill/>
              </v:shape>
            </v:group>
            <v:group style="position:absolute;left:7624;top:12215;width:103;height:185" coordorigin="7624,12215" coordsize="103,185">
              <v:shape style="position:absolute;left:7624;top:12215;width:103;height:185" coordorigin="7624,12215" coordsize="103,185" path="m7624,12400l7727,12400,7727,12215,7624,12215,7624,12400e" filled="t" fillcolor="#FFFFFF" stroked="f">
                <v:path arrowok="t"/>
                <v:fill/>
              </v:shape>
            </v:group>
            <v:group style="position:absolute;left:6455;top:12399;width:2002;height:38" coordorigin="6455,12399" coordsize="2002,38">
              <v:shape style="position:absolute;left:6455;top:12399;width:2002;height:38" coordorigin="6455,12399" coordsize="2002,38" path="m6455,12437l8457,12437,8457,12399,6455,12399,6455,12437xe" filled="t" fillcolor="#FFFFFF" stroked="f">
                <v:path arrowok="t"/>
                <v:fill/>
              </v:shape>
            </v:group>
            <v:group style="position:absolute;left:6563;top:12215;width:1061;height:185" coordorigin="6563,12215" coordsize="1061,185">
              <v:shape style="position:absolute;left:6563;top:12215;width:1061;height:185" coordorigin="6563,12215" coordsize="1061,185" path="m6563,12400l7624,12400,7624,12215,6563,12215,6563,12400e" filled="t" fillcolor="#FFFFFF" stroked="f">
                <v:path arrowok="t"/>
                <v:fill/>
              </v:shape>
            </v:group>
            <v:group style="position:absolute;left:7732;top:12215;width:108;height:185" coordorigin="7732,12215" coordsize="108,185">
              <v:shape style="position:absolute;left:7732;top:12215;width:108;height:185" coordorigin="7732,12215" coordsize="108,185" path="m7732,12400l7840,12400,7840,12215,7732,12215,7732,12400e" filled="t" fillcolor="#FFFFFF" stroked="f">
                <v:path arrowok="t"/>
                <v:fill/>
              </v:shape>
            </v:group>
            <v:group style="position:absolute;left:8353;top:12215;width:103;height:185" coordorigin="8353,12215" coordsize="103,185">
              <v:shape style="position:absolute;left:8353;top:12215;width:103;height:185" coordorigin="8353,12215" coordsize="103,185" path="m8353,12400l8457,12400,8457,12215,8353,12215,8353,12400e" filled="t" fillcolor="#FFFFFF" stroked="f">
                <v:path arrowok="t"/>
                <v:fill/>
              </v:shape>
            </v:group>
            <v:group style="position:absolute;left:7840;top:12215;width:514;height:185" coordorigin="7840,12215" coordsize="514,185">
              <v:shape style="position:absolute;left:7840;top:12215;width:514;height:185" coordorigin="7840,12215" coordsize="514,185" path="m7840,12400l8353,12400,8353,12215,7840,12215,7840,12400e" filled="t" fillcolor="#FFFFFF" stroked="f">
                <v:path arrowok="t"/>
                <v:fill/>
              </v:shape>
            </v:group>
            <v:group style="position:absolute;left:8461;top:12205;width:108;height:206" coordorigin="8461,12205" coordsize="108,206">
              <v:shape style="position:absolute;left:8461;top:12205;width:108;height:206" coordorigin="8461,12205" coordsize="108,206" path="m8461,12412l8569,12412,8569,12205,8461,12205,8461,12412e" filled="t" fillcolor="#FFFFFF" stroked="f">
                <v:path arrowok="t"/>
                <v:fill/>
              </v:shape>
            </v:group>
            <v:group style="position:absolute;left:9079;top:12205;width:103;height:206" coordorigin="9079,12205" coordsize="103,206">
              <v:shape style="position:absolute;left:9079;top:12205;width:103;height:206" coordorigin="9079,12205" coordsize="103,206" path="m9079,12412l9182,12412,9182,12205,9079,12205,9079,12412e" filled="t" fillcolor="#FFFFFF" stroked="f">
                <v:path arrowok="t"/>
                <v:fill/>
              </v:shape>
            </v:group>
            <v:group style="position:absolute;left:8461;top:12411;width:1976;height:26" coordorigin="8461,12411" coordsize="1976,26">
              <v:shape style="position:absolute;left:8461;top:12411;width:1976;height:26" coordorigin="8461,12411" coordsize="1976,26" path="m8461,12437l10437,12437,10437,12411,8461,12411,8461,12437xe" filled="t" fillcolor="#FFFFFF" stroked="f">
                <v:path arrowok="t"/>
                <v:fill/>
              </v:shape>
            </v:group>
            <v:group style="position:absolute;left:8569;top:12205;width:509;height:206" coordorigin="8569,12205" coordsize="509,206">
              <v:shape style="position:absolute;left:8569;top:12205;width:509;height:206" coordorigin="8569,12205" coordsize="509,206" path="m8569,12412l9079,12412,9079,12205,8569,12205,8569,12412e" filled="t" fillcolor="#FFFFFF" stroked="f">
                <v:path arrowok="t"/>
                <v:fill/>
              </v:shape>
            </v:group>
            <v:group style="position:absolute;left:9187;top:12205;width:108;height:206" coordorigin="9187,12205" coordsize="108,206">
              <v:shape style="position:absolute;left:9187;top:12205;width:108;height:206" coordorigin="9187,12205" coordsize="108,206" path="m9187,12412l9295,12412,9295,12205,9187,12205,9187,12412e" filled="t" fillcolor="#FFFFFF" stroked="f">
                <v:path arrowok="t"/>
                <v:fill/>
              </v:shape>
            </v:group>
            <v:group style="position:absolute;left:9686;top:12205;width:103;height:206" coordorigin="9686,12205" coordsize="103,206">
              <v:shape style="position:absolute;left:9686;top:12205;width:103;height:206" coordorigin="9686,12205" coordsize="103,206" path="m9686,12412l9789,12412,9789,12205,9686,12205,9686,12412e" filled="t" fillcolor="#FFFFFF" stroked="f">
                <v:path arrowok="t"/>
                <v:fill/>
              </v:shape>
            </v:group>
            <v:group style="position:absolute;left:9295;top:12205;width:391;height:206" coordorigin="9295,12205" coordsize="391,206">
              <v:shape style="position:absolute;left:9295;top:12205;width:391;height:206" coordorigin="9295,12205" coordsize="391,206" path="m9295,12412l9686,12412,9686,12205,9295,12205,9295,12412e" filled="t" fillcolor="#FFFFFF" stroked="f">
                <v:path arrowok="t"/>
                <v:fill/>
              </v:shape>
            </v:group>
            <v:group style="position:absolute;left:9794;top:12205;width:108;height:206" coordorigin="9794,12205" coordsize="108,206">
              <v:shape style="position:absolute;left:9794;top:12205;width:108;height:206" coordorigin="9794,12205" coordsize="108,206" path="m9794,12412l9902,12412,9902,12205,9794,12205,9794,12412e" filled="t" fillcolor="#FFFFFF" stroked="f">
                <v:path arrowok="t"/>
                <v:fill/>
              </v:shape>
            </v:group>
            <v:group style="position:absolute;left:10334;top:12205;width:103;height:206" coordorigin="10334,12205" coordsize="103,206">
              <v:shape style="position:absolute;left:10334;top:12205;width:103;height:206" coordorigin="10334,12205" coordsize="103,206" path="m10334,12412l10437,12412,10437,12205,10334,12205,10334,12412e" filled="t" fillcolor="#FFFFFF" stroked="f">
                <v:path arrowok="t"/>
                <v:fill/>
              </v:shape>
            </v:group>
            <v:group style="position:absolute;left:9902;top:12205;width:432;height:206" coordorigin="9902,12205" coordsize="432,206">
              <v:shape style="position:absolute;left:9902;top:12205;width:432;height:206" coordorigin="9902,12205" coordsize="432,206" path="m9902,12412l10334,12412,10334,12205,9902,12205,9902,12412e" filled="t" fillcolor="#FFFFFF" stroked="f">
                <v:path arrowok="t"/>
                <v:fill/>
              </v:shape>
            </v:group>
            <v:group style="position:absolute;left:10442;top:12215;width:108;height:185" coordorigin="10442,12215" coordsize="108,185">
              <v:shape style="position:absolute;left:10442;top:12215;width:108;height:185" coordorigin="10442,12215" coordsize="108,185" path="m10442,12400l10550,12400,10550,12215,10442,12215,10442,12400e" filled="t" fillcolor="#FFFFFF" stroked="f">
                <v:path arrowok="t"/>
                <v:fill/>
              </v:shape>
            </v:group>
            <v:group style="position:absolute;left:11054;top:12215;width:101;height:185" coordorigin="11054,12215" coordsize="101,185">
              <v:shape style="position:absolute;left:11054;top:12215;width:101;height:185" coordorigin="11054,12215" coordsize="101,185" path="m11054,12400l11155,12400,11155,12215,11054,12215,11054,12400e" filled="t" fillcolor="#FFFFFF" stroked="f">
                <v:path arrowok="t"/>
                <v:fill/>
              </v:shape>
            </v:group>
            <v:group style="position:absolute;left:10442;top:12441;width:713;height:2" coordorigin="10442,12441" coordsize="713,2">
              <v:shape style="position:absolute;left:10442;top:12441;width:713;height:2" coordorigin="10442,12441" coordsize="713,0" path="m10442,12441l11155,12441e" filled="f" stroked="t" strokeweight="4.18pt" strokecolor="#FFFFFF">
                <v:path arrowok="t"/>
              </v:shape>
            </v:group>
            <v:group style="position:absolute;left:10550;top:12215;width:504;height:185" coordorigin="10550,12215" coordsize="504,185">
              <v:shape style="position:absolute;left:10550;top:12215;width:504;height:185" coordorigin="10550,12215" coordsize="504,185" path="m10550,12400l11054,12400,11054,12215,10550,12215,10550,12400e" filled="t" fillcolor="#FFFFFF" stroked="f">
                <v:path arrowok="t"/>
                <v:fill/>
              </v:shape>
            </v:group>
            <v:group style="position:absolute;left:715;top:12174;width:10452;height:2" coordorigin="715,12174" coordsize="10452,2">
              <v:shape style="position:absolute;left:715;top:12174;width:10452;height:2" coordorigin="715,12174" coordsize="10452,0" path="m715,12174l11167,12174e" filled="f" stroked="t" strokeweight=".58004pt" strokecolor="#000000">
                <v:path arrowok="t"/>
              </v:shape>
            </v:group>
            <v:group style="position:absolute;left:725;top:12469;width:1532;height:2" coordorigin="725,12469" coordsize="1532,2">
              <v:shape style="position:absolute;left:725;top:12469;width:1532;height:2" coordorigin="725,12469" coordsize="1532,0" path="m725,12469l2256,12469e" filled="f" stroked="t" strokeweight="2.5pt" strokecolor="#FFFFFF">
                <v:path arrowok="t"/>
              </v:shape>
            </v:group>
            <v:group style="position:absolute;left:725;top:12493;width:103;height:206" coordorigin="725,12493" coordsize="103,206">
              <v:shape style="position:absolute;left:725;top:12493;width:103;height:206" coordorigin="725,12493" coordsize="103,206" path="m725,12700l828,12700,828,12493,725,12493,725,12700e" filled="t" fillcolor="#FFFFFF" stroked="f">
                <v:path arrowok="t"/>
                <v:fill/>
              </v:shape>
            </v:group>
            <v:group style="position:absolute;left:2153;top:12493;width:103;height:206" coordorigin="2153,12493" coordsize="103,206">
              <v:shape style="position:absolute;left:2153;top:12493;width:103;height:206" coordorigin="2153,12493" coordsize="103,206" path="m2153,12700l2256,12700,2256,12493,2153,12493,2153,12700e" filled="t" fillcolor="#FFFFFF" stroked="f">
                <v:path arrowok="t"/>
                <v:fill/>
              </v:shape>
            </v:group>
            <v:group style="position:absolute;left:828;top:12493;width:1325;height:206" coordorigin="828,12493" coordsize="1325,206">
              <v:shape style="position:absolute;left:828;top:12493;width:1325;height:206" coordorigin="828,12493" coordsize="1325,206" path="m828,12700l2153,12700,2153,12493,828,12493,828,12700e" filled="t" fillcolor="#FFFFFF" stroked="f">
                <v:path arrowok="t"/>
                <v:fill/>
              </v:shape>
            </v:group>
            <v:group style="position:absolute;left:2261;top:12481;width:108;height:182" coordorigin="2261,12481" coordsize="108,182">
              <v:shape style="position:absolute;left:2261;top:12481;width:108;height:182" coordorigin="2261,12481" coordsize="108,182" path="m2261,12664l2369,12664,2369,12481,2261,12481,2261,12664e" filled="t" fillcolor="#FFFFFF" stroked="f">
                <v:path arrowok="t"/>
                <v:fill/>
              </v:shape>
            </v:group>
            <v:group style="position:absolute;left:2844;top:12481;width:103;height:182" coordorigin="2844,12481" coordsize="103,182">
              <v:shape style="position:absolute;left:2844;top:12481;width:103;height:182" coordorigin="2844,12481" coordsize="103,182" path="m2844,12664l2948,12664,2948,12481,2844,12481,2844,12664e" filled="t" fillcolor="#FFFFFF" stroked="f">
                <v:path arrowok="t"/>
                <v:fill/>
              </v:shape>
            </v:group>
            <v:group style="position:absolute;left:2261;top:12663;width:686;height:38" coordorigin="2261,12663" coordsize="686,38">
              <v:shape style="position:absolute;left:2261;top:12663;width:686;height:38" coordorigin="2261,12663" coordsize="686,38" path="m2261,12701l2948,12701,2948,12663,2261,12663,2261,12701xe" filled="t" fillcolor="#FFFFFF" stroked="f">
                <v:path arrowok="t"/>
                <v:fill/>
              </v:shape>
            </v:group>
            <v:group style="position:absolute;left:2369;top:12481;width:475;height:182" coordorigin="2369,12481" coordsize="475,182">
              <v:shape style="position:absolute;left:2369;top:12481;width:475;height:182" coordorigin="2369,12481" coordsize="475,182" path="m2369,12664l2844,12664,2844,12481,2369,12481,2369,12664e" filled="t" fillcolor="#FFFFFF" stroked="f">
                <v:path arrowok="t"/>
                <v:fill/>
              </v:shape>
            </v:group>
            <v:group style="position:absolute;left:2952;top:12469;width:108;height:206" coordorigin="2952,12469" coordsize="108,206">
              <v:shape style="position:absolute;left:2952;top:12469;width:108;height:206" coordorigin="2952,12469" coordsize="108,206" path="m2952,12676l3060,12676,3060,12469,2952,12469,2952,12676e" filled="t" fillcolor="#FFFFFF" stroked="f">
                <v:path arrowok="t"/>
                <v:fill/>
              </v:shape>
            </v:group>
            <v:group style="position:absolute;left:3528;top:12469;width:103;height:206" coordorigin="3528,12469" coordsize="103,206">
              <v:shape style="position:absolute;left:3528;top:12469;width:103;height:206" coordorigin="3528,12469" coordsize="103,206" path="m3528,12676l3632,12676,3632,12469,3528,12469,3528,12676e" filled="t" fillcolor="#FFFFFF" stroked="f">
                <v:path arrowok="t"/>
                <v:fill/>
              </v:shape>
            </v:group>
            <v:group style="position:absolute;left:2952;top:12675;width:679;height:26" coordorigin="2952,12675" coordsize="679,26">
              <v:shape style="position:absolute;left:2952;top:12675;width:679;height:26" coordorigin="2952,12675" coordsize="679,26" path="m2952,12701l3632,12701,3632,12675,2952,12675,2952,12701xe" filled="t" fillcolor="#FFFFFF" stroked="f">
                <v:path arrowok="t"/>
                <v:fill/>
              </v:shape>
            </v:group>
            <v:group style="position:absolute;left:3060;top:12469;width:468;height:206" coordorigin="3060,12469" coordsize="468,206">
              <v:shape style="position:absolute;left:3060;top:12469;width:468;height:206" coordorigin="3060,12469" coordsize="468,206" path="m3060,12676l3528,12676,3528,12469,3060,12469,3060,12676e" filled="t" fillcolor="#FFFFFF" stroked="f">
                <v:path arrowok="t"/>
                <v:fill/>
              </v:shape>
            </v:group>
            <v:group style="position:absolute;left:3636;top:12481;width:108;height:182" coordorigin="3636,12481" coordsize="108,182">
              <v:shape style="position:absolute;left:3636;top:12481;width:108;height:182" coordorigin="3636,12481" coordsize="108,182" path="m3636,12664l3744,12664,3744,12481,3636,12481,3636,12664e" filled="t" fillcolor="#FFFFFF" stroked="f">
                <v:path arrowok="t"/>
                <v:fill/>
              </v:shape>
            </v:group>
            <v:group style="position:absolute;left:4393;top:12481;width:103;height:182" coordorigin="4393,12481" coordsize="103,182">
              <v:shape style="position:absolute;left:4393;top:12481;width:103;height:182" coordorigin="4393,12481" coordsize="103,182" path="m4393,12664l4496,12664,4496,12481,4393,12481,4393,12664e" filled="t" fillcolor="#FFFFFF" stroked="f">
                <v:path arrowok="t"/>
                <v:fill/>
              </v:shape>
            </v:group>
            <v:group style="position:absolute;left:3636;top:12663;width:860;height:38" coordorigin="3636,12663" coordsize="860,38">
              <v:shape style="position:absolute;left:3636;top:12663;width:860;height:38" coordorigin="3636,12663" coordsize="860,38" path="m3636,12701l4496,12701,4496,12663,3636,12663,3636,12701xe" filled="t" fillcolor="#FFFFFF" stroked="f">
                <v:path arrowok="t"/>
                <v:fill/>
              </v:shape>
            </v:group>
            <v:group style="position:absolute;left:3744;top:12481;width:648;height:182" coordorigin="3744,12481" coordsize="648,182">
              <v:shape style="position:absolute;left:3744;top:12481;width:648;height:182" coordorigin="3744,12481" coordsize="648,182" path="m3744,12664l4393,12664,4393,12481,3744,12481,3744,12664e" filled="t" fillcolor="#FFFFFF" stroked="f">
                <v:path arrowok="t"/>
                <v:fill/>
              </v:shape>
            </v:group>
            <v:group style="position:absolute;left:4501;top:12469;width:667;height:2" coordorigin="4501,12469" coordsize="667,2">
              <v:shape style="position:absolute;left:4501;top:12469;width:667;height:2" coordorigin="4501,12469" coordsize="667,0" path="m4501,12469l5168,12469e" filled="f" stroked="t" strokeweight="2.5pt" strokecolor="#FFFFFF">
                <v:path arrowok="t"/>
              </v:shape>
            </v:group>
            <v:group style="position:absolute;left:4501;top:12493;width:108;height:206" coordorigin="4501,12493" coordsize="108,206">
              <v:shape style="position:absolute;left:4501;top:12493;width:108;height:206" coordorigin="4501,12493" coordsize="108,206" path="m4501,12700l4609,12700,4609,12493,4501,12493,4501,12700e" filled="t" fillcolor="#FFFFFF" stroked="f">
                <v:path arrowok="t"/>
                <v:fill/>
              </v:shape>
            </v:group>
            <v:group style="position:absolute;left:5065;top:12493;width:103;height:206" coordorigin="5065,12493" coordsize="103,206">
              <v:shape style="position:absolute;left:5065;top:12493;width:103;height:206" coordorigin="5065,12493" coordsize="103,206" path="m5065,12700l5168,12700,5168,12493,5065,12493,5065,12700e" filled="t" fillcolor="#FFFFFF" stroked="f">
                <v:path arrowok="t"/>
                <v:fill/>
              </v:shape>
            </v:group>
            <v:group style="position:absolute;left:4609;top:12493;width:456;height:206" coordorigin="4609,12493" coordsize="456,206">
              <v:shape style="position:absolute;left:4609;top:12493;width:456;height:206" coordorigin="4609,12493" coordsize="456,206" path="m4609,12700l5065,12700,5065,12493,4609,12493,4609,12700e" filled="t" fillcolor="#FFFFFF" stroked="f">
                <v:path arrowok="t"/>
                <v:fill/>
              </v:shape>
            </v:group>
            <v:group style="position:absolute;left:5173;top:12481;width:108;height:182" coordorigin="5173,12481" coordsize="108,182">
              <v:shape style="position:absolute;left:5173;top:12481;width:108;height:182" coordorigin="5173,12481" coordsize="108,182" path="m5173,12664l5281,12664,5281,12481,5173,12481,5173,12664e" filled="t" fillcolor="#FFFFFF" stroked="f">
                <v:path arrowok="t"/>
                <v:fill/>
              </v:shape>
            </v:group>
            <v:group style="position:absolute;left:5754;top:12481;width:103;height:182" coordorigin="5754,12481" coordsize="103,182">
              <v:shape style="position:absolute;left:5754;top:12481;width:103;height:182" coordorigin="5754,12481" coordsize="103,182" path="m5754,12664l5857,12664,5857,12481,5754,12481,5754,12664e" filled="t" fillcolor="#FFFFFF" stroked="f">
                <v:path arrowok="t"/>
                <v:fill/>
              </v:shape>
            </v:group>
            <v:group style="position:absolute;left:5173;top:12663;width:684;height:38" coordorigin="5173,12663" coordsize="684,38">
              <v:shape style="position:absolute;left:5173;top:12663;width:684;height:38" coordorigin="5173,12663" coordsize="684,38" path="m5173,12701l5857,12701,5857,12663,5173,12663,5173,12701xe" filled="t" fillcolor="#FFFFFF" stroked="f">
                <v:path arrowok="t"/>
                <v:fill/>
              </v:shape>
            </v:group>
            <v:group style="position:absolute;left:5281;top:12481;width:473;height:182" coordorigin="5281,12481" coordsize="473,182">
              <v:shape style="position:absolute;left:5281;top:12481;width:473;height:182" coordorigin="5281,12481" coordsize="473,182" path="m5281,12664l5754,12664,5754,12481,5281,12481,5281,12664e" filled="t" fillcolor="#FFFFFF" stroked="f">
                <v:path arrowok="t"/>
                <v:fill/>
              </v:shape>
            </v:group>
            <v:group style="position:absolute;left:5862;top:12469;width:588;height:2" coordorigin="5862,12469" coordsize="588,2">
              <v:shape style="position:absolute;left:5862;top:12469;width:588;height:2" coordorigin="5862,12469" coordsize="588,0" path="m5862,12469l6450,12469e" filled="f" stroked="t" strokeweight="2.5pt" strokecolor="#FFFFFF">
                <v:path arrowok="t"/>
              </v:shape>
            </v:group>
            <v:group style="position:absolute;left:5862;top:12493;width:108;height:206" coordorigin="5862,12493" coordsize="108,206">
              <v:shape style="position:absolute;left:5862;top:12493;width:108;height:206" coordorigin="5862,12493" coordsize="108,206" path="m5862,12700l5970,12700,5970,12493,5862,12493,5862,12700e" filled="t" fillcolor="#FFFFFF" stroked="f">
                <v:path arrowok="t"/>
                <v:fill/>
              </v:shape>
            </v:group>
            <v:group style="position:absolute;left:6347;top:12493;width:103;height:206" coordorigin="6347,12493" coordsize="103,206">
              <v:shape style="position:absolute;left:6347;top:12493;width:103;height:206" coordorigin="6347,12493" coordsize="103,206" path="m6347,12700l6450,12700,6450,12493,6347,12493,6347,12700e" filled="t" fillcolor="#FFFFFF" stroked="f">
                <v:path arrowok="t"/>
                <v:fill/>
              </v:shape>
            </v:group>
            <v:group style="position:absolute;left:5970;top:12493;width:377;height:206" coordorigin="5970,12493" coordsize="377,206">
              <v:shape style="position:absolute;left:5970;top:12493;width:377;height:206" coordorigin="5970,12493" coordsize="377,206" path="m5970,12700l6347,12700,6347,12493,5970,12493,5970,12700e" filled="t" fillcolor="#FFFFFF" stroked="f">
                <v:path arrowok="t"/>
                <v:fill/>
              </v:shape>
            </v:group>
            <v:group style="position:absolute;left:6455;top:12444;width:2002;height:38" coordorigin="6455,12444" coordsize="2002,38">
              <v:shape style="position:absolute;left:6455;top:12444;width:2002;height:38" coordorigin="6455,12444" coordsize="2002,38" path="m6455,12482l8457,12482,8457,12444,6455,12444,6455,12482xe" filled="t" fillcolor="#FFFFFF" stroked="f">
                <v:path arrowok="t"/>
                <v:fill/>
              </v:shape>
            </v:group>
            <v:group style="position:absolute;left:6455;top:12481;width:108;height:182" coordorigin="6455,12481" coordsize="108,182">
              <v:shape style="position:absolute;left:6455;top:12481;width:108;height:182" coordorigin="6455,12481" coordsize="108,182" path="m6455,12664l6563,12664,6563,12481,6455,12481,6455,12664e" filled="t" fillcolor="#FFFFFF" stroked="f">
                <v:path arrowok="t"/>
                <v:fill/>
              </v:shape>
            </v:group>
            <v:group style="position:absolute;left:7624;top:12481;width:103;height:182" coordorigin="7624,12481" coordsize="103,182">
              <v:shape style="position:absolute;left:7624;top:12481;width:103;height:182" coordorigin="7624,12481" coordsize="103,182" path="m7624,12664l7727,12664,7727,12481,7624,12481,7624,12664e" filled="t" fillcolor="#FFFFFF" stroked="f">
                <v:path arrowok="t"/>
                <v:fill/>
              </v:shape>
            </v:group>
            <v:group style="position:absolute;left:6455;top:12663;width:2002;height:38" coordorigin="6455,12663" coordsize="2002,38">
              <v:shape style="position:absolute;left:6455;top:12663;width:2002;height:38" coordorigin="6455,12663" coordsize="2002,38" path="m6455,12701l8457,12701,8457,12663,6455,12663,6455,12701xe" filled="t" fillcolor="#FFFFFF" stroked="f">
                <v:path arrowok="t"/>
                <v:fill/>
              </v:shape>
            </v:group>
            <v:group style="position:absolute;left:6563;top:12481;width:1061;height:182" coordorigin="6563,12481" coordsize="1061,182">
              <v:shape style="position:absolute;left:6563;top:12481;width:1061;height:182" coordorigin="6563,12481" coordsize="1061,182" path="m6563,12664l7624,12664,7624,12481,6563,12481,6563,12664e" filled="t" fillcolor="#FFFFFF" stroked="f">
                <v:path arrowok="t"/>
                <v:fill/>
              </v:shape>
            </v:group>
            <v:group style="position:absolute;left:7732;top:12481;width:108;height:182" coordorigin="7732,12481" coordsize="108,182">
              <v:shape style="position:absolute;left:7732;top:12481;width:108;height:182" coordorigin="7732,12481" coordsize="108,182" path="m7732,12664l7840,12664,7840,12481,7732,12481,7732,12664e" filled="t" fillcolor="#FFFFFF" stroked="f">
                <v:path arrowok="t"/>
                <v:fill/>
              </v:shape>
            </v:group>
            <v:group style="position:absolute;left:8353;top:12481;width:103;height:182" coordorigin="8353,12481" coordsize="103,182">
              <v:shape style="position:absolute;left:8353;top:12481;width:103;height:182" coordorigin="8353,12481" coordsize="103,182" path="m8353,12664l8457,12664,8457,12481,8353,12481,8353,12664e" filled="t" fillcolor="#FFFFFF" stroked="f">
                <v:path arrowok="t"/>
                <v:fill/>
              </v:shape>
            </v:group>
            <v:group style="position:absolute;left:7840;top:12481;width:514;height:182" coordorigin="7840,12481" coordsize="514,182">
              <v:shape style="position:absolute;left:7840;top:12481;width:514;height:182" coordorigin="7840,12481" coordsize="514,182" path="m7840,12664l8353,12664,8353,12481,7840,12481,7840,12664e" filled="t" fillcolor="#FFFFFF" stroked="f">
                <v:path arrowok="t"/>
                <v:fill/>
              </v:shape>
            </v:group>
            <v:group style="position:absolute;left:8461;top:12444;width:1976;height:26" coordorigin="8461,12444" coordsize="1976,26">
              <v:shape style="position:absolute;left:8461;top:12444;width:1976;height:26" coordorigin="8461,12444" coordsize="1976,26" path="m8461,12470l10437,12470,10437,12444,8461,12444,8461,12470xe" filled="t" fillcolor="#FFFFFF" stroked="f">
                <v:path arrowok="t"/>
                <v:fill/>
              </v:shape>
            </v:group>
            <v:group style="position:absolute;left:8461;top:12469;width:108;height:206" coordorigin="8461,12469" coordsize="108,206">
              <v:shape style="position:absolute;left:8461;top:12469;width:108;height:206" coordorigin="8461,12469" coordsize="108,206" path="m8461,12676l8569,12676,8569,12469,8461,12469,8461,12676e" filled="t" fillcolor="#FFFFFF" stroked="f">
                <v:path arrowok="t"/>
                <v:fill/>
              </v:shape>
            </v:group>
            <v:group style="position:absolute;left:9079;top:12469;width:103;height:206" coordorigin="9079,12469" coordsize="103,206">
              <v:shape style="position:absolute;left:9079;top:12469;width:103;height:206" coordorigin="9079,12469" coordsize="103,206" path="m9079,12676l9182,12676,9182,12469,9079,12469,9079,12676e" filled="t" fillcolor="#FFFFFF" stroked="f">
                <v:path arrowok="t"/>
                <v:fill/>
              </v:shape>
            </v:group>
            <v:group style="position:absolute;left:8461;top:12675;width:1976;height:26" coordorigin="8461,12675" coordsize="1976,26">
              <v:shape style="position:absolute;left:8461;top:12675;width:1976;height:26" coordorigin="8461,12675" coordsize="1976,26" path="m8461,12701l10437,12701,10437,12675,8461,12675,8461,12701xe" filled="t" fillcolor="#FFFFFF" stroked="f">
                <v:path arrowok="t"/>
                <v:fill/>
              </v:shape>
            </v:group>
            <v:group style="position:absolute;left:8569;top:12469;width:509;height:206" coordorigin="8569,12469" coordsize="509,206">
              <v:shape style="position:absolute;left:8569;top:12469;width:509;height:206" coordorigin="8569,12469" coordsize="509,206" path="m8569,12676l9079,12676,9079,12469,8569,12469,8569,12676e" filled="t" fillcolor="#FFFFFF" stroked="f">
                <v:path arrowok="t"/>
                <v:fill/>
              </v:shape>
            </v:group>
            <v:group style="position:absolute;left:9187;top:12469;width:108;height:206" coordorigin="9187,12469" coordsize="108,206">
              <v:shape style="position:absolute;left:9187;top:12469;width:108;height:206" coordorigin="9187,12469" coordsize="108,206" path="m9187,12676l9295,12676,9295,12469,9187,12469,9187,12676e" filled="t" fillcolor="#FFFFFF" stroked="f">
                <v:path arrowok="t"/>
                <v:fill/>
              </v:shape>
            </v:group>
            <v:group style="position:absolute;left:9686;top:12469;width:103;height:206" coordorigin="9686,12469" coordsize="103,206">
              <v:shape style="position:absolute;left:9686;top:12469;width:103;height:206" coordorigin="9686,12469" coordsize="103,206" path="m9686,12676l9789,12676,9789,12469,9686,12469,9686,12676e" filled="t" fillcolor="#FFFFFF" stroked="f">
                <v:path arrowok="t"/>
                <v:fill/>
              </v:shape>
            </v:group>
            <v:group style="position:absolute;left:9295;top:12469;width:391;height:206" coordorigin="9295,12469" coordsize="391,206">
              <v:shape style="position:absolute;left:9295;top:12469;width:391;height:206" coordorigin="9295,12469" coordsize="391,206" path="m9295,12676l9686,12676,9686,12469,9295,12469,9295,12676e" filled="t" fillcolor="#FFFFFF" stroked="f">
                <v:path arrowok="t"/>
                <v:fill/>
              </v:shape>
            </v:group>
            <v:group style="position:absolute;left:9794;top:12469;width:108;height:206" coordorigin="9794,12469" coordsize="108,206">
              <v:shape style="position:absolute;left:9794;top:12469;width:108;height:206" coordorigin="9794,12469" coordsize="108,206" path="m9794,12676l9902,12676,9902,12469,9794,12469,9794,12676e" filled="t" fillcolor="#FFFFFF" stroked="f">
                <v:path arrowok="t"/>
                <v:fill/>
              </v:shape>
            </v:group>
            <v:group style="position:absolute;left:10334;top:12469;width:103;height:206" coordorigin="10334,12469" coordsize="103,206">
              <v:shape style="position:absolute;left:10334;top:12469;width:103;height:206" coordorigin="10334,12469" coordsize="103,206" path="m10334,12676l10437,12676,10437,12469,10334,12469,10334,12676e" filled="t" fillcolor="#FFFFFF" stroked="f">
                <v:path arrowok="t"/>
                <v:fill/>
              </v:shape>
            </v:group>
            <v:group style="position:absolute;left:9902;top:12469;width:432;height:206" coordorigin="9902,12469" coordsize="432,206">
              <v:shape style="position:absolute;left:9902;top:12469;width:432;height:206" coordorigin="9902,12469" coordsize="432,206" path="m9902,12676l10334,12676,10334,12469,9902,12469,9902,12676e" filled="t" fillcolor="#FFFFFF" stroked="f">
                <v:path arrowok="t"/>
                <v:fill/>
              </v:shape>
            </v:group>
            <v:group style="position:absolute;left:10442;top:12481;width:108;height:182" coordorigin="10442,12481" coordsize="108,182">
              <v:shape style="position:absolute;left:10442;top:12481;width:108;height:182" coordorigin="10442,12481" coordsize="108,182" path="m10442,12664l10550,12664,10550,12481,10442,12481,10442,12664e" filled="t" fillcolor="#FFFFFF" stroked="f">
                <v:path arrowok="t"/>
                <v:fill/>
              </v:shape>
            </v:group>
            <v:group style="position:absolute;left:11054;top:12481;width:101;height:182" coordorigin="11054,12481" coordsize="101,182">
              <v:shape style="position:absolute;left:11054;top:12481;width:101;height:182" coordorigin="11054,12481" coordsize="101,182" path="m11054,12664l11155,12664,11155,12481,11054,12481,11054,12664e" filled="t" fillcolor="#FFFFFF" stroked="f">
                <v:path arrowok="t"/>
                <v:fill/>
              </v:shape>
            </v:group>
            <v:group style="position:absolute;left:10442;top:12663;width:713;height:38" coordorigin="10442,12663" coordsize="713,38">
              <v:shape style="position:absolute;left:10442;top:12663;width:713;height:38" coordorigin="10442,12663" coordsize="713,38" path="m10442,12701l11155,12701,11155,12663,10442,12663,10442,12701xe" filled="t" fillcolor="#FFFFFF" stroked="f">
                <v:path arrowok="t"/>
                <v:fill/>
              </v:shape>
            </v:group>
            <v:group style="position:absolute;left:10550;top:12481;width:504;height:182" coordorigin="10550,12481" coordsize="504,182">
              <v:shape style="position:absolute;left:10550;top:12481;width:504;height:182" coordorigin="10550,12481" coordsize="504,182" path="m10550,12664l11054,12664,11054,12481,10550,12481,10550,12664e" filled="t" fillcolor="#FFFFFF" stroked="f">
                <v:path arrowok="t"/>
                <v:fill/>
              </v:shape>
            </v:group>
            <v:group style="position:absolute;left:715;top:12441;width:10452;height:2" coordorigin="715,12441" coordsize="10452,2">
              <v:shape style="position:absolute;left:715;top:12441;width:10452;height:2" coordorigin="715,12441" coordsize="10452,0" path="m715,12441l11167,12441e" filled="f" stroked="t" strokeweight=".58004pt" strokecolor="#000000">
                <v:path arrowok="t"/>
              </v:shape>
            </v:group>
            <v:group style="position:absolute;left:725;top:12733;width:1532;height:2" coordorigin="725,12733" coordsize="1532,2">
              <v:shape style="position:absolute;left:725;top:12733;width:1532;height:2" coordorigin="725,12733" coordsize="1532,0" path="m725,12733l2256,12733e" filled="f" stroked="t" strokeweight="2.5pt" strokecolor="#6FAC46">
                <v:path arrowok="t"/>
              </v:shape>
            </v:group>
            <v:group style="position:absolute;left:725;top:12758;width:103;height:209" coordorigin="725,12758" coordsize="103,209">
              <v:shape style="position:absolute;left:725;top:12758;width:103;height:209" coordorigin="725,12758" coordsize="103,209" path="m725,12967l828,12967,828,12758,725,12758,725,12967e" filled="t" fillcolor="#6FAC46" stroked="f">
                <v:path arrowok="t"/>
                <v:fill/>
              </v:shape>
            </v:group>
            <v:group style="position:absolute;left:2153;top:12758;width:103;height:209" coordorigin="2153,12758" coordsize="103,209">
              <v:shape style="position:absolute;left:2153;top:12758;width:103;height:209" coordorigin="2153,12758" coordsize="103,209" path="m2153,12967l2256,12967,2256,12758,2153,12758,2153,12967e" filled="t" fillcolor="#6FAC46" stroked="f">
                <v:path arrowok="t"/>
                <v:fill/>
              </v:shape>
            </v:group>
            <v:group style="position:absolute;left:828;top:12758;width:1325;height:209" coordorigin="828,12758" coordsize="1325,209">
              <v:shape style="position:absolute;left:828;top:12758;width:1325;height:209" coordorigin="828,12758" coordsize="1325,209" path="m2153,12967l2153,12758,828,12758,828,12967,2153,12967e" filled="t" fillcolor="#6FAC46" stroked="f">
                <v:path arrowok="t"/>
                <v:fill/>
              </v:shape>
            </v:group>
            <v:group style="position:absolute;left:2261;top:12708;width:686;height:38" coordorigin="2261,12708" coordsize="686,38">
              <v:shape style="position:absolute;left:2261;top:12708;width:686;height:38" coordorigin="2261,12708" coordsize="686,38" path="m2261,12746l2948,12746,2948,12708,2261,12708,2261,12746xe" filled="t" fillcolor="#6FAC46" stroked="f">
                <v:path arrowok="t"/>
                <v:fill/>
              </v:shape>
            </v:group>
            <v:group style="position:absolute;left:2261;top:12746;width:108;height:185" coordorigin="2261,12746" coordsize="108,185">
              <v:shape style="position:absolute;left:2261;top:12746;width:108;height:185" coordorigin="2261,12746" coordsize="108,185" path="m2261,12931l2369,12931,2369,12746,2261,12746,2261,12931e" filled="t" fillcolor="#6FAC46" stroked="f">
                <v:path arrowok="t"/>
                <v:fill/>
              </v:shape>
            </v:group>
            <v:group style="position:absolute;left:2844;top:12746;width:103;height:185" coordorigin="2844,12746" coordsize="103,185">
              <v:shape style="position:absolute;left:2844;top:12746;width:103;height:185" coordorigin="2844,12746" coordsize="103,185" path="m2844,12931l2948,12931,2948,12746,2844,12746,2844,12931e" filled="t" fillcolor="#6FAC46" stroked="f">
                <v:path arrowok="t"/>
                <v:fill/>
              </v:shape>
            </v:group>
            <v:group style="position:absolute;left:2261;top:12930;width:686;height:38" coordorigin="2261,12930" coordsize="686,38">
              <v:shape style="position:absolute;left:2261;top:12930;width:686;height:38" coordorigin="2261,12930" coordsize="686,38" path="m2261,12968l2948,12968,2948,12930,2261,12930,2261,12968xe" filled="t" fillcolor="#6FAC46" stroked="f">
                <v:path arrowok="t"/>
                <v:fill/>
              </v:shape>
            </v:group>
            <v:group style="position:absolute;left:2369;top:12746;width:475;height:185" coordorigin="2369,12746" coordsize="475,185">
              <v:shape style="position:absolute;left:2369;top:12746;width:475;height:185" coordorigin="2369,12746" coordsize="475,185" path="m2369,12931l2844,12931,2844,12746,2369,12746,2369,12931e" filled="t" fillcolor="#6FAC46" stroked="f">
                <v:path arrowok="t"/>
                <v:fill/>
              </v:shape>
            </v:group>
            <v:group style="position:absolute;left:2952;top:12708;width:679;height:26" coordorigin="2952,12708" coordsize="679,26">
              <v:shape style="position:absolute;left:2952;top:12708;width:679;height:26" coordorigin="2952,12708" coordsize="679,26" path="m2952,12734l3632,12734,3632,12708,2952,12708,2952,12734xe" filled="t" fillcolor="#6FAC46" stroked="f">
                <v:path arrowok="t"/>
                <v:fill/>
              </v:shape>
            </v:group>
            <v:group style="position:absolute;left:2952;top:12734;width:108;height:209" coordorigin="2952,12734" coordsize="108,209">
              <v:shape style="position:absolute;left:2952;top:12734;width:108;height:209" coordorigin="2952,12734" coordsize="108,209" path="m2952,12943l3060,12943,3060,12734,2952,12734,2952,12943e" filled="t" fillcolor="#6FAC46" stroked="f">
                <v:path arrowok="t"/>
                <v:fill/>
              </v:shape>
            </v:group>
            <v:group style="position:absolute;left:3528;top:12734;width:103;height:209" coordorigin="3528,12734" coordsize="103,209">
              <v:shape style="position:absolute;left:3528;top:12734;width:103;height:209" coordorigin="3528,12734" coordsize="103,209" path="m3528,12943l3632,12943,3632,12734,3528,12734,3528,12943e" filled="t" fillcolor="#6FAC46" stroked="f">
                <v:path arrowok="t"/>
                <v:fill/>
              </v:shape>
            </v:group>
            <v:group style="position:absolute;left:2952;top:12942;width:679;height:26" coordorigin="2952,12942" coordsize="679,26">
              <v:shape style="position:absolute;left:2952;top:12942;width:679;height:26" coordorigin="2952,12942" coordsize="679,26" path="m2952,12968l3632,12968,3632,12942,2952,12942,2952,12968xe" filled="t" fillcolor="#6FAC46" stroked="f">
                <v:path arrowok="t"/>
                <v:fill/>
              </v:shape>
            </v:group>
            <v:group style="position:absolute;left:3060;top:12734;width:468;height:209" coordorigin="3060,12734" coordsize="468,209">
              <v:shape style="position:absolute;left:3060;top:12734;width:468;height:209" coordorigin="3060,12734" coordsize="468,209" path="m3060,12943l3528,12943,3528,12734,3060,12734,3060,12943e" filled="t" fillcolor="#6FAC46" stroked="f">
                <v:path arrowok="t"/>
                <v:fill/>
              </v:shape>
            </v:group>
            <v:group style="position:absolute;left:3636;top:12708;width:860;height:38" coordorigin="3636,12708" coordsize="860,38">
              <v:shape style="position:absolute;left:3636;top:12708;width:860;height:38" coordorigin="3636,12708" coordsize="860,38" path="m3636,12746l4496,12746,4496,12708,3636,12708,3636,12746xe" filled="t" fillcolor="#6FAC46" stroked="f">
                <v:path arrowok="t"/>
                <v:fill/>
              </v:shape>
            </v:group>
            <v:group style="position:absolute;left:3636;top:12746;width:108;height:185" coordorigin="3636,12746" coordsize="108,185">
              <v:shape style="position:absolute;left:3636;top:12746;width:108;height:185" coordorigin="3636,12746" coordsize="108,185" path="m3636,12931l3744,12931,3744,12746,3636,12746,3636,12931e" filled="t" fillcolor="#6FAC46" stroked="f">
                <v:path arrowok="t"/>
                <v:fill/>
              </v:shape>
            </v:group>
            <v:group style="position:absolute;left:4393;top:12746;width:103;height:185" coordorigin="4393,12746" coordsize="103,185">
              <v:shape style="position:absolute;left:4393;top:12746;width:103;height:185" coordorigin="4393,12746" coordsize="103,185" path="m4393,12931l4496,12931,4496,12746,4393,12746,4393,12931e" filled="t" fillcolor="#6FAC46" stroked="f">
                <v:path arrowok="t"/>
                <v:fill/>
              </v:shape>
            </v:group>
            <v:group style="position:absolute;left:3636;top:12930;width:860;height:38" coordorigin="3636,12930" coordsize="860,38">
              <v:shape style="position:absolute;left:3636;top:12930;width:860;height:38" coordorigin="3636,12930" coordsize="860,38" path="m3636,12968l4496,12968,4496,12930,3636,12930,3636,12968xe" filled="t" fillcolor="#6FAC46" stroked="f">
                <v:path arrowok="t"/>
                <v:fill/>
              </v:shape>
            </v:group>
            <v:group style="position:absolute;left:3744;top:12746;width:648;height:185" coordorigin="3744,12746" coordsize="648,185">
              <v:shape style="position:absolute;left:3744;top:12746;width:648;height:185" coordorigin="3744,12746" coordsize="648,185" path="m3744,12931l4393,12931,4393,12746,3744,12746,3744,12931e" filled="t" fillcolor="#6FAC46" stroked="f">
                <v:path arrowok="t"/>
                <v:fill/>
              </v:shape>
            </v:group>
            <v:group style="position:absolute;left:4501;top:12733;width:667;height:2" coordorigin="4501,12733" coordsize="667,2">
              <v:shape style="position:absolute;left:4501;top:12733;width:667;height:2" coordorigin="4501,12733" coordsize="667,0" path="m4501,12733l5168,12733e" filled="f" stroked="t" strokeweight="2.5pt" strokecolor="#6FAC46">
                <v:path arrowok="t"/>
              </v:shape>
            </v:group>
            <v:group style="position:absolute;left:4501;top:12758;width:108;height:209" coordorigin="4501,12758" coordsize="108,209">
              <v:shape style="position:absolute;left:4501;top:12758;width:108;height:209" coordorigin="4501,12758" coordsize="108,209" path="m4501,12967l4609,12967,4609,12758,4501,12758,4501,12967e" filled="t" fillcolor="#6FAC46" stroked="f">
                <v:path arrowok="t"/>
                <v:fill/>
              </v:shape>
            </v:group>
            <v:group style="position:absolute;left:5065;top:12758;width:103;height:209" coordorigin="5065,12758" coordsize="103,209">
              <v:shape style="position:absolute;left:5065;top:12758;width:103;height:209" coordorigin="5065,12758" coordsize="103,209" path="m5065,12967l5168,12967,5168,12758,5065,12758,5065,12967e" filled="t" fillcolor="#6FAC46" stroked="f">
                <v:path arrowok="t"/>
                <v:fill/>
              </v:shape>
            </v:group>
            <v:group style="position:absolute;left:4609;top:12758;width:456;height:209" coordorigin="4609,12758" coordsize="456,209">
              <v:shape style="position:absolute;left:4609;top:12758;width:456;height:209" coordorigin="4609,12758" coordsize="456,209" path="m5065,12967l5065,12758,4609,12758,4609,12967,5065,12967e" filled="t" fillcolor="#6FAC46" stroked="f">
                <v:path arrowok="t"/>
                <v:fill/>
              </v:shape>
            </v:group>
            <v:group style="position:absolute;left:5173;top:12708;width:684;height:38" coordorigin="5173,12708" coordsize="684,38">
              <v:shape style="position:absolute;left:5173;top:12708;width:684;height:38" coordorigin="5173,12708" coordsize="684,38" path="m5173,12746l5857,12746,5857,12708,5173,12708,5173,12746xe" filled="t" fillcolor="#6FAC46" stroked="f">
                <v:path arrowok="t"/>
                <v:fill/>
              </v:shape>
            </v:group>
            <v:group style="position:absolute;left:5173;top:12746;width:108;height:185" coordorigin="5173,12746" coordsize="108,185">
              <v:shape style="position:absolute;left:5173;top:12746;width:108;height:185" coordorigin="5173,12746" coordsize="108,185" path="m5173,12931l5281,12931,5281,12746,5173,12746,5173,12931e" filled="t" fillcolor="#6FAC46" stroked="f">
                <v:path arrowok="t"/>
                <v:fill/>
              </v:shape>
            </v:group>
            <v:group style="position:absolute;left:5754;top:12746;width:103;height:185" coordorigin="5754,12746" coordsize="103,185">
              <v:shape style="position:absolute;left:5754;top:12746;width:103;height:185" coordorigin="5754,12746" coordsize="103,185" path="m5754,12931l5857,12931,5857,12746,5754,12746,5754,12931e" filled="t" fillcolor="#6FAC46" stroked="f">
                <v:path arrowok="t"/>
                <v:fill/>
              </v:shape>
            </v:group>
            <v:group style="position:absolute;left:5173;top:12930;width:684;height:38" coordorigin="5173,12930" coordsize="684,38">
              <v:shape style="position:absolute;left:5173;top:12930;width:684;height:38" coordorigin="5173,12930" coordsize="684,38" path="m5173,12968l5857,12968,5857,12930,5173,12930,5173,12968xe" filled="t" fillcolor="#6FAC46" stroked="f">
                <v:path arrowok="t"/>
                <v:fill/>
              </v:shape>
            </v:group>
            <v:group style="position:absolute;left:5281;top:12746;width:473;height:185" coordorigin="5281,12746" coordsize="473,185">
              <v:shape style="position:absolute;left:5281;top:12746;width:473;height:185" coordorigin="5281,12746" coordsize="473,185" path="m5281,12931l5754,12931,5754,12746,5281,12746,5281,12931e" filled="t" fillcolor="#6FAC46" stroked="f">
                <v:path arrowok="t"/>
                <v:fill/>
              </v:shape>
            </v:group>
            <v:group style="position:absolute;left:5862;top:12733;width:588;height:2" coordorigin="5862,12733" coordsize="588,2">
              <v:shape style="position:absolute;left:5862;top:12733;width:588;height:2" coordorigin="5862,12733" coordsize="588,0" path="m5862,12733l6450,12733e" filled="f" stroked="t" strokeweight="2.5pt" strokecolor="#6FAC46">
                <v:path arrowok="t"/>
              </v:shape>
            </v:group>
            <v:group style="position:absolute;left:5862;top:12758;width:108;height:209" coordorigin="5862,12758" coordsize="108,209">
              <v:shape style="position:absolute;left:5862;top:12758;width:108;height:209" coordorigin="5862,12758" coordsize="108,209" path="m5862,12967l5970,12967,5970,12758,5862,12758,5862,12967e" filled="t" fillcolor="#6FAC46" stroked="f">
                <v:path arrowok="t"/>
                <v:fill/>
              </v:shape>
            </v:group>
            <v:group style="position:absolute;left:6347;top:12758;width:103;height:209" coordorigin="6347,12758" coordsize="103,209">
              <v:shape style="position:absolute;left:6347;top:12758;width:103;height:209" coordorigin="6347,12758" coordsize="103,209" path="m6347,12967l6450,12967,6450,12758,6347,12758,6347,12967e" filled="t" fillcolor="#6FAC46" stroked="f">
                <v:path arrowok="t"/>
                <v:fill/>
              </v:shape>
            </v:group>
            <v:group style="position:absolute;left:5970;top:12758;width:377;height:209" coordorigin="5970,12758" coordsize="377,209">
              <v:shape style="position:absolute;left:5970;top:12758;width:377;height:209" coordorigin="5970,12758" coordsize="377,209" path="m6347,12967l6347,12758,5970,12758,5970,12967,6347,12967e" filled="t" fillcolor="#6FAC46" stroked="f">
                <v:path arrowok="t"/>
                <v:fill/>
              </v:shape>
            </v:group>
            <v:group style="position:absolute;left:6455;top:12708;width:2002;height:38" coordorigin="6455,12708" coordsize="2002,38">
              <v:shape style="position:absolute;left:6455;top:12708;width:2002;height:38" coordorigin="6455,12708" coordsize="2002,38" path="m6455,12746l8457,12746,8457,12708,6455,12708,6455,12746xe" filled="t" fillcolor="#6FAC46" stroked="f">
                <v:path arrowok="t"/>
                <v:fill/>
              </v:shape>
            </v:group>
            <v:group style="position:absolute;left:6455;top:12746;width:108;height:185" coordorigin="6455,12746" coordsize="108,185">
              <v:shape style="position:absolute;left:6455;top:12746;width:108;height:185" coordorigin="6455,12746" coordsize="108,185" path="m6455,12931l6563,12931,6563,12746,6455,12746,6455,12931e" filled="t" fillcolor="#6FAC46" stroked="f">
                <v:path arrowok="t"/>
                <v:fill/>
              </v:shape>
            </v:group>
            <v:group style="position:absolute;left:7624;top:12746;width:103;height:185" coordorigin="7624,12746" coordsize="103,185">
              <v:shape style="position:absolute;left:7624;top:12746;width:103;height:185" coordorigin="7624,12746" coordsize="103,185" path="m7624,12931l7727,12931,7727,12746,7624,12746,7624,12931e" filled="t" fillcolor="#6FAC46" stroked="f">
                <v:path arrowok="t"/>
                <v:fill/>
              </v:shape>
            </v:group>
            <v:group style="position:absolute;left:6455;top:12930;width:2002;height:38" coordorigin="6455,12930" coordsize="2002,38">
              <v:shape style="position:absolute;left:6455;top:12930;width:2002;height:38" coordorigin="6455,12930" coordsize="2002,38" path="m6455,12968l8457,12968,8457,12930,6455,12930,6455,12968xe" filled="t" fillcolor="#6FAC46" stroked="f">
                <v:path arrowok="t"/>
                <v:fill/>
              </v:shape>
            </v:group>
            <v:group style="position:absolute;left:6563;top:12746;width:1061;height:185" coordorigin="6563,12746" coordsize="1061,185">
              <v:shape style="position:absolute;left:6563;top:12746;width:1061;height:185" coordorigin="6563,12746" coordsize="1061,185" path="m6563,12931l7624,12931,7624,12746,6563,12746,6563,12931e" filled="t" fillcolor="#6FAC46" stroked="f">
                <v:path arrowok="t"/>
                <v:fill/>
              </v:shape>
            </v:group>
            <v:group style="position:absolute;left:7732;top:12746;width:108;height:185" coordorigin="7732,12746" coordsize="108,185">
              <v:shape style="position:absolute;left:7732;top:12746;width:108;height:185" coordorigin="7732,12746" coordsize="108,185" path="m7732,12931l7840,12931,7840,12746,7732,12746,7732,12931e" filled="t" fillcolor="#6FAC46" stroked="f">
                <v:path arrowok="t"/>
                <v:fill/>
              </v:shape>
            </v:group>
            <v:group style="position:absolute;left:8353;top:12746;width:103;height:185" coordorigin="8353,12746" coordsize="103,185">
              <v:shape style="position:absolute;left:8353;top:12746;width:103;height:185" coordorigin="8353,12746" coordsize="103,185" path="m8353,12931l8457,12931,8457,12746,8353,12746,8353,12931e" filled="t" fillcolor="#6FAC46" stroked="f">
                <v:path arrowok="t"/>
                <v:fill/>
              </v:shape>
            </v:group>
            <v:group style="position:absolute;left:7840;top:12746;width:514;height:185" coordorigin="7840,12746" coordsize="514,185">
              <v:shape style="position:absolute;left:7840;top:12746;width:514;height:185" coordorigin="7840,12746" coordsize="514,185" path="m7840,12931l8353,12931,8353,12746,7840,12746,7840,12931e" filled="t" fillcolor="#6FAC46" stroked="f">
                <v:path arrowok="t"/>
                <v:fill/>
              </v:shape>
            </v:group>
            <v:group style="position:absolute;left:8461;top:12708;width:1976;height:26" coordorigin="8461,12708" coordsize="1976,26">
              <v:shape style="position:absolute;left:8461;top:12708;width:1976;height:26" coordorigin="8461,12708" coordsize="1976,26" path="m8461,12734l10437,12734,10437,12708,8461,12708,8461,12734xe" filled="t" fillcolor="#6FAC46" stroked="f">
                <v:path arrowok="t"/>
                <v:fill/>
              </v:shape>
            </v:group>
            <v:group style="position:absolute;left:8461;top:12734;width:108;height:209" coordorigin="8461,12734" coordsize="108,209">
              <v:shape style="position:absolute;left:8461;top:12734;width:108;height:209" coordorigin="8461,12734" coordsize="108,209" path="m8461,12943l8569,12943,8569,12734,8461,12734,8461,12943e" filled="t" fillcolor="#6FAC46" stroked="f">
                <v:path arrowok="t"/>
                <v:fill/>
              </v:shape>
            </v:group>
            <v:group style="position:absolute;left:9079;top:12734;width:103;height:209" coordorigin="9079,12734" coordsize="103,209">
              <v:shape style="position:absolute;left:9079;top:12734;width:103;height:209" coordorigin="9079,12734" coordsize="103,209" path="m9079,12943l9182,12943,9182,12734,9079,12734,9079,12943e" filled="t" fillcolor="#6FAC46" stroked="f">
                <v:path arrowok="t"/>
                <v:fill/>
              </v:shape>
            </v:group>
            <v:group style="position:absolute;left:8461;top:12942;width:1976;height:26" coordorigin="8461,12942" coordsize="1976,26">
              <v:shape style="position:absolute;left:8461;top:12942;width:1976;height:26" coordorigin="8461,12942" coordsize="1976,26" path="m8461,12968l10437,12968,10437,12942,8461,12942,8461,12968xe" filled="t" fillcolor="#6FAC46" stroked="f">
                <v:path arrowok="t"/>
                <v:fill/>
              </v:shape>
            </v:group>
            <v:group style="position:absolute;left:8569;top:12734;width:509;height:209" coordorigin="8569,12734" coordsize="509,209">
              <v:shape style="position:absolute;left:8569;top:12734;width:509;height:209" coordorigin="8569,12734" coordsize="509,209" path="m8569,12943l9079,12943,9079,12734,8569,12734,8569,12943e" filled="t" fillcolor="#6FAC46" stroked="f">
                <v:path arrowok="t"/>
                <v:fill/>
              </v:shape>
            </v:group>
            <v:group style="position:absolute;left:9187;top:12734;width:108;height:209" coordorigin="9187,12734" coordsize="108,209">
              <v:shape style="position:absolute;left:9187;top:12734;width:108;height:209" coordorigin="9187,12734" coordsize="108,209" path="m9187,12943l9295,12943,9295,12734,9187,12734,9187,12943e" filled="t" fillcolor="#6FAC46" stroked="f">
                <v:path arrowok="t"/>
                <v:fill/>
              </v:shape>
            </v:group>
            <v:group style="position:absolute;left:9686;top:12734;width:103;height:209" coordorigin="9686,12734" coordsize="103,209">
              <v:shape style="position:absolute;left:9686;top:12734;width:103;height:209" coordorigin="9686,12734" coordsize="103,209" path="m9686,12943l9789,12943,9789,12734,9686,12734,9686,12943e" filled="t" fillcolor="#6FAC46" stroked="f">
                <v:path arrowok="t"/>
                <v:fill/>
              </v:shape>
            </v:group>
            <v:group style="position:absolute;left:9295;top:12734;width:391;height:209" coordorigin="9295,12734" coordsize="391,209">
              <v:shape style="position:absolute;left:9295;top:12734;width:391;height:209" coordorigin="9295,12734" coordsize="391,209" path="m9295,12943l9686,12943,9686,12734,9295,12734,9295,12943e" filled="t" fillcolor="#6FAC46" stroked="f">
                <v:path arrowok="t"/>
                <v:fill/>
              </v:shape>
            </v:group>
            <v:group style="position:absolute;left:9794;top:12734;width:108;height:209" coordorigin="9794,12734" coordsize="108,209">
              <v:shape style="position:absolute;left:9794;top:12734;width:108;height:209" coordorigin="9794,12734" coordsize="108,209" path="m9794,12943l9902,12943,9902,12734,9794,12734,9794,12943e" filled="t" fillcolor="#6FAC46" stroked="f">
                <v:path arrowok="t"/>
                <v:fill/>
              </v:shape>
            </v:group>
            <v:group style="position:absolute;left:10334;top:12734;width:103;height:209" coordorigin="10334,12734" coordsize="103,209">
              <v:shape style="position:absolute;left:10334;top:12734;width:103;height:209" coordorigin="10334,12734" coordsize="103,209" path="m10334,12943l10437,12943,10437,12734,10334,12734,10334,12943e" filled="t" fillcolor="#6FAC46" stroked="f">
                <v:path arrowok="t"/>
                <v:fill/>
              </v:shape>
            </v:group>
            <v:group style="position:absolute;left:9902;top:12734;width:432;height:209" coordorigin="9902,12734" coordsize="432,209">
              <v:shape style="position:absolute;left:9902;top:12734;width:432;height:209" coordorigin="9902,12734" coordsize="432,209" path="m9902,12943l10334,12943,10334,12734,9902,12734,9902,12943e" filled="t" fillcolor="#6FAC46" stroked="f">
                <v:path arrowok="t"/>
                <v:fill/>
              </v:shape>
            </v:group>
            <v:group style="position:absolute;left:10442;top:12708;width:713;height:38" coordorigin="10442,12708" coordsize="713,38">
              <v:shape style="position:absolute;left:10442;top:12708;width:713;height:38" coordorigin="10442,12708" coordsize="713,38" path="m10442,12746l11155,12746,11155,12708,10442,12708,10442,12746xe" filled="t" fillcolor="#6FAC46" stroked="f">
                <v:path arrowok="t"/>
                <v:fill/>
              </v:shape>
            </v:group>
            <v:group style="position:absolute;left:10442;top:12746;width:108;height:185" coordorigin="10442,12746" coordsize="108,185">
              <v:shape style="position:absolute;left:10442;top:12746;width:108;height:185" coordorigin="10442,12746" coordsize="108,185" path="m10442,12931l10550,12931,10550,12746,10442,12746,10442,12931e" filled="t" fillcolor="#6FAC46" stroked="f">
                <v:path arrowok="t"/>
                <v:fill/>
              </v:shape>
            </v:group>
            <v:group style="position:absolute;left:11054;top:12746;width:101;height:185" coordorigin="11054,12746" coordsize="101,185">
              <v:shape style="position:absolute;left:11054;top:12746;width:101;height:185" coordorigin="11054,12746" coordsize="101,185" path="m11054,12931l11155,12931,11155,12746,11054,12746,11054,12931e" filled="t" fillcolor="#6FAC46" stroked="f">
                <v:path arrowok="t"/>
                <v:fill/>
              </v:shape>
            </v:group>
            <v:group style="position:absolute;left:10442;top:12930;width:713;height:38" coordorigin="10442,12930" coordsize="713,38">
              <v:shape style="position:absolute;left:10442;top:12930;width:713;height:38" coordorigin="10442,12930" coordsize="713,38" path="m10442,12968l11155,12968,11155,12930,10442,12930,10442,12968xe" filled="t" fillcolor="#6FAC46" stroked="f">
                <v:path arrowok="t"/>
                <v:fill/>
              </v:shape>
            </v:group>
            <v:group style="position:absolute;left:10550;top:12746;width:504;height:185" coordorigin="10550,12746" coordsize="504,185">
              <v:shape style="position:absolute;left:10550;top:12746;width:504;height:185" coordorigin="10550,12746" coordsize="504,185" path="m10550,12931l11054,12931,11054,12746,10550,12746,10550,12931e" filled="t" fillcolor="#6FAC46" stroked="f">
                <v:path arrowok="t"/>
                <v:fill/>
              </v:shape>
            </v:group>
            <v:group style="position:absolute;left:715;top:12705;width:10452;height:2" coordorigin="715,12705" coordsize="10452,2">
              <v:shape style="position:absolute;left:715;top:12705;width:10452;height:2" coordorigin="715,12705" coordsize="10452,0" path="m715,12705l11167,12705e" filled="f" stroked="t" strokeweight=".579980pt" strokecolor="#000000">
                <v:path arrowok="t"/>
              </v:shape>
            </v:group>
            <v:group style="position:absolute;left:725;top:13000;width:1532;height:2" coordorigin="725,13000" coordsize="1532,2">
              <v:shape style="position:absolute;left:725;top:13000;width:1532;height:2" coordorigin="725,13000" coordsize="1532,0" path="m725,13000l2256,13000e" filled="f" stroked="t" strokeweight="2.5pt" strokecolor="#FFFFFF">
                <v:path arrowok="t"/>
              </v:shape>
            </v:group>
            <v:group style="position:absolute;left:725;top:13024;width:103;height:206" coordorigin="725,13024" coordsize="103,206">
              <v:shape style="position:absolute;left:725;top:13024;width:103;height:206" coordorigin="725,13024" coordsize="103,206" path="m725,13231l828,13231,828,13024,725,13024,725,13231e" filled="t" fillcolor="#FFFFFF" stroked="f">
                <v:path arrowok="t"/>
                <v:fill/>
              </v:shape>
            </v:group>
            <v:group style="position:absolute;left:2153;top:13024;width:103;height:206" coordorigin="2153,13024" coordsize="103,206">
              <v:shape style="position:absolute;left:2153;top:13024;width:103;height:206" coordorigin="2153,13024" coordsize="103,206" path="m2153,13231l2256,13231,2256,13024,2153,13024,2153,13231e" filled="t" fillcolor="#FFFFFF" stroked="f">
                <v:path arrowok="t"/>
                <v:fill/>
              </v:shape>
            </v:group>
            <v:group style="position:absolute;left:828;top:13024;width:1325;height:206" coordorigin="828,13024" coordsize="1325,206">
              <v:shape style="position:absolute;left:828;top:13024;width:1325;height:206" coordorigin="828,13024" coordsize="1325,206" path="m2153,13231l2153,13024,828,13024,828,13231,2153,13231e" filled="t" fillcolor="#FFFFFF" stroked="f">
                <v:path arrowok="t"/>
                <v:fill/>
              </v:shape>
            </v:group>
            <v:group style="position:absolute;left:2261;top:12975;width:686;height:38" coordorigin="2261,12975" coordsize="686,38">
              <v:shape style="position:absolute;left:2261;top:12975;width:686;height:38" coordorigin="2261,12975" coordsize="686,38" path="m2261,13013l2948,13013,2948,12975,2261,12975,2261,13013xe" filled="t" fillcolor="#FFFFFF" stroked="f">
                <v:path arrowok="t"/>
                <v:fill/>
              </v:shape>
            </v:group>
            <v:group style="position:absolute;left:2261;top:13012;width:108;height:182" coordorigin="2261,13012" coordsize="108,182">
              <v:shape style="position:absolute;left:2261;top:13012;width:108;height:182" coordorigin="2261,13012" coordsize="108,182" path="m2261,13195l2369,13195,2369,13012,2261,13012,2261,13195e" filled="t" fillcolor="#FFFFFF" stroked="f">
                <v:path arrowok="t"/>
                <v:fill/>
              </v:shape>
            </v:group>
            <v:group style="position:absolute;left:2844;top:13012;width:103;height:182" coordorigin="2844,13012" coordsize="103,182">
              <v:shape style="position:absolute;left:2844;top:13012;width:103;height:182" coordorigin="2844,13012" coordsize="103,182" path="m2844,13195l2948,13195,2948,13012,2844,13012,2844,13195e" filled="t" fillcolor="#FFFFFF" stroked="f">
                <v:path arrowok="t"/>
                <v:fill/>
              </v:shape>
            </v:group>
            <v:group style="position:absolute;left:2261;top:13236;width:686;height:2" coordorigin="2261,13236" coordsize="686,2">
              <v:shape style="position:absolute;left:2261;top:13236;width:686;height:2" coordorigin="2261,13236" coordsize="686,0" path="m2261,13236l2948,13236e" filled="f" stroked="t" strokeweight="4.18pt" strokecolor="#FFFFFF">
                <v:path arrowok="t"/>
              </v:shape>
            </v:group>
            <v:group style="position:absolute;left:2369;top:13012;width:475;height:182" coordorigin="2369,13012" coordsize="475,182">
              <v:shape style="position:absolute;left:2369;top:13012;width:475;height:182" coordorigin="2369,13012" coordsize="475,182" path="m2369,13195l2844,13195,2844,13012,2369,13012,2369,13195e" filled="t" fillcolor="#FFFFFF" stroked="f">
                <v:path arrowok="t"/>
                <v:fill/>
              </v:shape>
            </v:group>
            <v:group style="position:absolute;left:2952;top:12975;width:679;height:26" coordorigin="2952,12975" coordsize="679,26">
              <v:shape style="position:absolute;left:2952;top:12975;width:679;height:26" coordorigin="2952,12975" coordsize="679,26" path="m2952,13001l3632,13001,3632,12975,2952,12975,2952,13001xe" filled="t" fillcolor="#FFFFFF" stroked="f">
                <v:path arrowok="t"/>
                <v:fill/>
              </v:shape>
            </v:group>
            <v:group style="position:absolute;left:2952;top:13000;width:108;height:206" coordorigin="2952,13000" coordsize="108,206">
              <v:shape style="position:absolute;left:2952;top:13000;width:108;height:206" coordorigin="2952,13000" coordsize="108,206" path="m2952,13207l3060,13207,3060,13000,2952,13000,2952,13207e" filled="t" fillcolor="#FFFFFF" stroked="f">
                <v:path arrowok="t"/>
                <v:fill/>
              </v:shape>
            </v:group>
            <v:group style="position:absolute;left:3528;top:13000;width:103;height:206" coordorigin="3528,13000" coordsize="103,206">
              <v:shape style="position:absolute;left:3528;top:13000;width:103;height:206" coordorigin="3528,13000" coordsize="103,206" path="m3528,13207l3632,13207,3632,13000,3528,13000,3528,13207e" filled="t" fillcolor="#FFFFFF" stroked="f">
                <v:path arrowok="t"/>
                <v:fill/>
              </v:shape>
            </v:group>
            <v:group style="position:absolute;left:2952;top:13236;width:679;height:2" coordorigin="2952,13236" coordsize="679,2">
              <v:shape style="position:absolute;left:2952;top:13236;width:679;height:2" coordorigin="2952,13236" coordsize="679,0" path="m2952,13236l3632,13236e" filled="f" stroked="t" strokeweight="2.98pt" strokecolor="#FFFFFF">
                <v:path arrowok="t"/>
              </v:shape>
            </v:group>
            <v:group style="position:absolute;left:3060;top:13000;width:468;height:206" coordorigin="3060,13000" coordsize="468,206">
              <v:shape style="position:absolute;left:3060;top:13000;width:468;height:206" coordorigin="3060,13000" coordsize="468,206" path="m3060,13207l3528,13207,3528,13000,3060,13000,3060,13207e" filled="t" fillcolor="#FFFFFF" stroked="f">
                <v:path arrowok="t"/>
                <v:fill/>
              </v:shape>
            </v:group>
            <v:group style="position:absolute;left:3636;top:12975;width:860;height:38" coordorigin="3636,12975" coordsize="860,38">
              <v:shape style="position:absolute;left:3636;top:12975;width:860;height:38" coordorigin="3636,12975" coordsize="860,38" path="m3636,13013l4496,13013,4496,12975,3636,12975,3636,13013xe" filled="t" fillcolor="#FFFFFF" stroked="f">
                <v:path arrowok="t"/>
                <v:fill/>
              </v:shape>
            </v:group>
            <v:group style="position:absolute;left:3636;top:13012;width:108;height:182" coordorigin="3636,13012" coordsize="108,182">
              <v:shape style="position:absolute;left:3636;top:13012;width:108;height:182" coordorigin="3636,13012" coordsize="108,182" path="m3636,13195l3744,13195,3744,13012,3636,13012,3636,13195e" filled="t" fillcolor="#FFFFFF" stroked="f">
                <v:path arrowok="t"/>
                <v:fill/>
              </v:shape>
            </v:group>
            <v:group style="position:absolute;left:4393;top:13012;width:103;height:182" coordorigin="4393,13012" coordsize="103,182">
              <v:shape style="position:absolute;left:4393;top:13012;width:103;height:182" coordorigin="4393,13012" coordsize="103,182" path="m4393,13195l4496,13195,4496,13012,4393,13012,4393,13195e" filled="t" fillcolor="#FFFFFF" stroked="f">
                <v:path arrowok="t"/>
                <v:fill/>
              </v:shape>
            </v:group>
            <v:group style="position:absolute;left:3636;top:13236;width:860;height:2" coordorigin="3636,13236" coordsize="860,2">
              <v:shape style="position:absolute;left:3636;top:13236;width:860;height:2" coordorigin="3636,13236" coordsize="860,0" path="m3636,13236l4496,13236e" filled="f" stroked="t" strokeweight="4.18pt" strokecolor="#FFFFFF">
                <v:path arrowok="t"/>
              </v:shape>
            </v:group>
            <v:group style="position:absolute;left:3744;top:13012;width:648;height:182" coordorigin="3744,13012" coordsize="648,182">
              <v:shape style="position:absolute;left:3744;top:13012;width:648;height:182" coordorigin="3744,13012" coordsize="648,182" path="m3744,13195l4393,13195,4393,13012,3744,13012,3744,13195e" filled="t" fillcolor="#FFFFFF" stroked="f">
                <v:path arrowok="t"/>
                <v:fill/>
              </v:shape>
            </v:group>
            <v:group style="position:absolute;left:4501;top:13000;width:667;height:2" coordorigin="4501,13000" coordsize="667,2">
              <v:shape style="position:absolute;left:4501;top:13000;width:667;height:2" coordorigin="4501,13000" coordsize="667,0" path="m4501,13000l5168,13000e" filled="f" stroked="t" strokeweight="2.5pt" strokecolor="#FFFFFF">
                <v:path arrowok="t"/>
              </v:shape>
            </v:group>
            <v:group style="position:absolute;left:4501;top:13024;width:108;height:206" coordorigin="4501,13024" coordsize="108,206">
              <v:shape style="position:absolute;left:4501;top:13024;width:108;height:206" coordorigin="4501,13024" coordsize="108,206" path="m4501,13231l4609,13231,4609,13024,4501,13024,4501,13231e" filled="t" fillcolor="#FFFFFF" stroked="f">
                <v:path arrowok="t"/>
                <v:fill/>
              </v:shape>
            </v:group>
            <v:group style="position:absolute;left:5065;top:13024;width:103;height:206" coordorigin="5065,13024" coordsize="103,206">
              <v:shape style="position:absolute;left:5065;top:13024;width:103;height:206" coordorigin="5065,13024" coordsize="103,206" path="m5065,13231l5168,13231,5168,13024,5065,13024,5065,13231e" filled="t" fillcolor="#FFFFFF" stroked="f">
                <v:path arrowok="t"/>
                <v:fill/>
              </v:shape>
            </v:group>
            <v:group style="position:absolute;left:4609;top:13024;width:456;height:206" coordorigin="4609,13024" coordsize="456,206">
              <v:shape style="position:absolute;left:4609;top:13024;width:456;height:206" coordorigin="4609,13024" coordsize="456,206" path="m5065,13231l5065,13024,4609,13024,4609,13231,5065,13231e" filled="t" fillcolor="#FFFFFF" stroked="f">
                <v:path arrowok="t"/>
                <v:fill/>
              </v:shape>
            </v:group>
            <v:group style="position:absolute;left:5173;top:12975;width:684;height:38" coordorigin="5173,12975" coordsize="684,38">
              <v:shape style="position:absolute;left:5173;top:12975;width:684;height:38" coordorigin="5173,12975" coordsize="684,38" path="m5173,13013l5857,13013,5857,12975,5173,12975,5173,13013xe" filled="t" fillcolor="#FFFFFF" stroked="f">
                <v:path arrowok="t"/>
                <v:fill/>
              </v:shape>
            </v:group>
            <v:group style="position:absolute;left:5173;top:13012;width:108;height:182" coordorigin="5173,13012" coordsize="108,182">
              <v:shape style="position:absolute;left:5173;top:13012;width:108;height:182" coordorigin="5173,13012" coordsize="108,182" path="m5173,13195l5281,13195,5281,13012,5173,13012,5173,13195e" filled="t" fillcolor="#FFFFFF" stroked="f">
                <v:path arrowok="t"/>
                <v:fill/>
              </v:shape>
            </v:group>
            <v:group style="position:absolute;left:5754;top:13012;width:103;height:182" coordorigin="5754,13012" coordsize="103,182">
              <v:shape style="position:absolute;left:5754;top:13012;width:103;height:182" coordorigin="5754,13012" coordsize="103,182" path="m5754,13195l5857,13195,5857,13012,5754,13012,5754,13195e" filled="t" fillcolor="#FFFFFF" stroked="f">
                <v:path arrowok="t"/>
                <v:fill/>
              </v:shape>
            </v:group>
            <v:group style="position:absolute;left:5173;top:13236;width:684;height:2" coordorigin="5173,13236" coordsize="684,2">
              <v:shape style="position:absolute;left:5173;top:13236;width:684;height:2" coordorigin="5173,13236" coordsize="684,0" path="m5173,13236l5857,13236e" filled="f" stroked="t" strokeweight="4.18pt" strokecolor="#FFFFFF">
                <v:path arrowok="t"/>
              </v:shape>
            </v:group>
            <v:group style="position:absolute;left:5281;top:13012;width:473;height:182" coordorigin="5281,13012" coordsize="473,182">
              <v:shape style="position:absolute;left:5281;top:13012;width:473;height:182" coordorigin="5281,13012" coordsize="473,182" path="m5281,13195l5754,13195,5754,13012,5281,13012,5281,13195e" filled="t" fillcolor="#FFFFFF" stroked="f">
                <v:path arrowok="t"/>
                <v:fill/>
              </v:shape>
            </v:group>
            <v:group style="position:absolute;left:5862;top:13000;width:588;height:2" coordorigin="5862,13000" coordsize="588,2">
              <v:shape style="position:absolute;left:5862;top:13000;width:588;height:2" coordorigin="5862,13000" coordsize="588,0" path="m5862,13000l6450,13000e" filled="f" stroked="t" strokeweight="2.5pt" strokecolor="#FFFFFF">
                <v:path arrowok="t"/>
              </v:shape>
            </v:group>
            <v:group style="position:absolute;left:5862;top:13024;width:108;height:206" coordorigin="5862,13024" coordsize="108,206">
              <v:shape style="position:absolute;left:5862;top:13024;width:108;height:206" coordorigin="5862,13024" coordsize="108,206" path="m5862,13231l5970,13231,5970,13024,5862,13024,5862,13231e" filled="t" fillcolor="#FFFFFF" stroked="f">
                <v:path arrowok="t"/>
                <v:fill/>
              </v:shape>
            </v:group>
            <v:group style="position:absolute;left:6347;top:13024;width:103;height:206" coordorigin="6347,13024" coordsize="103,206">
              <v:shape style="position:absolute;left:6347;top:13024;width:103;height:206" coordorigin="6347,13024" coordsize="103,206" path="m6347,13231l6450,13231,6450,13024,6347,13024,6347,13231e" filled="t" fillcolor="#FFFFFF" stroked="f">
                <v:path arrowok="t"/>
                <v:fill/>
              </v:shape>
            </v:group>
            <v:group style="position:absolute;left:5970;top:13024;width:377;height:206" coordorigin="5970,13024" coordsize="377,206">
              <v:shape style="position:absolute;left:5970;top:13024;width:377;height:206" coordorigin="5970,13024" coordsize="377,206" path="m6347,13231l6347,13024,5970,13024,5970,13231,6347,13231e" filled="t" fillcolor="#FFFFFF" stroked="f">
                <v:path arrowok="t"/>
                <v:fill/>
              </v:shape>
            </v:group>
            <v:group style="position:absolute;left:6455;top:12975;width:2002;height:38" coordorigin="6455,12975" coordsize="2002,38">
              <v:shape style="position:absolute;left:6455;top:12975;width:2002;height:38" coordorigin="6455,12975" coordsize="2002,38" path="m6455,13013l8457,13013,8457,12975,6455,12975,6455,13013xe" filled="t" fillcolor="#FFFFFF" stroked="f">
                <v:path arrowok="t"/>
                <v:fill/>
              </v:shape>
            </v:group>
            <v:group style="position:absolute;left:6455;top:13012;width:108;height:182" coordorigin="6455,13012" coordsize="108,182">
              <v:shape style="position:absolute;left:6455;top:13012;width:108;height:182" coordorigin="6455,13012" coordsize="108,182" path="m6455,13195l6563,13195,6563,13012,6455,13012,6455,13195e" filled="t" fillcolor="#FFFFFF" stroked="f">
                <v:path arrowok="t"/>
                <v:fill/>
              </v:shape>
            </v:group>
            <v:group style="position:absolute;left:7624;top:13012;width:103;height:182" coordorigin="7624,13012" coordsize="103,182">
              <v:shape style="position:absolute;left:7624;top:13012;width:103;height:182" coordorigin="7624,13012" coordsize="103,182" path="m7624,13195l7727,13195,7727,13012,7624,13012,7624,13195e" filled="t" fillcolor="#FFFFFF" stroked="f">
                <v:path arrowok="t"/>
                <v:fill/>
              </v:shape>
            </v:group>
            <v:group style="position:absolute;left:6455;top:13194;width:2002;height:38" coordorigin="6455,13194" coordsize="2002,38">
              <v:shape style="position:absolute;left:6455;top:13194;width:2002;height:38" coordorigin="6455,13194" coordsize="2002,38" path="m6455,13232l8457,13232,8457,13194,6455,13194,6455,13232xe" filled="t" fillcolor="#FFFFFF" stroked="f">
                <v:path arrowok="t"/>
                <v:fill/>
              </v:shape>
            </v:group>
            <v:group style="position:absolute;left:6563;top:13012;width:1061;height:182" coordorigin="6563,13012" coordsize="1061,182">
              <v:shape style="position:absolute;left:6563;top:13012;width:1061;height:182" coordorigin="6563,13012" coordsize="1061,182" path="m6563,13195l7624,13195,7624,13012,6563,13012,6563,13195e" filled="t" fillcolor="#FFFFFF" stroked="f">
                <v:path arrowok="t"/>
                <v:fill/>
              </v:shape>
            </v:group>
            <v:group style="position:absolute;left:7732;top:13012;width:108;height:182" coordorigin="7732,13012" coordsize="108,182">
              <v:shape style="position:absolute;left:7732;top:13012;width:108;height:182" coordorigin="7732,13012" coordsize="108,182" path="m7732,13195l7840,13195,7840,13012,7732,13012,7732,13195e" filled="t" fillcolor="#FFFFFF" stroked="f">
                <v:path arrowok="t"/>
                <v:fill/>
              </v:shape>
            </v:group>
            <v:group style="position:absolute;left:8353;top:13012;width:103;height:182" coordorigin="8353,13012" coordsize="103,182">
              <v:shape style="position:absolute;left:8353;top:13012;width:103;height:182" coordorigin="8353,13012" coordsize="103,182" path="m8353,13195l8457,13195,8457,13012,8353,13012,8353,13195e" filled="t" fillcolor="#FFFFFF" stroked="f">
                <v:path arrowok="t"/>
                <v:fill/>
              </v:shape>
            </v:group>
            <v:group style="position:absolute;left:7840;top:13012;width:514;height:182" coordorigin="7840,13012" coordsize="514,182">
              <v:shape style="position:absolute;left:7840;top:13012;width:514;height:182" coordorigin="7840,13012" coordsize="514,182" path="m7840,13195l8353,13195,8353,13012,7840,13012,7840,13195e" filled="t" fillcolor="#FFFFFF" stroked="f">
                <v:path arrowok="t"/>
                <v:fill/>
              </v:shape>
            </v:group>
            <v:group style="position:absolute;left:8461;top:12975;width:1976;height:26" coordorigin="8461,12975" coordsize="1976,26">
              <v:shape style="position:absolute;left:8461;top:12975;width:1976;height:26" coordorigin="8461,12975" coordsize="1976,26" path="m8461,13001l10437,13001,10437,12975,8461,12975,8461,13001xe" filled="t" fillcolor="#FFFFFF" stroked="f">
                <v:path arrowok="t"/>
                <v:fill/>
              </v:shape>
            </v:group>
            <v:group style="position:absolute;left:8461;top:13000;width:108;height:206" coordorigin="8461,13000" coordsize="108,206">
              <v:shape style="position:absolute;left:8461;top:13000;width:108;height:206" coordorigin="8461,13000" coordsize="108,206" path="m8461,13207l8569,13207,8569,13000,8461,13000,8461,13207e" filled="t" fillcolor="#FFFFFF" stroked="f">
                <v:path arrowok="t"/>
                <v:fill/>
              </v:shape>
            </v:group>
            <v:group style="position:absolute;left:9079;top:13000;width:103;height:206" coordorigin="9079,13000" coordsize="103,206">
              <v:shape style="position:absolute;left:9079;top:13000;width:103;height:206" coordorigin="9079,13000" coordsize="103,206" path="m9079,13207l9182,13207,9182,13000,9079,13000,9079,13207e" filled="t" fillcolor="#FFFFFF" stroked="f">
                <v:path arrowok="t"/>
                <v:fill/>
              </v:shape>
            </v:group>
            <v:group style="position:absolute;left:8461;top:13206;width:1976;height:26" coordorigin="8461,13206" coordsize="1976,26">
              <v:shape style="position:absolute;left:8461;top:13206;width:1976;height:26" coordorigin="8461,13206" coordsize="1976,26" path="m8461,13232l10437,13232,10437,13206,8461,13206,8461,13232xe" filled="t" fillcolor="#FFFFFF" stroked="f">
                <v:path arrowok="t"/>
                <v:fill/>
              </v:shape>
            </v:group>
            <v:group style="position:absolute;left:8569;top:13000;width:509;height:206" coordorigin="8569,13000" coordsize="509,206">
              <v:shape style="position:absolute;left:8569;top:13000;width:509;height:206" coordorigin="8569,13000" coordsize="509,206" path="m8569,13207l9079,13207,9079,13000,8569,13000,8569,13207e" filled="t" fillcolor="#FFFFFF" stroked="f">
                <v:path arrowok="t"/>
                <v:fill/>
              </v:shape>
            </v:group>
            <v:group style="position:absolute;left:9187;top:13000;width:108;height:206" coordorigin="9187,13000" coordsize="108,206">
              <v:shape style="position:absolute;left:9187;top:13000;width:108;height:206" coordorigin="9187,13000" coordsize="108,206" path="m9187,13207l9295,13207,9295,13000,9187,13000,9187,13207e" filled="t" fillcolor="#FFFFFF" stroked="f">
                <v:path arrowok="t"/>
                <v:fill/>
              </v:shape>
            </v:group>
            <v:group style="position:absolute;left:9686;top:13000;width:103;height:206" coordorigin="9686,13000" coordsize="103,206">
              <v:shape style="position:absolute;left:9686;top:13000;width:103;height:206" coordorigin="9686,13000" coordsize="103,206" path="m9686,13207l9789,13207,9789,13000,9686,13000,9686,13207e" filled="t" fillcolor="#FFFFFF" stroked="f">
                <v:path arrowok="t"/>
                <v:fill/>
              </v:shape>
            </v:group>
            <v:group style="position:absolute;left:9295;top:13000;width:391;height:206" coordorigin="9295,13000" coordsize="391,206">
              <v:shape style="position:absolute;left:9295;top:13000;width:391;height:206" coordorigin="9295,13000" coordsize="391,206" path="m9295,13207l9686,13207,9686,13000,9295,13000,9295,13207e" filled="t" fillcolor="#FFFFFF" stroked="f">
                <v:path arrowok="t"/>
                <v:fill/>
              </v:shape>
            </v:group>
            <v:group style="position:absolute;left:9794;top:13000;width:108;height:206" coordorigin="9794,13000" coordsize="108,206">
              <v:shape style="position:absolute;left:9794;top:13000;width:108;height:206" coordorigin="9794,13000" coordsize="108,206" path="m9794,13207l9902,13207,9902,13000,9794,13000,9794,13207e" filled="t" fillcolor="#FFFFFF" stroked="f">
                <v:path arrowok="t"/>
                <v:fill/>
              </v:shape>
            </v:group>
            <v:group style="position:absolute;left:10334;top:13000;width:103;height:206" coordorigin="10334,13000" coordsize="103,206">
              <v:shape style="position:absolute;left:10334;top:13000;width:103;height:206" coordorigin="10334,13000" coordsize="103,206" path="m10334,13207l10437,13207,10437,13000,10334,13000,10334,13207e" filled="t" fillcolor="#FFFFFF" stroked="f">
                <v:path arrowok="t"/>
                <v:fill/>
              </v:shape>
            </v:group>
            <v:group style="position:absolute;left:9902;top:13000;width:432;height:206" coordorigin="9902,13000" coordsize="432,206">
              <v:shape style="position:absolute;left:9902;top:13000;width:432;height:206" coordorigin="9902,13000" coordsize="432,206" path="m9902,13207l10334,13207,10334,13000,9902,13000,9902,13207e" filled="t" fillcolor="#FFFFFF" stroked="f">
                <v:path arrowok="t"/>
                <v:fill/>
              </v:shape>
            </v:group>
            <v:group style="position:absolute;left:10442;top:12975;width:713;height:38" coordorigin="10442,12975" coordsize="713,38">
              <v:shape style="position:absolute;left:10442;top:12975;width:713;height:38" coordorigin="10442,12975" coordsize="713,38" path="m10442,13013l11155,13013,11155,12975,10442,12975,10442,13013xe" filled="t" fillcolor="#FFFFFF" stroked="f">
                <v:path arrowok="t"/>
                <v:fill/>
              </v:shape>
            </v:group>
            <v:group style="position:absolute;left:10442;top:13012;width:108;height:182" coordorigin="10442,13012" coordsize="108,182">
              <v:shape style="position:absolute;left:10442;top:13012;width:108;height:182" coordorigin="10442,13012" coordsize="108,182" path="m10442,13195l10550,13195,10550,13012,10442,13012,10442,13195e" filled="t" fillcolor="#FFFFFF" stroked="f">
                <v:path arrowok="t"/>
                <v:fill/>
              </v:shape>
            </v:group>
            <v:group style="position:absolute;left:11054;top:13012;width:101;height:182" coordorigin="11054,13012" coordsize="101,182">
              <v:shape style="position:absolute;left:11054;top:13012;width:101;height:182" coordorigin="11054,13012" coordsize="101,182" path="m11054,13195l11155,13195,11155,13012,11054,13012,11054,13195e" filled="t" fillcolor="#FFFFFF" stroked="f">
                <v:path arrowok="t"/>
                <v:fill/>
              </v:shape>
            </v:group>
            <v:group style="position:absolute;left:10442;top:13236;width:713;height:2" coordorigin="10442,13236" coordsize="713,2">
              <v:shape style="position:absolute;left:10442;top:13236;width:713;height:2" coordorigin="10442,13236" coordsize="713,0" path="m10442,13236l11155,13236e" filled="f" stroked="t" strokeweight="4.18pt" strokecolor="#FFFFFF">
                <v:path arrowok="t"/>
              </v:shape>
            </v:group>
            <v:group style="position:absolute;left:10550;top:13012;width:504;height:182" coordorigin="10550,13012" coordsize="504,182">
              <v:shape style="position:absolute;left:10550;top:13012;width:504;height:182" coordorigin="10550,13012" coordsize="504,182" path="m10550,13195l11054,13195,11054,13012,10550,13012,10550,13195e" filled="t" fillcolor="#FFFFFF" stroked="f">
                <v:path arrowok="t"/>
                <v:fill/>
              </v:shape>
            </v:group>
            <v:group style="position:absolute;left:715;top:12972;width:10452;height:2" coordorigin="715,12972" coordsize="10452,2">
              <v:shape style="position:absolute;left:715;top:12972;width:10452;height:2" coordorigin="715,12972" coordsize="10452,0" path="m715,12972l11167,12972e" filled="f" stroked="t" strokeweight=".579980pt" strokecolor="#000000">
                <v:path arrowok="t"/>
              </v:shape>
            </v:group>
            <v:group style="position:absolute;left:725;top:13264;width:1532;height:2" coordorigin="725,13264" coordsize="1532,2">
              <v:shape style="position:absolute;left:725;top:13264;width:1532;height:2" coordorigin="725,13264" coordsize="1532,0" path="m725,13264l2256,13264e" filled="f" stroked="t" strokeweight="2.5pt" strokecolor="#FFFFFF">
                <v:path arrowok="t"/>
              </v:shape>
            </v:group>
            <v:group style="position:absolute;left:725;top:13288;width:103;height:206" coordorigin="725,13288" coordsize="103,206">
              <v:shape style="position:absolute;left:725;top:13288;width:103;height:206" coordorigin="725,13288" coordsize="103,206" path="m725,13495l828,13495,828,13288,725,13288,725,13495e" filled="t" fillcolor="#FFFFFF" stroked="f">
                <v:path arrowok="t"/>
                <v:fill/>
              </v:shape>
            </v:group>
            <v:group style="position:absolute;left:2153;top:13288;width:103;height:206" coordorigin="2153,13288" coordsize="103,206">
              <v:shape style="position:absolute;left:2153;top:13288;width:103;height:206" coordorigin="2153,13288" coordsize="103,206" path="m2153,13495l2256,13495,2256,13288,2153,13288,2153,13495e" filled="t" fillcolor="#FFFFFF" stroked="f">
                <v:path arrowok="t"/>
                <v:fill/>
              </v:shape>
            </v:group>
            <v:group style="position:absolute;left:828;top:13288;width:1325;height:206" coordorigin="828,13288" coordsize="1325,206">
              <v:shape style="position:absolute;left:828;top:13288;width:1325;height:206" coordorigin="828,13288" coordsize="1325,206" path="m2153,13495l2153,13288,828,13288,828,13495,2153,13495e" filled="t" fillcolor="#FFFFFF" stroked="f">
                <v:path arrowok="t"/>
                <v:fill/>
              </v:shape>
            </v:group>
            <v:group style="position:absolute;left:2261;top:13276;width:108;height:185" coordorigin="2261,13276" coordsize="108,185">
              <v:shape style="position:absolute;left:2261;top:13276;width:108;height:185" coordorigin="2261,13276" coordsize="108,185" path="m2261,13461l2369,13461,2369,13276,2261,13276,2261,13461e" filled="t" fillcolor="#FFFFFF" stroked="f">
                <v:path arrowok="t"/>
                <v:fill/>
              </v:shape>
            </v:group>
            <v:group style="position:absolute;left:2844;top:13276;width:103;height:185" coordorigin="2844,13276" coordsize="103,185">
              <v:shape style="position:absolute;left:2844;top:13276;width:103;height:185" coordorigin="2844,13276" coordsize="103,185" path="m2844,13461l2948,13461,2948,13276,2844,13276,2844,13461e" filled="t" fillcolor="#FFFFFF" stroked="f">
                <v:path arrowok="t"/>
                <v:fill/>
              </v:shape>
            </v:group>
            <v:group style="position:absolute;left:2261;top:13478;width:2235;height:2" coordorigin="2261,13478" coordsize="2235,2">
              <v:shape style="position:absolute;left:2261;top:13478;width:2235;height:2" coordorigin="2261,13478" coordsize="2235,0" path="m2261,13478l4496,13478e" filled="f" stroked="t" strokeweight="1.78pt" strokecolor="#FFFFFF">
                <v:path arrowok="t"/>
              </v:shape>
            </v:group>
            <v:group style="position:absolute;left:2369;top:13276;width:475;height:185" coordorigin="2369,13276" coordsize="475,185">
              <v:shape style="position:absolute;left:2369;top:13276;width:475;height:185" coordorigin="2369,13276" coordsize="475,185" path="m2369,13461l2844,13461,2844,13276,2369,13276,2369,13461e" filled="t" fillcolor="#FFFFFF" stroked="f">
                <v:path arrowok="t"/>
                <v:fill/>
              </v:shape>
            </v:group>
            <v:group style="position:absolute;left:2952;top:13264;width:108;height:206" coordorigin="2952,13264" coordsize="108,206">
              <v:shape style="position:absolute;left:2952;top:13264;width:108;height:206" coordorigin="2952,13264" coordsize="108,206" path="m2952,13471l3060,13471,3060,13264,2952,13264,2952,13471e" filled="t" fillcolor="#FFFFFF" stroked="f">
                <v:path arrowok="t"/>
                <v:fill/>
              </v:shape>
            </v:group>
            <v:group style="position:absolute;left:3528;top:13264;width:103;height:206" coordorigin="3528,13264" coordsize="103,206">
              <v:shape style="position:absolute;left:3528;top:13264;width:103;height:206" coordorigin="3528,13264" coordsize="103,206" path="m3528,13471l3632,13471,3632,13264,3528,13264,3528,13471e" filled="t" fillcolor="#FFFFFF" stroked="f">
                <v:path arrowok="t"/>
                <v:fill/>
              </v:shape>
            </v:group>
            <v:group style="position:absolute;left:3060;top:13264;width:468;height:206" coordorigin="3060,13264" coordsize="468,206">
              <v:shape style="position:absolute;left:3060;top:13264;width:468;height:206" coordorigin="3060,13264" coordsize="468,206" path="m3060,13471l3528,13471,3528,13264,3060,13264,3060,13471e" filled="t" fillcolor="#FFFFFF" stroked="f">
                <v:path arrowok="t"/>
                <v:fill/>
              </v:shape>
            </v:group>
            <v:group style="position:absolute;left:3636;top:13276;width:108;height:185" coordorigin="3636,13276" coordsize="108,185">
              <v:shape style="position:absolute;left:3636;top:13276;width:108;height:185" coordorigin="3636,13276" coordsize="108,185" path="m3636,13461l3744,13461,3744,13276,3636,13276,3636,13461e" filled="t" fillcolor="#FFFFFF" stroked="f">
                <v:path arrowok="t"/>
                <v:fill/>
              </v:shape>
            </v:group>
            <v:group style="position:absolute;left:4393;top:13276;width:103;height:185" coordorigin="4393,13276" coordsize="103,185">
              <v:shape style="position:absolute;left:4393;top:13276;width:103;height:185" coordorigin="4393,13276" coordsize="103,185" path="m4393,13461l4496,13461,4496,13276,4393,13276,4393,13461e" filled="t" fillcolor="#FFFFFF" stroked="f">
                <v:path arrowok="t"/>
                <v:fill/>
              </v:shape>
            </v:group>
            <v:group style="position:absolute;left:3744;top:13276;width:648;height:185" coordorigin="3744,13276" coordsize="648,185">
              <v:shape style="position:absolute;left:3744;top:13276;width:648;height:185" coordorigin="3744,13276" coordsize="648,185" path="m3744,13461l4393,13461,4393,13276,3744,13276,3744,13461e" filled="t" fillcolor="#FFFFFF" stroked="f">
                <v:path arrowok="t"/>
                <v:fill/>
              </v:shape>
            </v:group>
            <v:group style="position:absolute;left:4501;top:13264;width:667;height:2" coordorigin="4501,13264" coordsize="667,2">
              <v:shape style="position:absolute;left:4501;top:13264;width:667;height:2" coordorigin="4501,13264" coordsize="667,0" path="m4501,13264l5168,13264e" filled="f" stroked="t" strokeweight="2.5pt" strokecolor="#FFFFFF">
                <v:path arrowok="t"/>
              </v:shape>
            </v:group>
            <v:group style="position:absolute;left:4501;top:13288;width:108;height:206" coordorigin="4501,13288" coordsize="108,206">
              <v:shape style="position:absolute;left:4501;top:13288;width:108;height:206" coordorigin="4501,13288" coordsize="108,206" path="m4501,13495l4609,13495,4609,13288,4501,13288,4501,13495e" filled="t" fillcolor="#FFFFFF" stroked="f">
                <v:path arrowok="t"/>
                <v:fill/>
              </v:shape>
            </v:group>
            <v:group style="position:absolute;left:5065;top:13288;width:103;height:206" coordorigin="5065,13288" coordsize="103,206">
              <v:shape style="position:absolute;left:5065;top:13288;width:103;height:206" coordorigin="5065,13288" coordsize="103,206" path="m5065,13495l5168,13495,5168,13288,5065,13288,5065,13495e" filled="t" fillcolor="#FFFFFF" stroked="f">
                <v:path arrowok="t"/>
                <v:fill/>
              </v:shape>
            </v:group>
            <v:group style="position:absolute;left:4609;top:13288;width:456;height:206" coordorigin="4609,13288" coordsize="456,206">
              <v:shape style="position:absolute;left:4609;top:13288;width:456;height:206" coordorigin="4609,13288" coordsize="456,206" path="m5065,13495l5065,13288,4609,13288,4609,13495,5065,13495e" filled="t" fillcolor="#FFFFFF" stroked="f">
                <v:path arrowok="t"/>
                <v:fill/>
              </v:shape>
            </v:group>
            <v:group style="position:absolute;left:5173;top:13276;width:108;height:185" coordorigin="5173,13276" coordsize="108,185">
              <v:shape style="position:absolute;left:5173;top:13276;width:108;height:185" coordorigin="5173,13276" coordsize="108,185" path="m5173,13461l5281,13461,5281,13276,5173,13276,5173,13461e" filled="t" fillcolor="#FFFFFF" stroked="f">
                <v:path arrowok="t"/>
                <v:fill/>
              </v:shape>
            </v:group>
            <v:group style="position:absolute;left:5754;top:13276;width:103;height:185" coordorigin="5754,13276" coordsize="103,185">
              <v:shape style="position:absolute;left:5754;top:13276;width:103;height:185" coordorigin="5754,13276" coordsize="103,185" path="m5754,13461l5857,13461,5857,13276,5754,13276,5754,13461e" filled="t" fillcolor="#FFFFFF" stroked="f">
                <v:path arrowok="t"/>
                <v:fill/>
              </v:shape>
            </v:group>
            <v:group style="position:absolute;left:5173;top:13501;width:684;height:2" coordorigin="5173,13501" coordsize="684,2">
              <v:shape style="position:absolute;left:5173;top:13501;width:684;height:2" coordorigin="5173,13501" coordsize="684,0" path="m5173,13501l5857,13501e" filled="f" stroked="t" strokeweight="4.060000pt" strokecolor="#FFFFFF">
                <v:path arrowok="t"/>
              </v:shape>
            </v:group>
            <v:group style="position:absolute;left:5281;top:13276;width:473;height:185" coordorigin="5281,13276" coordsize="473,185">
              <v:shape style="position:absolute;left:5281;top:13276;width:473;height:185" coordorigin="5281,13276" coordsize="473,185" path="m5281,13461l5754,13461,5754,13276,5281,13276,5281,13461e" filled="t" fillcolor="#FFFFFF" stroked="f">
                <v:path arrowok="t"/>
                <v:fill/>
              </v:shape>
            </v:group>
            <v:group style="position:absolute;left:5862;top:13264;width:588;height:2" coordorigin="5862,13264" coordsize="588,2">
              <v:shape style="position:absolute;left:5862;top:13264;width:588;height:2" coordorigin="5862,13264" coordsize="588,0" path="m5862,13264l6450,13264e" filled="f" stroked="t" strokeweight="2.5pt" strokecolor="#FFFFFF">
                <v:path arrowok="t"/>
              </v:shape>
            </v:group>
            <v:group style="position:absolute;left:5862;top:13288;width:108;height:206" coordorigin="5862,13288" coordsize="108,206">
              <v:shape style="position:absolute;left:5862;top:13288;width:108;height:206" coordorigin="5862,13288" coordsize="108,206" path="m5862,13495l5970,13495,5970,13288,5862,13288,5862,13495e" filled="t" fillcolor="#FFFFFF" stroked="f">
                <v:path arrowok="t"/>
                <v:fill/>
              </v:shape>
            </v:group>
            <v:group style="position:absolute;left:6347;top:13288;width:103;height:206" coordorigin="6347,13288" coordsize="103,206">
              <v:shape style="position:absolute;left:6347;top:13288;width:103;height:206" coordorigin="6347,13288" coordsize="103,206" path="m6347,13495l6450,13495,6450,13288,6347,13288,6347,13495e" filled="t" fillcolor="#FFFFFF" stroked="f">
                <v:path arrowok="t"/>
                <v:fill/>
              </v:shape>
            </v:group>
            <v:group style="position:absolute;left:5970;top:13288;width:377;height:206" coordorigin="5970,13288" coordsize="377,206">
              <v:shape style="position:absolute;left:5970;top:13288;width:377;height:206" coordorigin="5970,13288" coordsize="377,206" path="m6347,13495l6347,13288,5970,13288,5970,13495,6347,13495e" filled="t" fillcolor="#FFFFFF" stroked="f">
                <v:path arrowok="t"/>
                <v:fill/>
              </v:shape>
            </v:group>
            <v:group style="position:absolute;left:6455;top:13239;width:2002;height:38" coordorigin="6455,13239" coordsize="2002,38">
              <v:shape style="position:absolute;left:6455;top:13239;width:2002;height:38" coordorigin="6455,13239" coordsize="2002,38" path="m6455,13277l8457,13277,8457,13239,6455,13239,6455,13277xe" filled="t" fillcolor="#FFFFFF" stroked="f">
                <v:path arrowok="t"/>
                <v:fill/>
              </v:shape>
            </v:group>
            <v:group style="position:absolute;left:6455;top:13276;width:108;height:185" coordorigin="6455,13276" coordsize="108,185">
              <v:shape style="position:absolute;left:6455;top:13276;width:108;height:185" coordorigin="6455,13276" coordsize="108,185" path="m6455,13461l6563,13461,6563,13276,6455,13276,6455,13461e" filled="t" fillcolor="#FFFFFF" stroked="f">
                <v:path arrowok="t"/>
                <v:fill/>
              </v:shape>
            </v:group>
            <v:group style="position:absolute;left:7624;top:13276;width:103;height:185" coordorigin="7624,13276" coordsize="103,185">
              <v:shape style="position:absolute;left:7624;top:13276;width:103;height:185" coordorigin="7624,13276" coordsize="103,185" path="m7624,13461l7727,13461,7727,13276,7624,13276,7624,13461e" filled="t" fillcolor="#FFFFFF" stroked="f">
                <v:path arrowok="t"/>
                <v:fill/>
              </v:shape>
            </v:group>
            <v:group style="position:absolute;left:6455;top:13478;width:4700;height:2" coordorigin="6455,13478" coordsize="4700,2">
              <v:shape style="position:absolute;left:6455;top:13478;width:4700;height:2" coordorigin="6455,13478" coordsize="4700,0" path="m6455,13478l11155,13478e" filled="f" stroked="t" strokeweight="1.78pt" strokecolor="#FFFFFF">
                <v:path arrowok="t"/>
              </v:shape>
            </v:group>
            <v:group style="position:absolute;left:6563;top:13276;width:1061;height:185" coordorigin="6563,13276" coordsize="1061,185">
              <v:shape style="position:absolute;left:6563;top:13276;width:1061;height:185" coordorigin="6563,13276" coordsize="1061,185" path="m6563,13461l7624,13461,7624,13276,6563,13276,6563,13461e" filled="t" fillcolor="#FFFFFF" stroked="f">
                <v:path arrowok="t"/>
                <v:fill/>
              </v:shape>
            </v:group>
            <v:group style="position:absolute;left:7732;top:13276;width:108;height:185" coordorigin="7732,13276" coordsize="108,185">
              <v:shape style="position:absolute;left:7732;top:13276;width:108;height:185" coordorigin="7732,13276" coordsize="108,185" path="m7732,13461l7840,13461,7840,13276,7732,13276,7732,13461e" filled="t" fillcolor="#FFFFFF" stroked="f">
                <v:path arrowok="t"/>
                <v:fill/>
              </v:shape>
            </v:group>
            <v:group style="position:absolute;left:8353;top:13276;width:103;height:185" coordorigin="8353,13276" coordsize="103,185">
              <v:shape style="position:absolute;left:8353;top:13276;width:103;height:185" coordorigin="8353,13276" coordsize="103,185" path="m8353,13461l8457,13461,8457,13276,8353,13276,8353,13461e" filled="t" fillcolor="#FFFFFF" stroked="f">
                <v:path arrowok="t"/>
                <v:fill/>
              </v:shape>
            </v:group>
            <v:group style="position:absolute;left:7840;top:13276;width:514;height:185" coordorigin="7840,13276" coordsize="514,185">
              <v:shape style="position:absolute;left:7840;top:13276;width:514;height:185" coordorigin="7840,13276" coordsize="514,185" path="m7840,13461l8353,13461,8353,13276,7840,13276,7840,13461e" filled="t" fillcolor="#FFFFFF" stroked="f">
                <v:path arrowok="t"/>
                <v:fill/>
              </v:shape>
            </v:group>
            <v:group style="position:absolute;left:8461;top:13239;width:1976;height:26" coordorigin="8461,13239" coordsize="1976,26">
              <v:shape style="position:absolute;left:8461;top:13239;width:1976;height:26" coordorigin="8461,13239" coordsize="1976,26" path="m8461,13265l10437,13265,10437,13239,8461,13239,8461,13265xe" filled="t" fillcolor="#FFFFFF" stroked="f">
                <v:path arrowok="t"/>
                <v:fill/>
              </v:shape>
            </v:group>
            <v:group style="position:absolute;left:8461;top:13264;width:108;height:206" coordorigin="8461,13264" coordsize="108,206">
              <v:shape style="position:absolute;left:8461;top:13264;width:108;height:206" coordorigin="8461,13264" coordsize="108,206" path="m8461,13471l8569,13471,8569,13264,8461,13264,8461,13471e" filled="t" fillcolor="#FFFFFF" stroked="f">
                <v:path arrowok="t"/>
                <v:fill/>
              </v:shape>
            </v:group>
            <v:group style="position:absolute;left:9079;top:13264;width:103;height:206" coordorigin="9079,13264" coordsize="103,206">
              <v:shape style="position:absolute;left:9079;top:13264;width:103;height:206" coordorigin="9079,13264" coordsize="103,206" path="m9079,13471l9182,13471,9182,13264,9079,13264,9079,13471e" filled="t" fillcolor="#FFFFFF" stroked="f">
                <v:path arrowok="t"/>
                <v:fill/>
              </v:shape>
            </v:group>
            <v:group style="position:absolute;left:8569;top:13264;width:509;height:206" coordorigin="8569,13264" coordsize="509,206">
              <v:shape style="position:absolute;left:8569;top:13264;width:509;height:206" coordorigin="8569,13264" coordsize="509,206" path="m8569,13471l9079,13471,9079,13264,8569,13264,8569,13471e" filled="t" fillcolor="#FFFFFF" stroked="f">
                <v:path arrowok="t"/>
                <v:fill/>
              </v:shape>
            </v:group>
            <v:group style="position:absolute;left:9187;top:13264;width:108;height:206" coordorigin="9187,13264" coordsize="108,206">
              <v:shape style="position:absolute;left:9187;top:13264;width:108;height:206" coordorigin="9187,13264" coordsize="108,206" path="m9187,13471l9295,13471,9295,13264,9187,13264,9187,13471e" filled="t" fillcolor="#FFFFFF" stroked="f">
                <v:path arrowok="t"/>
                <v:fill/>
              </v:shape>
            </v:group>
            <v:group style="position:absolute;left:9686;top:13264;width:103;height:206" coordorigin="9686,13264" coordsize="103,206">
              <v:shape style="position:absolute;left:9686;top:13264;width:103;height:206" coordorigin="9686,13264" coordsize="103,206" path="m9686,13471l9789,13471,9789,13264,9686,13264,9686,13471e" filled="t" fillcolor="#FFFFFF" stroked="f">
                <v:path arrowok="t"/>
                <v:fill/>
              </v:shape>
            </v:group>
            <v:group style="position:absolute;left:9295;top:13264;width:391;height:206" coordorigin="9295,13264" coordsize="391,206">
              <v:shape style="position:absolute;left:9295;top:13264;width:391;height:206" coordorigin="9295,13264" coordsize="391,206" path="m9295,13471l9686,13471,9686,13264,9295,13264,9295,13471e" filled="t" fillcolor="#FFFFFF" stroked="f">
                <v:path arrowok="t"/>
                <v:fill/>
              </v:shape>
            </v:group>
            <v:group style="position:absolute;left:9794;top:13264;width:108;height:206" coordorigin="9794,13264" coordsize="108,206">
              <v:shape style="position:absolute;left:9794;top:13264;width:108;height:206" coordorigin="9794,13264" coordsize="108,206" path="m9794,13471l9902,13471,9902,13264,9794,13264,9794,13471e" filled="t" fillcolor="#FFFFFF" stroked="f">
                <v:path arrowok="t"/>
                <v:fill/>
              </v:shape>
            </v:group>
            <v:group style="position:absolute;left:10334;top:13264;width:103;height:206" coordorigin="10334,13264" coordsize="103,206">
              <v:shape style="position:absolute;left:10334;top:13264;width:103;height:206" coordorigin="10334,13264" coordsize="103,206" path="m10334,13471l10437,13471,10437,13264,10334,13264,10334,13471e" filled="t" fillcolor="#FFFFFF" stroked="f">
                <v:path arrowok="t"/>
                <v:fill/>
              </v:shape>
            </v:group>
            <v:group style="position:absolute;left:9902;top:13264;width:432;height:206" coordorigin="9902,13264" coordsize="432,206">
              <v:shape style="position:absolute;left:9902;top:13264;width:432;height:206" coordorigin="9902,13264" coordsize="432,206" path="m9902,13471l10334,13471,10334,13264,9902,13264,9902,13471e" filled="t" fillcolor="#FFFFFF" stroked="f">
                <v:path arrowok="t"/>
                <v:fill/>
              </v:shape>
            </v:group>
            <v:group style="position:absolute;left:10442;top:13276;width:108;height:185" coordorigin="10442,13276" coordsize="108,185">
              <v:shape style="position:absolute;left:10442;top:13276;width:108;height:185" coordorigin="10442,13276" coordsize="108,185" path="m10442,13461l10550,13461,10550,13276,10442,13276,10442,13461e" filled="t" fillcolor="#FFFFFF" stroked="f">
                <v:path arrowok="t"/>
                <v:fill/>
              </v:shape>
            </v:group>
            <v:group style="position:absolute;left:11054;top:13276;width:101;height:185" coordorigin="11054,13276" coordsize="101,185">
              <v:shape style="position:absolute;left:11054;top:13276;width:101;height:185" coordorigin="11054,13276" coordsize="101,185" path="m11054,13461l11155,13461,11155,13276,11054,13276,11054,13461e" filled="t" fillcolor="#FFFFFF" stroked="f">
                <v:path arrowok="t"/>
                <v:fill/>
              </v:shape>
            </v:group>
            <v:group style="position:absolute;left:10550;top:13276;width:504;height:185" coordorigin="10550,13276" coordsize="504,185">
              <v:shape style="position:absolute;left:10550;top:13276;width:504;height:185" coordorigin="10550,13276" coordsize="504,185" path="m10550,13461l11054,13461,11054,13276,10550,13276,10550,13461e" filled="t" fillcolor="#FFFFFF" stroked="f">
                <v:path arrowok="t"/>
                <v:fill/>
              </v:shape>
            </v:group>
            <v:group style="position:absolute;left:715;top:13236;width:10452;height:2" coordorigin="715,13236" coordsize="10452,2">
              <v:shape style="position:absolute;left:715;top:13236;width:10452;height:2" coordorigin="715,13236" coordsize="10452,0" path="m715,13236l11167,13236e" filled="f" stroked="t" strokeweight=".579980pt" strokecolor="#000000">
                <v:path arrowok="t"/>
              </v:shape>
            </v:group>
            <v:group style="position:absolute;left:725;top:13531;width:1532;height:2" coordorigin="725,13531" coordsize="1532,2">
              <v:shape style="position:absolute;left:725;top:13531;width:1532;height:2" coordorigin="725,13531" coordsize="1532,0" path="m725,13531l2256,13531e" filled="f" stroked="t" strokeweight="2.5pt" strokecolor="#FFFFFF">
                <v:path arrowok="t"/>
              </v:shape>
            </v:group>
            <v:group style="position:absolute;left:725;top:13555;width:103;height:206" coordorigin="725,13555" coordsize="103,206">
              <v:shape style="position:absolute;left:725;top:13555;width:103;height:206" coordorigin="725,13555" coordsize="103,206" path="m725,13761l828,13761,828,13555,725,13555,725,13761e" filled="t" fillcolor="#FFFFFF" stroked="f">
                <v:path arrowok="t"/>
                <v:fill/>
              </v:shape>
            </v:group>
            <v:group style="position:absolute;left:2153;top:13555;width:103;height:206" coordorigin="2153,13555" coordsize="103,206">
              <v:shape style="position:absolute;left:2153;top:13555;width:103;height:206" coordorigin="2153,13555" coordsize="103,206" path="m2153,13761l2256,13761,2256,13555,2153,13555,2153,13761e" filled="t" fillcolor="#FFFFFF" stroked="f">
                <v:path arrowok="t"/>
                <v:fill/>
              </v:shape>
            </v:group>
            <v:group style="position:absolute;left:828;top:13555;width:1325;height:206" coordorigin="828,13555" coordsize="1325,206">
              <v:shape style="position:absolute;left:828;top:13555;width:1325;height:206" coordorigin="828,13555" coordsize="1325,206" path="m2153,13761l2153,13555,828,13555,828,13761,2153,13761e" filled="t" fillcolor="#FFFFFF" stroked="f">
                <v:path arrowok="t"/>
                <v:fill/>
              </v:shape>
            </v:group>
            <v:group style="position:absolute;left:2261;top:13524;width:2235;height:2" coordorigin="2261,13524" coordsize="2235,2">
              <v:shape style="position:absolute;left:2261;top:13524;width:2235;height:2" coordorigin="2261,13524" coordsize="2235,0" path="m2261,13524l4496,13524e" filled="f" stroked="t" strokeweight="1.78pt" strokecolor="#FFFFFF">
                <v:path arrowok="t"/>
              </v:shape>
            </v:group>
            <v:group style="position:absolute;left:2261;top:13540;width:108;height:185" coordorigin="2261,13540" coordsize="108,185">
              <v:shape style="position:absolute;left:2261;top:13540;width:108;height:185" coordorigin="2261,13540" coordsize="108,185" path="m2261,13725l2369,13725,2369,13540,2261,13540,2261,13725e" filled="t" fillcolor="#FFFFFF" stroked="f">
                <v:path arrowok="t"/>
                <v:fill/>
              </v:shape>
            </v:group>
            <v:group style="position:absolute;left:2844;top:13540;width:103;height:185" coordorigin="2844,13540" coordsize="103,185">
              <v:shape style="position:absolute;left:2844;top:13540;width:103;height:185" coordorigin="2844,13540" coordsize="103,185" path="m2844,13725l2948,13725,2948,13540,2844,13540,2844,13725e" filled="t" fillcolor="#FFFFFF" stroked="f">
                <v:path arrowok="t"/>
                <v:fill/>
              </v:shape>
            </v:group>
            <v:group style="position:absolute;left:2261;top:13766;width:686;height:2" coordorigin="2261,13766" coordsize="686,2">
              <v:shape style="position:absolute;left:2261;top:13766;width:686;height:2" coordorigin="2261,13766" coordsize="686,0" path="m2261,13766l2948,13766e" filled="f" stroked="t" strokeweight="4.18pt" strokecolor="#FFFFFF">
                <v:path arrowok="t"/>
              </v:shape>
            </v:group>
            <v:group style="position:absolute;left:2369;top:13540;width:475;height:185" coordorigin="2369,13540" coordsize="475,185">
              <v:shape style="position:absolute;left:2369;top:13540;width:475;height:185" coordorigin="2369,13540" coordsize="475,185" path="m2369,13725l2844,13725,2844,13540,2369,13540,2369,13725e" filled="t" fillcolor="#FFFFFF" stroked="f">
                <v:path arrowok="t"/>
                <v:fill/>
              </v:shape>
            </v:group>
            <v:group style="position:absolute;left:2952;top:13531;width:108;height:206" coordorigin="2952,13531" coordsize="108,206">
              <v:shape style="position:absolute;left:2952;top:13531;width:108;height:206" coordorigin="2952,13531" coordsize="108,206" path="m2952,13737l3060,13737,3060,13531,2952,13531,2952,13737e" filled="t" fillcolor="#FFFFFF" stroked="f">
                <v:path arrowok="t"/>
                <v:fill/>
              </v:shape>
            </v:group>
            <v:group style="position:absolute;left:3528;top:13531;width:103;height:206" coordorigin="3528,13531" coordsize="103,206">
              <v:shape style="position:absolute;left:3528;top:13531;width:103;height:206" coordorigin="3528,13531" coordsize="103,206" path="m3528,13737l3632,13737,3632,13531,3528,13531,3528,13737e" filled="t" fillcolor="#FFFFFF" stroked="f">
                <v:path arrowok="t"/>
                <v:fill/>
              </v:shape>
            </v:group>
            <v:group style="position:absolute;left:2952;top:13766;width:679;height:2" coordorigin="2952,13766" coordsize="679,2">
              <v:shape style="position:absolute;left:2952;top:13766;width:679;height:2" coordorigin="2952,13766" coordsize="679,0" path="m2952,13766l3632,13766e" filled="f" stroked="t" strokeweight="2.98pt" strokecolor="#FFFFFF">
                <v:path arrowok="t"/>
              </v:shape>
            </v:group>
            <v:group style="position:absolute;left:3060;top:13531;width:468;height:206" coordorigin="3060,13531" coordsize="468,206">
              <v:shape style="position:absolute;left:3060;top:13531;width:468;height:206" coordorigin="3060,13531" coordsize="468,206" path="m3060,13737l3528,13737,3528,13531,3060,13531,3060,13737e" filled="t" fillcolor="#FFFFFF" stroked="f">
                <v:path arrowok="t"/>
                <v:fill/>
              </v:shape>
            </v:group>
            <v:group style="position:absolute;left:3636;top:13540;width:108;height:185" coordorigin="3636,13540" coordsize="108,185">
              <v:shape style="position:absolute;left:3636;top:13540;width:108;height:185" coordorigin="3636,13540" coordsize="108,185" path="m3636,13725l3744,13725,3744,13540,3636,13540,3636,13725e" filled="t" fillcolor="#FFFFFF" stroked="f">
                <v:path arrowok="t"/>
                <v:fill/>
              </v:shape>
            </v:group>
            <v:group style="position:absolute;left:4393;top:13540;width:103;height:185" coordorigin="4393,13540" coordsize="103,185">
              <v:shape style="position:absolute;left:4393;top:13540;width:103;height:185" coordorigin="4393,13540" coordsize="103,185" path="m4393,13725l4496,13725,4496,13540,4393,13540,4393,13725e" filled="t" fillcolor="#FFFFFF" stroked="f">
                <v:path arrowok="t"/>
                <v:fill/>
              </v:shape>
            </v:group>
            <v:group style="position:absolute;left:3636;top:13766;width:860;height:2" coordorigin="3636,13766" coordsize="860,2">
              <v:shape style="position:absolute;left:3636;top:13766;width:860;height:2" coordorigin="3636,13766" coordsize="860,0" path="m3636,13766l4496,13766e" filled="f" stroked="t" strokeweight="4.18pt" strokecolor="#FFFFFF">
                <v:path arrowok="t"/>
              </v:shape>
            </v:group>
            <v:group style="position:absolute;left:3744;top:13540;width:648;height:185" coordorigin="3744,13540" coordsize="648,185">
              <v:shape style="position:absolute;left:3744;top:13540;width:648;height:185" coordorigin="3744,13540" coordsize="648,185" path="m3744,13725l4393,13725,4393,13540,3744,13540,3744,13725e" filled="t" fillcolor="#FFFFFF" stroked="f">
                <v:path arrowok="t"/>
                <v:fill/>
              </v:shape>
            </v:group>
            <v:group style="position:absolute;left:4501;top:13531;width:667;height:2" coordorigin="4501,13531" coordsize="667,2">
              <v:shape style="position:absolute;left:4501;top:13531;width:667;height:2" coordorigin="4501,13531" coordsize="667,0" path="m4501,13531l5168,13531e" filled="f" stroked="t" strokeweight="2.5pt" strokecolor="#FFFFFF">
                <v:path arrowok="t"/>
              </v:shape>
            </v:group>
            <v:group style="position:absolute;left:4501;top:13555;width:108;height:206" coordorigin="4501,13555" coordsize="108,206">
              <v:shape style="position:absolute;left:4501;top:13555;width:108;height:206" coordorigin="4501,13555" coordsize="108,206" path="m4501,13761l4609,13761,4609,13555,4501,13555,4501,13761e" filled="t" fillcolor="#FFFFFF" stroked="f">
                <v:path arrowok="t"/>
                <v:fill/>
              </v:shape>
            </v:group>
            <v:group style="position:absolute;left:5065;top:13555;width:103;height:206" coordorigin="5065,13555" coordsize="103,206">
              <v:shape style="position:absolute;left:5065;top:13555;width:103;height:206" coordorigin="5065,13555" coordsize="103,206" path="m5065,13761l5168,13761,5168,13555,5065,13555,5065,13761e" filled="t" fillcolor="#FFFFFF" stroked="f">
                <v:path arrowok="t"/>
                <v:fill/>
              </v:shape>
            </v:group>
            <v:group style="position:absolute;left:4609;top:13555;width:456;height:206" coordorigin="4609,13555" coordsize="456,206">
              <v:shape style="position:absolute;left:4609;top:13555;width:456;height:206" coordorigin="4609,13555" coordsize="456,206" path="m5065,13761l5065,13555,4609,13555,4609,13761,5065,13761e" filled="t" fillcolor="#FFFFFF" stroked="f">
                <v:path arrowok="t"/>
                <v:fill/>
              </v:shape>
            </v:group>
            <v:group style="position:absolute;left:5173;top:13540;width:108;height:185" coordorigin="5173,13540" coordsize="108,185">
              <v:shape style="position:absolute;left:5173;top:13540;width:108;height:185" coordorigin="5173,13540" coordsize="108,185" path="m5173,13725l5281,13725,5281,13540,5173,13540,5173,13725e" filled="t" fillcolor="#FFFFFF" stroked="f">
                <v:path arrowok="t"/>
                <v:fill/>
              </v:shape>
            </v:group>
            <v:group style="position:absolute;left:5754;top:13540;width:103;height:185" coordorigin="5754,13540" coordsize="103,185">
              <v:shape style="position:absolute;left:5754;top:13540;width:103;height:185" coordorigin="5754,13540" coordsize="103,185" path="m5754,13725l5857,13725,5857,13540,5754,13540,5754,13725e" filled="t" fillcolor="#FFFFFF" stroked="f">
                <v:path arrowok="t"/>
                <v:fill/>
              </v:shape>
            </v:group>
            <v:group style="position:absolute;left:5173;top:13766;width:684;height:2" coordorigin="5173,13766" coordsize="684,2">
              <v:shape style="position:absolute;left:5173;top:13766;width:684;height:2" coordorigin="5173,13766" coordsize="684,0" path="m5173,13766l5857,13766e" filled="f" stroked="t" strokeweight="4.18pt" strokecolor="#FFFFFF">
                <v:path arrowok="t"/>
              </v:shape>
            </v:group>
            <v:group style="position:absolute;left:5281;top:13540;width:473;height:185" coordorigin="5281,13540" coordsize="473,185">
              <v:shape style="position:absolute;left:5281;top:13540;width:473;height:185" coordorigin="5281,13540" coordsize="473,185" path="m5281,13725l5754,13725,5754,13540,5281,13540,5281,13725e" filled="t" fillcolor="#FFFFFF" stroked="f">
                <v:path arrowok="t"/>
                <v:fill/>
              </v:shape>
            </v:group>
            <v:group style="position:absolute;left:5862;top:13531;width:588;height:2" coordorigin="5862,13531" coordsize="588,2">
              <v:shape style="position:absolute;left:5862;top:13531;width:588;height:2" coordorigin="5862,13531" coordsize="588,0" path="m5862,13531l6450,13531e" filled="f" stroked="t" strokeweight="2.5pt" strokecolor="#FFFFFF">
                <v:path arrowok="t"/>
              </v:shape>
            </v:group>
            <v:group style="position:absolute;left:5862;top:13555;width:108;height:206" coordorigin="5862,13555" coordsize="108,206">
              <v:shape style="position:absolute;left:5862;top:13555;width:108;height:206" coordorigin="5862,13555" coordsize="108,206" path="m5862,13761l5970,13761,5970,13555,5862,13555,5862,13761e" filled="t" fillcolor="#FFFFFF" stroked="f">
                <v:path arrowok="t"/>
                <v:fill/>
              </v:shape>
            </v:group>
            <v:group style="position:absolute;left:6347;top:13555;width:103;height:206" coordorigin="6347,13555" coordsize="103,206">
              <v:shape style="position:absolute;left:6347;top:13555;width:103;height:206" coordorigin="6347,13555" coordsize="103,206" path="m6347,13761l6450,13761,6450,13555,6347,13555,6347,13761e" filled="t" fillcolor="#FFFFFF" stroked="f">
                <v:path arrowok="t"/>
                <v:fill/>
              </v:shape>
            </v:group>
            <v:group style="position:absolute;left:5970;top:13555;width:377;height:206" coordorigin="5970,13555" coordsize="377,206">
              <v:shape style="position:absolute;left:5970;top:13555;width:377;height:206" coordorigin="5970,13555" coordsize="377,206" path="m6347,13761l6347,13555,5970,13555,5970,13761,6347,13761e" filled="t" fillcolor="#FFFFFF" stroked="f">
                <v:path arrowok="t"/>
                <v:fill/>
              </v:shape>
            </v:group>
            <v:group style="position:absolute;left:6455;top:13524;width:4700;height:2" coordorigin="6455,13524" coordsize="4700,2">
              <v:shape style="position:absolute;left:6455;top:13524;width:4700;height:2" coordorigin="6455,13524" coordsize="4700,0" path="m6455,13524l11155,13524e" filled="f" stroked="t" strokeweight="1.78pt" strokecolor="#FFFFFF">
                <v:path arrowok="t"/>
              </v:shape>
            </v:group>
            <v:group style="position:absolute;left:6455;top:13540;width:108;height:185" coordorigin="6455,13540" coordsize="108,185">
              <v:shape style="position:absolute;left:6455;top:13540;width:108;height:185" coordorigin="6455,13540" coordsize="108,185" path="m6455,13725l6563,13725,6563,13540,6455,13540,6455,13725e" filled="t" fillcolor="#FFFFFF" stroked="f">
                <v:path arrowok="t"/>
                <v:fill/>
              </v:shape>
            </v:group>
            <v:group style="position:absolute;left:7624;top:13540;width:103;height:185" coordorigin="7624,13540" coordsize="103,185">
              <v:shape style="position:absolute;left:7624;top:13540;width:103;height:185" coordorigin="7624,13540" coordsize="103,185" path="m7624,13725l7727,13725,7727,13540,7624,13540,7624,13725e" filled="t" fillcolor="#FFFFFF" stroked="f">
                <v:path arrowok="t"/>
                <v:fill/>
              </v:shape>
            </v:group>
            <v:group style="position:absolute;left:6455;top:13724;width:2002;height:38" coordorigin="6455,13724" coordsize="2002,38">
              <v:shape style="position:absolute;left:6455;top:13724;width:2002;height:38" coordorigin="6455,13724" coordsize="2002,38" path="m6455,13762l8457,13762,8457,13724,6455,13724,6455,13762xe" filled="t" fillcolor="#FFFFFF" stroked="f">
                <v:path arrowok="t"/>
                <v:fill/>
              </v:shape>
            </v:group>
            <v:group style="position:absolute;left:6563;top:13540;width:1061;height:185" coordorigin="6563,13540" coordsize="1061,185">
              <v:shape style="position:absolute;left:6563;top:13540;width:1061;height:185" coordorigin="6563,13540" coordsize="1061,185" path="m6563,13725l7624,13725,7624,13540,6563,13540,6563,13725e" filled="t" fillcolor="#FFFFFF" stroked="f">
                <v:path arrowok="t"/>
                <v:fill/>
              </v:shape>
            </v:group>
            <v:group style="position:absolute;left:7732;top:13540;width:108;height:185" coordorigin="7732,13540" coordsize="108,185">
              <v:shape style="position:absolute;left:7732;top:13540;width:108;height:185" coordorigin="7732,13540" coordsize="108,185" path="m7732,13725l7840,13725,7840,13540,7732,13540,7732,13725e" filled="t" fillcolor="#FFFFFF" stroked="f">
                <v:path arrowok="t"/>
                <v:fill/>
              </v:shape>
            </v:group>
            <v:group style="position:absolute;left:8353;top:13540;width:103;height:185" coordorigin="8353,13540" coordsize="103,185">
              <v:shape style="position:absolute;left:8353;top:13540;width:103;height:185" coordorigin="8353,13540" coordsize="103,185" path="m8353,13725l8457,13725,8457,13540,8353,13540,8353,13725e" filled="t" fillcolor="#FFFFFF" stroked="f">
                <v:path arrowok="t"/>
                <v:fill/>
              </v:shape>
            </v:group>
            <v:group style="position:absolute;left:7840;top:13540;width:514;height:185" coordorigin="7840,13540" coordsize="514,185">
              <v:shape style="position:absolute;left:7840;top:13540;width:514;height:185" coordorigin="7840,13540" coordsize="514,185" path="m7840,13725l8353,13725,8353,13540,7840,13540,7840,13725e" filled="t" fillcolor="#FFFFFF" stroked="f">
                <v:path arrowok="t"/>
                <v:fill/>
              </v:shape>
            </v:group>
            <v:group style="position:absolute;left:8461;top:13531;width:108;height:206" coordorigin="8461,13531" coordsize="108,206">
              <v:shape style="position:absolute;left:8461;top:13531;width:108;height:206" coordorigin="8461,13531" coordsize="108,206" path="m8461,13737l8569,13737,8569,13531,8461,13531,8461,13737e" filled="t" fillcolor="#FFFFFF" stroked="f">
                <v:path arrowok="t"/>
                <v:fill/>
              </v:shape>
            </v:group>
            <v:group style="position:absolute;left:9079;top:13531;width:103;height:206" coordorigin="9079,13531" coordsize="103,206">
              <v:shape style="position:absolute;left:9079;top:13531;width:103;height:206" coordorigin="9079,13531" coordsize="103,206" path="m9079,13737l9182,13737,9182,13531,9079,13531,9079,13737e" filled="t" fillcolor="#FFFFFF" stroked="f">
                <v:path arrowok="t"/>
                <v:fill/>
              </v:shape>
            </v:group>
            <v:group style="position:absolute;left:8461;top:13736;width:1976;height:26" coordorigin="8461,13736" coordsize="1976,26">
              <v:shape style="position:absolute;left:8461;top:13736;width:1976;height:26" coordorigin="8461,13736" coordsize="1976,26" path="m8461,13762l10437,13762,10437,13736,8461,13736,8461,13762xe" filled="t" fillcolor="#FFFFFF" stroked="f">
                <v:path arrowok="t"/>
                <v:fill/>
              </v:shape>
            </v:group>
            <v:group style="position:absolute;left:8569;top:13531;width:509;height:206" coordorigin="8569,13531" coordsize="509,206">
              <v:shape style="position:absolute;left:8569;top:13531;width:509;height:206" coordorigin="8569,13531" coordsize="509,206" path="m8569,13737l9079,13737,9079,13531,8569,13531,8569,13737e" filled="t" fillcolor="#FFFFFF" stroked="f">
                <v:path arrowok="t"/>
                <v:fill/>
              </v:shape>
            </v:group>
            <v:group style="position:absolute;left:9187;top:13531;width:108;height:206" coordorigin="9187,13531" coordsize="108,206">
              <v:shape style="position:absolute;left:9187;top:13531;width:108;height:206" coordorigin="9187,13531" coordsize="108,206" path="m9187,13737l9295,13737,9295,13531,9187,13531,9187,13737e" filled="t" fillcolor="#FFFFFF" stroked="f">
                <v:path arrowok="t"/>
                <v:fill/>
              </v:shape>
            </v:group>
            <v:group style="position:absolute;left:9686;top:13531;width:103;height:206" coordorigin="9686,13531" coordsize="103,206">
              <v:shape style="position:absolute;left:9686;top:13531;width:103;height:206" coordorigin="9686,13531" coordsize="103,206" path="m9686,13737l9789,13737,9789,13531,9686,13531,9686,13737e" filled="t" fillcolor="#FFFFFF" stroked="f">
                <v:path arrowok="t"/>
                <v:fill/>
              </v:shape>
            </v:group>
            <v:group style="position:absolute;left:9295;top:13531;width:391;height:206" coordorigin="9295,13531" coordsize="391,206">
              <v:shape style="position:absolute;left:9295;top:13531;width:391;height:206" coordorigin="9295,13531" coordsize="391,206" path="m9295,13737l9686,13737,9686,13531,9295,13531,9295,13737e" filled="t" fillcolor="#FFFFFF" stroked="f">
                <v:path arrowok="t"/>
                <v:fill/>
              </v:shape>
            </v:group>
            <v:group style="position:absolute;left:9794;top:13531;width:108;height:206" coordorigin="9794,13531" coordsize="108,206">
              <v:shape style="position:absolute;left:9794;top:13531;width:108;height:206" coordorigin="9794,13531" coordsize="108,206" path="m9794,13737l9902,13737,9902,13531,9794,13531,9794,13737e" filled="t" fillcolor="#FFFFFF" stroked="f">
                <v:path arrowok="t"/>
                <v:fill/>
              </v:shape>
            </v:group>
            <v:group style="position:absolute;left:10334;top:13531;width:103;height:206" coordorigin="10334,13531" coordsize="103,206">
              <v:shape style="position:absolute;left:10334;top:13531;width:103;height:206" coordorigin="10334,13531" coordsize="103,206" path="m10334,13737l10437,13737,10437,13531,10334,13531,10334,13737e" filled="t" fillcolor="#FFFFFF" stroked="f">
                <v:path arrowok="t"/>
                <v:fill/>
              </v:shape>
            </v:group>
            <v:group style="position:absolute;left:9902;top:13531;width:432;height:206" coordorigin="9902,13531" coordsize="432,206">
              <v:shape style="position:absolute;left:9902;top:13531;width:432;height:206" coordorigin="9902,13531" coordsize="432,206" path="m9902,13737l10334,13737,10334,13531,9902,13531,9902,13737e" filled="t" fillcolor="#FFFFFF" stroked="f">
                <v:path arrowok="t"/>
                <v:fill/>
              </v:shape>
            </v:group>
            <v:group style="position:absolute;left:10442;top:13540;width:108;height:185" coordorigin="10442,13540" coordsize="108,185">
              <v:shape style="position:absolute;left:10442;top:13540;width:108;height:185" coordorigin="10442,13540" coordsize="108,185" path="m10442,13725l10550,13725,10550,13540,10442,13540,10442,13725e" filled="t" fillcolor="#FFFFFF" stroked="f">
                <v:path arrowok="t"/>
                <v:fill/>
              </v:shape>
            </v:group>
            <v:group style="position:absolute;left:11054;top:13540;width:101;height:185" coordorigin="11054,13540" coordsize="101,185">
              <v:shape style="position:absolute;left:11054;top:13540;width:101;height:185" coordorigin="11054,13540" coordsize="101,185" path="m11054,13725l11155,13725,11155,13540,11054,13540,11054,13725e" filled="t" fillcolor="#FFFFFF" stroked="f">
                <v:path arrowok="t"/>
                <v:fill/>
              </v:shape>
            </v:group>
            <v:group style="position:absolute;left:10442;top:13766;width:713;height:2" coordorigin="10442,13766" coordsize="713,2">
              <v:shape style="position:absolute;left:10442;top:13766;width:713;height:2" coordorigin="10442,13766" coordsize="713,0" path="m10442,13766l11155,13766e" filled="f" stroked="t" strokeweight="4.18pt" strokecolor="#FFFFFF">
                <v:path arrowok="t"/>
              </v:shape>
            </v:group>
            <v:group style="position:absolute;left:10550;top:13540;width:504;height:185" coordorigin="10550,13540" coordsize="504,185">
              <v:shape style="position:absolute;left:10550;top:13540;width:504;height:185" coordorigin="10550,13540" coordsize="504,185" path="m10550,13725l11054,13725,11054,13540,10550,13540,10550,13725e" filled="t" fillcolor="#FFFFFF" stroked="f">
                <v:path arrowok="t"/>
                <v:fill/>
              </v:shape>
            </v:group>
            <v:group style="position:absolute;left:715;top:13500;width:10452;height:2" coordorigin="715,13500" coordsize="10452,2">
              <v:shape style="position:absolute;left:715;top:13500;width:10452;height:2" coordorigin="715,13500" coordsize="10452,0" path="m715,13500l11167,13500e" filled="f" stroked="t" strokeweight=".579980pt" strokecolor="#000000">
                <v:path arrowok="t"/>
              </v:shape>
            </v:group>
            <v:group style="position:absolute;left:725;top:13795;width:1532;height:2" coordorigin="725,13795" coordsize="1532,2">
              <v:shape style="position:absolute;left:725;top:13795;width:1532;height:2" coordorigin="725,13795" coordsize="1532,0" path="m725,13795l2256,13795e" filled="f" stroked="t" strokeweight="2.5pt" strokecolor="#FFFFFF">
                <v:path arrowok="t"/>
              </v:shape>
            </v:group>
            <v:group style="position:absolute;left:725;top:13819;width:103;height:206" coordorigin="725,13819" coordsize="103,206">
              <v:shape style="position:absolute;left:725;top:13819;width:103;height:206" coordorigin="725,13819" coordsize="103,206" path="m725,14025l828,14025,828,13819,725,13819,725,14025e" filled="t" fillcolor="#FFFFFF" stroked="f">
                <v:path arrowok="t"/>
                <v:fill/>
              </v:shape>
            </v:group>
            <v:group style="position:absolute;left:2153;top:13819;width:103;height:206" coordorigin="2153,13819" coordsize="103,206">
              <v:shape style="position:absolute;left:2153;top:13819;width:103;height:206" coordorigin="2153,13819" coordsize="103,206" path="m2153,14025l2256,14025,2256,13819,2153,13819,2153,14025e" filled="t" fillcolor="#FFFFFF" stroked="f">
                <v:path arrowok="t"/>
                <v:fill/>
              </v:shape>
            </v:group>
            <v:group style="position:absolute;left:828;top:13819;width:1325;height:206" coordorigin="828,13819" coordsize="1325,206">
              <v:shape style="position:absolute;left:828;top:13819;width:1325;height:206" coordorigin="828,13819" coordsize="1325,206" path="m2153,14025l2153,13819,828,13819,828,14025,2153,14025e" filled="t" fillcolor="#FFFFFF" stroked="f">
                <v:path arrowok="t"/>
                <v:fill/>
              </v:shape>
            </v:group>
            <v:group style="position:absolute;left:2261;top:13807;width:108;height:185" coordorigin="2261,13807" coordsize="108,185">
              <v:shape style="position:absolute;left:2261;top:13807;width:108;height:185" coordorigin="2261,13807" coordsize="108,185" path="m2261,13992l2369,13992,2369,13807,2261,13807,2261,13992e" filled="t" fillcolor="#FFFFFF" stroked="f">
                <v:path arrowok="t"/>
                <v:fill/>
              </v:shape>
            </v:group>
            <v:group style="position:absolute;left:2844;top:13807;width:103;height:185" coordorigin="2844,13807" coordsize="103,185">
              <v:shape style="position:absolute;left:2844;top:13807;width:103;height:185" coordorigin="2844,13807" coordsize="103,185" path="m2844,13992l2948,13992,2948,13807,2844,13807,2844,13992e" filled="t" fillcolor="#FFFFFF" stroked="f">
                <v:path arrowok="t"/>
                <v:fill/>
              </v:shape>
            </v:group>
            <v:group style="position:absolute;left:2261;top:14008;width:2235;height:2" coordorigin="2261,14008" coordsize="2235,2">
              <v:shape style="position:absolute;left:2261;top:14008;width:2235;height:2" coordorigin="2261,14008" coordsize="2235,0" path="m2261,14008l4496,14008e" filled="f" stroked="t" strokeweight="1.78pt" strokecolor="#FFFFFF">
                <v:path arrowok="t"/>
              </v:shape>
            </v:group>
            <v:group style="position:absolute;left:2369;top:13807;width:475;height:185" coordorigin="2369,13807" coordsize="475,185">
              <v:shape style="position:absolute;left:2369;top:13807;width:475;height:185" coordorigin="2369,13807" coordsize="475,185" path="m2369,13992l2844,13992,2844,13807,2369,13807,2369,13992e" filled="t" fillcolor="#FFFFFF" stroked="f">
                <v:path arrowok="t"/>
                <v:fill/>
              </v:shape>
            </v:group>
            <v:group style="position:absolute;left:2952;top:13795;width:108;height:206" coordorigin="2952,13795" coordsize="108,206">
              <v:shape style="position:absolute;left:2952;top:13795;width:108;height:206" coordorigin="2952,13795" coordsize="108,206" path="m2952,14001l3060,14001,3060,13795,2952,13795,2952,14001e" filled="t" fillcolor="#FFFFFF" stroked="f">
                <v:path arrowok="t"/>
                <v:fill/>
              </v:shape>
            </v:group>
            <v:group style="position:absolute;left:3528;top:13795;width:103;height:206" coordorigin="3528,13795" coordsize="103,206">
              <v:shape style="position:absolute;left:3528;top:13795;width:103;height:206" coordorigin="3528,13795" coordsize="103,206" path="m3528,14001l3632,14001,3632,13795,3528,13795,3528,14001e" filled="t" fillcolor="#FFFFFF" stroked="f">
                <v:path arrowok="t"/>
                <v:fill/>
              </v:shape>
            </v:group>
            <v:group style="position:absolute;left:3060;top:13795;width:468;height:206" coordorigin="3060,13795" coordsize="468,206">
              <v:shape style="position:absolute;left:3060;top:13795;width:468;height:206" coordorigin="3060,13795" coordsize="468,206" path="m3060,14001l3528,14001,3528,13795,3060,13795,3060,14001e" filled="t" fillcolor="#FFFFFF" stroked="f">
                <v:path arrowok="t"/>
                <v:fill/>
              </v:shape>
            </v:group>
            <v:group style="position:absolute;left:3636;top:13807;width:108;height:185" coordorigin="3636,13807" coordsize="108,185">
              <v:shape style="position:absolute;left:3636;top:13807;width:108;height:185" coordorigin="3636,13807" coordsize="108,185" path="m3636,13992l3744,13992,3744,13807,3636,13807,3636,13992e" filled="t" fillcolor="#FFFFFF" stroked="f">
                <v:path arrowok="t"/>
                <v:fill/>
              </v:shape>
            </v:group>
            <v:group style="position:absolute;left:4393;top:13807;width:103;height:185" coordorigin="4393,13807" coordsize="103,185">
              <v:shape style="position:absolute;left:4393;top:13807;width:103;height:185" coordorigin="4393,13807" coordsize="103,185" path="m4393,13992l4496,13992,4496,13807,4393,13807,4393,13992e" filled="t" fillcolor="#FFFFFF" stroked="f">
                <v:path arrowok="t"/>
                <v:fill/>
              </v:shape>
            </v:group>
            <v:group style="position:absolute;left:3744;top:13807;width:648;height:185" coordorigin="3744,13807" coordsize="648,185">
              <v:shape style="position:absolute;left:3744;top:13807;width:648;height:185" coordorigin="3744,13807" coordsize="648,185" path="m3744,13992l4393,13992,4393,13807,3744,13807,3744,13992e" filled="t" fillcolor="#FFFFFF" stroked="f">
                <v:path arrowok="t"/>
                <v:fill/>
              </v:shape>
            </v:group>
            <v:group style="position:absolute;left:4501;top:13795;width:667;height:2" coordorigin="4501,13795" coordsize="667,2">
              <v:shape style="position:absolute;left:4501;top:13795;width:667;height:2" coordorigin="4501,13795" coordsize="667,0" path="m4501,13795l5168,13795e" filled="f" stroked="t" strokeweight="2.5pt" strokecolor="#FFFFFF">
                <v:path arrowok="t"/>
              </v:shape>
            </v:group>
            <v:group style="position:absolute;left:4501;top:13819;width:108;height:206" coordorigin="4501,13819" coordsize="108,206">
              <v:shape style="position:absolute;left:4501;top:13819;width:108;height:206" coordorigin="4501,13819" coordsize="108,206" path="m4501,14025l4609,14025,4609,13819,4501,13819,4501,14025e" filled="t" fillcolor="#FFFFFF" stroked="f">
                <v:path arrowok="t"/>
                <v:fill/>
              </v:shape>
            </v:group>
            <v:group style="position:absolute;left:5065;top:13819;width:103;height:206" coordorigin="5065,13819" coordsize="103,206">
              <v:shape style="position:absolute;left:5065;top:13819;width:103;height:206" coordorigin="5065,13819" coordsize="103,206" path="m5065,14025l5168,14025,5168,13819,5065,13819,5065,14025e" filled="t" fillcolor="#FFFFFF" stroked="f">
                <v:path arrowok="t"/>
                <v:fill/>
              </v:shape>
            </v:group>
            <v:group style="position:absolute;left:4609;top:13819;width:456;height:206" coordorigin="4609,13819" coordsize="456,206">
              <v:shape style="position:absolute;left:4609;top:13819;width:456;height:206" coordorigin="4609,13819" coordsize="456,206" path="m5065,14025l5065,13819,4609,13819,4609,14025,5065,14025e" filled="t" fillcolor="#FFFFFF" stroked="f">
                <v:path arrowok="t"/>
                <v:fill/>
              </v:shape>
            </v:group>
            <v:group style="position:absolute;left:5173;top:13807;width:108;height:185" coordorigin="5173,13807" coordsize="108,185">
              <v:shape style="position:absolute;left:5173;top:13807;width:108;height:185" coordorigin="5173,13807" coordsize="108,185" path="m5173,13992l5281,13992,5281,13807,5173,13807,5173,13992e" filled="t" fillcolor="#FFFFFF" stroked="f">
                <v:path arrowok="t"/>
                <v:fill/>
              </v:shape>
            </v:group>
            <v:group style="position:absolute;left:5754;top:13807;width:103;height:185" coordorigin="5754,13807" coordsize="103,185">
              <v:shape style="position:absolute;left:5754;top:13807;width:103;height:185" coordorigin="5754,13807" coordsize="103,185" path="m5754,13992l5857,13992,5857,13807,5754,13807,5754,13992e" filled="t" fillcolor="#FFFFFF" stroked="f">
                <v:path arrowok="t"/>
                <v:fill/>
              </v:shape>
            </v:group>
            <v:group style="position:absolute;left:5173;top:14031;width:684;height:2" coordorigin="5173,14031" coordsize="684,2">
              <v:shape style="position:absolute;left:5173;top:14031;width:684;height:2" coordorigin="5173,14031" coordsize="684,0" path="m5173,14031l5857,14031e" filled="f" stroked="t" strokeweight="4.060000pt" strokecolor="#FFFFFF">
                <v:path arrowok="t"/>
              </v:shape>
            </v:group>
            <v:group style="position:absolute;left:5281;top:13807;width:473;height:185" coordorigin="5281,13807" coordsize="473,185">
              <v:shape style="position:absolute;left:5281;top:13807;width:473;height:185" coordorigin="5281,13807" coordsize="473,185" path="m5281,13992l5754,13992,5754,13807,5281,13807,5281,13992e" filled="t" fillcolor="#FFFFFF" stroked="f">
                <v:path arrowok="t"/>
                <v:fill/>
              </v:shape>
            </v:group>
            <v:group style="position:absolute;left:5862;top:13795;width:588;height:2" coordorigin="5862,13795" coordsize="588,2">
              <v:shape style="position:absolute;left:5862;top:13795;width:588;height:2" coordorigin="5862,13795" coordsize="588,0" path="m5862,13795l6450,13795e" filled="f" stroked="t" strokeweight="2.5pt" strokecolor="#FFFFFF">
                <v:path arrowok="t"/>
              </v:shape>
            </v:group>
            <v:group style="position:absolute;left:5862;top:13819;width:108;height:206" coordorigin="5862,13819" coordsize="108,206">
              <v:shape style="position:absolute;left:5862;top:13819;width:108;height:206" coordorigin="5862,13819" coordsize="108,206" path="m5862,14025l5970,14025,5970,13819,5862,13819,5862,14025e" filled="t" fillcolor="#FFFFFF" stroked="f">
                <v:path arrowok="t"/>
                <v:fill/>
              </v:shape>
            </v:group>
            <v:group style="position:absolute;left:6347;top:13819;width:103;height:206" coordorigin="6347,13819" coordsize="103,206">
              <v:shape style="position:absolute;left:6347;top:13819;width:103;height:206" coordorigin="6347,13819" coordsize="103,206" path="m6347,14025l6450,14025,6450,13819,6347,13819,6347,14025e" filled="t" fillcolor="#FFFFFF" stroked="f">
                <v:path arrowok="t"/>
                <v:fill/>
              </v:shape>
            </v:group>
            <v:group style="position:absolute;left:5970;top:13819;width:377;height:206" coordorigin="5970,13819" coordsize="377,206">
              <v:shape style="position:absolute;left:5970;top:13819;width:377;height:206" coordorigin="5970,13819" coordsize="377,206" path="m6347,14025l6347,13819,5970,13819,5970,14025,6347,14025e" filled="t" fillcolor="#FFFFFF" stroked="f">
                <v:path arrowok="t"/>
                <v:fill/>
              </v:shape>
            </v:group>
            <v:group style="position:absolute;left:6455;top:13770;width:2002;height:38" coordorigin="6455,13770" coordsize="2002,38">
              <v:shape style="position:absolute;left:6455;top:13770;width:2002;height:38" coordorigin="6455,13770" coordsize="2002,38" path="m6455,13808l8457,13808,8457,13770,6455,13770,6455,13808xe" filled="t" fillcolor="#FFFFFF" stroked="f">
                <v:path arrowok="t"/>
                <v:fill/>
              </v:shape>
            </v:group>
            <v:group style="position:absolute;left:6455;top:13807;width:108;height:185" coordorigin="6455,13807" coordsize="108,185">
              <v:shape style="position:absolute;left:6455;top:13807;width:108;height:185" coordorigin="6455,13807" coordsize="108,185" path="m6455,13992l6563,13992,6563,13807,6455,13807,6455,13992e" filled="t" fillcolor="#FFFFFF" stroked="f">
                <v:path arrowok="t"/>
                <v:fill/>
              </v:shape>
            </v:group>
            <v:group style="position:absolute;left:7624;top:13807;width:103;height:185" coordorigin="7624,13807" coordsize="103,185">
              <v:shape style="position:absolute;left:7624;top:13807;width:103;height:185" coordorigin="7624,13807" coordsize="103,185" path="m7624,13992l7727,13992,7727,13807,7624,13807,7624,13992e" filled="t" fillcolor="#FFFFFF" stroked="f">
                <v:path arrowok="t"/>
                <v:fill/>
              </v:shape>
            </v:group>
            <v:group style="position:absolute;left:6455;top:14008;width:4700;height:2" coordorigin="6455,14008" coordsize="4700,2">
              <v:shape style="position:absolute;left:6455;top:14008;width:4700;height:2" coordorigin="6455,14008" coordsize="4700,0" path="m6455,14008l11155,14008e" filled="f" stroked="t" strokeweight="1.78pt" strokecolor="#FFFFFF">
                <v:path arrowok="t"/>
              </v:shape>
            </v:group>
            <v:group style="position:absolute;left:6563;top:13807;width:1061;height:185" coordorigin="6563,13807" coordsize="1061,185">
              <v:shape style="position:absolute;left:6563;top:13807;width:1061;height:185" coordorigin="6563,13807" coordsize="1061,185" path="m6563,13992l7624,13992,7624,13807,6563,13807,6563,13992e" filled="t" fillcolor="#FFFFFF" stroked="f">
                <v:path arrowok="t"/>
                <v:fill/>
              </v:shape>
            </v:group>
            <v:group style="position:absolute;left:7732;top:13807;width:108;height:185" coordorigin="7732,13807" coordsize="108,185">
              <v:shape style="position:absolute;left:7732;top:13807;width:108;height:185" coordorigin="7732,13807" coordsize="108,185" path="m7732,13992l7840,13992,7840,13807,7732,13807,7732,13992e" filled="t" fillcolor="#FFFFFF" stroked="f">
                <v:path arrowok="t"/>
                <v:fill/>
              </v:shape>
            </v:group>
            <v:group style="position:absolute;left:8353;top:13807;width:103;height:185" coordorigin="8353,13807" coordsize="103,185">
              <v:shape style="position:absolute;left:8353;top:13807;width:103;height:185" coordorigin="8353,13807" coordsize="103,185" path="m8353,13992l8457,13992,8457,13807,8353,13807,8353,13992e" filled="t" fillcolor="#FFFFFF" stroked="f">
                <v:path arrowok="t"/>
                <v:fill/>
              </v:shape>
            </v:group>
            <v:group style="position:absolute;left:7840;top:13807;width:514;height:185" coordorigin="7840,13807" coordsize="514,185">
              <v:shape style="position:absolute;left:7840;top:13807;width:514;height:185" coordorigin="7840,13807" coordsize="514,185" path="m7840,13992l8353,13992,8353,13807,7840,13807,7840,13992e" filled="t" fillcolor="#FFFFFF" stroked="f">
                <v:path arrowok="t"/>
                <v:fill/>
              </v:shape>
            </v:group>
            <v:group style="position:absolute;left:8461;top:13770;width:1976;height:26" coordorigin="8461,13770" coordsize="1976,26">
              <v:shape style="position:absolute;left:8461;top:13770;width:1976;height:26" coordorigin="8461,13770" coordsize="1976,26" path="m8461,13796l10437,13796,10437,13770,8461,13770,8461,13796xe" filled="t" fillcolor="#FFFFFF" stroked="f">
                <v:path arrowok="t"/>
                <v:fill/>
              </v:shape>
            </v:group>
            <v:group style="position:absolute;left:8461;top:13795;width:108;height:206" coordorigin="8461,13795" coordsize="108,206">
              <v:shape style="position:absolute;left:8461;top:13795;width:108;height:206" coordorigin="8461,13795" coordsize="108,206" path="m8461,14001l8569,14001,8569,13795,8461,13795,8461,14001e" filled="t" fillcolor="#FFFFFF" stroked="f">
                <v:path arrowok="t"/>
                <v:fill/>
              </v:shape>
            </v:group>
            <v:group style="position:absolute;left:9079;top:13795;width:103;height:206" coordorigin="9079,13795" coordsize="103,206">
              <v:shape style="position:absolute;left:9079;top:13795;width:103;height:206" coordorigin="9079,13795" coordsize="103,206" path="m9079,14001l9182,14001,9182,13795,9079,13795,9079,14001e" filled="t" fillcolor="#FFFFFF" stroked="f">
                <v:path arrowok="t"/>
                <v:fill/>
              </v:shape>
            </v:group>
            <v:group style="position:absolute;left:8569;top:13795;width:509;height:206" coordorigin="8569,13795" coordsize="509,206">
              <v:shape style="position:absolute;left:8569;top:13795;width:509;height:206" coordorigin="8569,13795" coordsize="509,206" path="m8569,14001l9079,14001,9079,13795,8569,13795,8569,14001e" filled="t" fillcolor="#FFFFFF" stroked="f">
                <v:path arrowok="t"/>
                <v:fill/>
              </v:shape>
            </v:group>
            <v:group style="position:absolute;left:9187;top:13795;width:108;height:206" coordorigin="9187,13795" coordsize="108,206">
              <v:shape style="position:absolute;left:9187;top:13795;width:108;height:206" coordorigin="9187,13795" coordsize="108,206" path="m9187,14001l9295,14001,9295,13795,9187,13795,9187,14001e" filled="t" fillcolor="#FFFFFF" stroked="f">
                <v:path arrowok="t"/>
                <v:fill/>
              </v:shape>
            </v:group>
            <v:group style="position:absolute;left:9686;top:13795;width:103;height:206" coordorigin="9686,13795" coordsize="103,206">
              <v:shape style="position:absolute;left:9686;top:13795;width:103;height:206" coordorigin="9686,13795" coordsize="103,206" path="m9686,14001l9789,14001,9789,13795,9686,13795,9686,14001e" filled="t" fillcolor="#FFFFFF" stroked="f">
                <v:path arrowok="t"/>
                <v:fill/>
              </v:shape>
            </v:group>
            <v:group style="position:absolute;left:9295;top:13795;width:391;height:206" coordorigin="9295,13795" coordsize="391,206">
              <v:shape style="position:absolute;left:9295;top:13795;width:391;height:206" coordorigin="9295,13795" coordsize="391,206" path="m9295,14001l9686,14001,9686,13795,9295,13795,9295,14001e" filled="t" fillcolor="#FFFFFF" stroked="f">
                <v:path arrowok="t"/>
                <v:fill/>
              </v:shape>
            </v:group>
            <v:group style="position:absolute;left:9794;top:13795;width:108;height:206" coordorigin="9794,13795" coordsize="108,206">
              <v:shape style="position:absolute;left:9794;top:13795;width:108;height:206" coordorigin="9794,13795" coordsize="108,206" path="m9794,14001l9902,14001,9902,13795,9794,13795,9794,14001e" filled="t" fillcolor="#FFFFFF" stroked="f">
                <v:path arrowok="t"/>
                <v:fill/>
              </v:shape>
            </v:group>
            <v:group style="position:absolute;left:10334;top:13795;width:103;height:206" coordorigin="10334,13795" coordsize="103,206">
              <v:shape style="position:absolute;left:10334;top:13795;width:103;height:206" coordorigin="10334,13795" coordsize="103,206" path="m10334,14001l10437,14001,10437,13795,10334,13795,10334,14001e" filled="t" fillcolor="#FFFFFF" stroked="f">
                <v:path arrowok="t"/>
                <v:fill/>
              </v:shape>
            </v:group>
            <v:group style="position:absolute;left:9902;top:13795;width:432;height:206" coordorigin="9902,13795" coordsize="432,206">
              <v:shape style="position:absolute;left:9902;top:13795;width:432;height:206" coordorigin="9902,13795" coordsize="432,206" path="m9902,14001l10334,14001,10334,13795,9902,13795,9902,14001e" filled="t" fillcolor="#FFFFFF" stroked="f">
                <v:path arrowok="t"/>
                <v:fill/>
              </v:shape>
            </v:group>
            <v:group style="position:absolute;left:10442;top:13807;width:108;height:185" coordorigin="10442,13807" coordsize="108,185">
              <v:shape style="position:absolute;left:10442;top:13807;width:108;height:185" coordorigin="10442,13807" coordsize="108,185" path="m10442,13992l10550,13992,10550,13807,10442,13807,10442,13992e" filled="t" fillcolor="#FFFFFF" stroked="f">
                <v:path arrowok="t"/>
                <v:fill/>
              </v:shape>
            </v:group>
            <v:group style="position:absolute;left:11054;top:13807;width:101;height:185" coordorigin="11054,13807" coordsize="101,185">
              <v:shape style="position:absolute;left:11054;top:13807;width:101;height:185" coordorigin="11054,13807" coordsize="101,185" path="m11054,13992l11155,13992,11155,13807,11054,13807,11054,13992e" filled="t" fillcolor="#FFFFFF" stroked="f">
                <v:path arrowok="t"/>
                <v:fill/>
              </v:shape>
            </v:group>
            <v:group style="position:absolute;left:10550;top:13807;width:504;height:185" coordorigin="10550,13807" coordsize="504,185">
              <v:shape style="position:absolute;left:10550;top:13807;width:504;height:185" coordorigin="10550,13807" coordsize="504,185" path="m10550,13992l11054,13992,11054,13807,10550,13807,10550,13992e" filled="t" fillcolor="#FFFFFF" stroked="f">
                <v:path arrowok="t"/>
                <v:fill/>
              </v:shape>
            </v:group>
            <v:group style="position:absolute;left:715;top:13766;width:10452;height:2" coordorigin="715,13766" coordsize="10452,2">
              <v:shape style="position:absolute;left:715;top:13766;width:10452;height:2" coordorigin="715,13766" coordsize="10452,0" path="m715,13766l11167,13766e" filled="f" stroked="t" strokeweight=".579980pt" strokecolor="#000000">
                <v:path arrowok="t"/>
              </v:shape>
            </v:group>
            <v:group style="position:absolute;left:725;top:14059;width:1532;height:2" coordorigin="725,14059" coordsize="1532,2">
              <v:shape style="position:absolute;left:725;top:14059;width:1532;height:2" coordorigin="725,14059" coordsize="1532,0" path="m725,14059l2256,14059e" filled="f" stroked="t" strokeweight="2.5pt" strokecolor="#FFFFFF">
                <v:path arrowok="t"/>
              </v:shape>
            </v:group>
            <v:group style="position:absolute;left:725;top:14083;width:103;height:209" coordorigin="725,14083" coordsize="103,209">
              <v:shape style="position:absolute;left:725;top:14083;width:103;height:209" coordorigin="725,14083" coordsize="103,209" path="m725,14292l828,14292,828,14083,725,14083,725,14292e" filled="t" fillcolor="#FFFFFF" stroked="f">
                <v:path arrowok="t"/>
                <v:fill/>
              </v:shape>
            </v:group>
            <v:group style="position:absolute;left:2153;top:14083;width:103;height:209" coordorigin="2153,14083" coordsize="103,209">
              <v:shape style="position:absolute;left:2153;top:14083;width:103;height:209" coordorigin="2153,14083" coordsize="103,209" path="m2153,14292l2256,14292,2256,14083,2153,14083,2153,14292e" filled="t" fillcolor="#FFFFFF" stroked="f">
                <v:path arrowok="t"/>
                <v:fill/>
              </v:shape>
            </v:group>
            <v:group style="position:absolute;left:828;top:14083;width:1325;height:209" coordorigin="828,14083" coordsize="1325,209">
              <v:shape style="position:absolute;left:828;top:14083;width:1325;height:209" coordorigin="828,14083" coordsize="1325,209" path="m2153,14291l2153,14083,828,14083,828,14291,2153,14291e" filled="t" fillcolor="#FFFFFF" stroked="f">
                <v:path arrowok="t"/>
                <v:fill/>
              </v:shape>
            </v:group>
            <v:group style="position:absolute;left:2261;top:14053;width:686;height:2" coordorigin="2261,14053" coordsize="686,2">
              <v:shape style="position:absolute;left:2261;top:14053;width:686;height:2" coordorigin="2261,14053" coordsize="686,0" path="m2261,14053l2948,14053e" filled="f" stroked="t" strokeweight="1.9pt" strokecolor="#FFFFFF">
                <v:path arrowok="t"/>
              </v:shape>
            </v:group>
            <v:group style="position:absolute;left:2261;top:14071;width:108;height:185" coordorigin="2261,14071" coordsize="108,185">
              <v:shape style="position:absolute;left:2261;top:14071;width:108;height:185" coordorigin="2261,14071" coordsize="108,185" path="m2261,14256l2369,14256,2369,14071,2261,14071,2261,14256e" filled="t" fillcolor="#FFFFFF" stroked="f">
                <v:path arrowok="t"/>
                <v:fill/>
              </v:shape>
            </v:group>
            <v:group style="position:absolute;left:2844;top:14071;width:103;height:185" coordorigin="2844,14071" coordsize="103,185">
              <v:shape style="position:absolute;left:2844;top:14071;width:103;height:185" coordorigin="2844,14071" coordsize="103,185" path="m2844,14256l2948,14256,2948,14071,2844,14071,2844,14256e" filled="t" fillcolor="#FFFFFF" stroked="f">
                <v:path arrowok="t"/>
                <v:fill/>
              </v:shape>
            </v:group>
            <v:group style="position:absolute;left:2261;top:14296;width:686;height:2" coordorigin="2261,14296" coordsize="686,2">
              <v:shape style="position:absolute;left:2261;top:14296;width:686;height:2" coordorigin="2261,14296" coordsize="686,0" path="m2261,14296l2948,14296e" filled="f" stroked="t" strokeweight="4.18pt" strokecolor="#FFFFFF">
                <v:path arrowok="t"/>
              </v:shape>
            </v:group>
            <v:group style="position:absolute;left:2369;top:14071;width:475;height:185" coordorigin="2369,14071" coordsize="475,185">
              <v:shape style="position:absolute;left:2369;top:14071;width:475;height:185" coordorigin="2369,14071" coordsize="475,185" path="m2369,14256l2844,14256,2844,14071,2369,14071,2369,14256e" filled="t" fillcolor="#FFFFFF" stroked="f">
                <v:path arrowok="t"/>
                <v:fill/>
              </v:shape>
            </v:group>
            <v:group style="position:absolute;left:2952;top:14047;width:679;height:2" coordorigin="2952,14047" coordsize="679,2">
              <v:shape style="position:absolute;left:2952;top:14047;width:679;height:2" coordorigin="2952,14047" coordsize="679,0" path="m2952,14047l3632,14047e" filled="f" stroked="t" strokeweight="1.3pt" strokecolor="#FFFFFF">
                <v:path arrowok="t"/>
              </v:shape>
            </v:group>
            <v:group style="position:absolute;left:2952;top:14059;width:108;height:209" coordorigin="2952,14059" coordsize="108,209">
              <v:shape style="position:absolute;left:2952;top:14059;width:108;height:209" coordorigin="2952,14059" coordsize="108,209" path="m2952,14268l3060,14268,3060,14059,2952,14059,2952,14268e" filled="t" fillcolor="#FFFFFF" stroked="f">
                <v:path arrowok="t"/>
                <v:fill/>
              </v:shape>
            </v:group>
            <v:group style="position:absolute;left:3528;top:14059;width:103;height:209" coordorigin="3528,14059" coordsize="103,209">
              <v:shape style="position:absolute;left:3528;top:14059;width:103;height:209" coordorigin="3528,14059" coordsize="103,209" path="m3528,14268l3632,14268,3632,14059,3528,14059,3528,14268e" filled="t" fillcolor="#FFFFFF" stroked="f">
                <v:path arrowok="t"/>
                <v:fill/>
              </v:shape>
            </v:group>
            <v:group style="position:absolute;left:2952;top:14296;width:679;height:2" coordorigin="2952,14296" coordsize="679,2">
              <v:shape style="position:absolute;left:2952;top:14296;width:679;height:2" coordorigin="2952,14296" coordsize="679,0" path="m2952,14296l3632,14296e" filled="f" stroked="t" strokeweight="2.98pt" strokecolor="#FFFFFF">
                <v:path arrowok="t"/>
              </v:shape>
            </v:group>
            <v:group style="position:absolute;left:3060;top:14059;width:468;height:209" coordorigin="3060,14059" coordsize="468,209">
              <v:shape style="position:absolute;left:3060;top:14059;width:468;height:209" coordorigin="3060,14059" coordsize="468,209" path="m3060,14268l3528,14268,3528,14059,3060,14059,3060,14268e" filled="t" fillcolor="#FFFFFF" stroked="f">
                <v:path arrowok="t"/>
                <v:fill/>
              </v:shape>
            </v:group>
            <v:group style="position:absolute;left:3636;top:14053;width:860;height:2" coordorigin="3636,14053" coordsize="860,2">
              <v:shape style="position:absolute;left:3636;top:14053;width:860;height:2" coordorigin="3636,14053" coordsize="860,0" path="m3636,14053l4496,14053e" filled="f" stroked="t" strokeweight="1.9pt" strokecolor="#FFFFFF">
                <v:path arrowok="t"/>
              </v:shape>
            </v:group>
            <v:group style="position:absolute;left:3636;top:14071;width:108;height:185" coordorigin="3636,14071" coordsize="108,185">
              <v:shape style="position:absolute;left:3636;top:14071;width:108;height:185" coordorigin="3636,14071" coordsize="108,185" path="m3636,14256l3744,14256,3744,14071,3636,14071,3636,14256e" filled="t" fillcolor="#FFFFFF" stroked="f">
                <v:path arrowok="t"/>
                <v:fill/>
              </v:shape>
            </v:group>
            <v:group style="position:absolute;left:4393;top:14071;width:103;height:185" coordorigin="4393,14071" coordsize="103,185">
              <v:shape style="position:absolute;left:4393;top:14071;width:103;height:185" coordorigin="4393,14071" coordsize="103,185" path="m4393,14256l4496,14256,4496,14071,4393,14071,4393,14256e" filled="t" fillcolor="#FFFFFF" stroked="f">
                <v:path arrowok="t"/>
                <v:fill/>
              </v:shape>
            </v:group>
            <v:group style="position:absolute;left:3636;top:14296;width:860;height:2" coordorigin="3636,14296" coordsize="860,2">
              <v:shape style="position:absolute;left:3636;top:14296;width:860;height:2" coordorigin="3636,14296" coordsize="860,0" path="m3636,14296l4496,14296e" filled="f" stroked="t" strokeweight="4.18pt" strokecolor="#FFFFFF">
                <v:path arrowok="t"/>
              </v:shape>
            </v:group>
            <v:group style="position:absolute;left:3744;top:14071;width:648;height:185" coordorigin="3744,14071" coordsize="648,185">
              <v:shape style="position:absolute;left:3744;top:14071;width:648;height:185" coordorigin="3744,14071" coordsize="648,185" path="m3744,14256l4393,14256,4393,14071,3744,14071,3744,14256e" filled="t" fillcolor="#FFFFFF" stroked="f">
                <v:path arrowok="t"/>
                <v:fill/>
              </v:shape>
            </v:group>
            <v:group style="position:absolute;left:4501;top:14059;width:667;height:2" coordorigin="4501,14059" coordsize="667,2">
              <v:shape style="position:absolute;left:4501;top:14059;width:667;height:2" coordorigin="4501,14059" coordsize="667,0" path="m4501,14059l5168,14059e" filled="f" stroked="t" strokeweight="2.5pt" strokecolor="#FFFFFF">
                <v:path arrowok="t"/>
              </v:shape>
            </v:group>
            <v:group style="position:absolute;left:4501;top:14083;width:108;height:209" coordorigin="4501,14083" coordsize="108,209">
              <v:shape style="position:absolute;left:4501;top:14083;width:108;height:209" coordorigin="4501,14083" coordsize="108,209" path="m4501,14292l4609,14292,4609,14083,4501,14083,4501,14292e" filled="t" fillcolor="#FFFFFF" stroked="f">
                <v:path arrowok="t"/>
                <v:fill/>
              </v:shape>
            </v:group>
            <v:group style="position:absolute;left:5065;top:14083;width:103;height:209" coordorigin="5065,14083" coordsize="103,209">
              <v:shape style="position:absolute;left:5065;top:14083;width:103;height:209" coordorigin="5065,14083" coordsize="103,209" path="m5065,14292l5168,14292,5168,14083,5065,14083,5065,14292e" filled="t" fillcolor="#FFFFFF" stroked="f">
                <v:path arrowok="t"/>
                <v:fill/>
              </v:shape>
            </v:group>
            <v:group style="position:absolute;left:4609;top:14083;width:456;height:209" coordorigin="4609,14083" coordsize="456,209">
              <v:shape style="position:absolute;left:4609;top:14083;width:456;height:209" coordorigin="4609,14083" coordsize="456,209" path="m5065,14291l5065,14083,4609,14083,4609,14291,5065,14291e" filled="t" fillcolor="#FFFFFF" stroked="f">
                <v:path arrowok="t"/>
                <v:fill/>
              </v:shape>
            </v:group>
            <v:group style="position:absolute;left:5173;top:14071;width:108;height:185" coordorigin="5173,14071" coordsize="108,185">
              <v:shape style="position:absolute;left:5173;top:14071;width:108;height:185" coordorigin="5173,14071" coordsize="108,185" path="m5173,14256l5281,14256,5281,14071,5173,14071,5173,14256e" filled="t" fillcolor="#FFFFFF" stroked="f">
                <v:path arrowok="t"/>
                <v:fill/>
              </v:shape>
            </v:group>
            <v:group style="position:absolute;left:5754;top:14071;width:103;height:185" coordorigin="5754,14071" coordsize="103,185">
              <v:shape style="position:absolute;left:5754;top:14071;width:103;height:185" coordorigin="5754,14071" coordsize="103,185" path="m5754,14256l5857,14256,5857,14071,5754,14071,5754,14256e" filled="t" fillcolor="#FFFFFF" stroked="f">
                <v:path arrowok="t"/>
                <v:fill/>
              </v:shape>
            </v:group>
            <v:group style="position:absolute;left:5173;top:14296;width:684;height:2" coordorigin="5173,14296" coordsize="684,2">
              <v:shape style="position:absolute;left:5173;top:14296;width:684;height:2" coordorigin="5173,14296" coordsize="684,0" path="m5173,14296l5857,14296e" filled="f" stroked="t" strokeweight="4.18pt" strokecolor="#FFFFFF">
                <v:path arrowok="t"/>
              </v:shape>
            </v:group>
            <v:group style="position:absolute;left:5281;top:14071;width:473;height:185" coordorigin="5281,14071" coordsize="473,185">
              <v:shape style="position:absolute;left:5281;top:14071;width:473;height:185" coordorigin="5281,14071" coordsize="473,185" path="m5281,14256l5754,14256,5754,14071,5281,14071,5281,14256e" filled="t" fillcolor="#FFFFFF" stroked="f">
                <v:path arrowok="t"/>
                <v:fill/>
              </v:shape>
            </v:group>
            <v:group style="position:absolute;left:5862;top:14059;width:588;height:2" coordorigin="5862,14059" coordsize="588,2">
              <v:shape style="position:absolute;left:5862;top:14059;width:588;height:2" coordorigin="5862,14059" coordsize="588,0" path="m5862,14059l6450,14059e" filled="f" stroked="t" strokeweight="2.5pt" strokecolor="#FFFFFF">
                <v:path arrowok="t"/>
              </v:shape>
            </v:group>
            <v:group style="position:absolute;left:5862;top:14083;width:108;height:209" coordorigin="5862,14083" coordsize="108,209">
              <v:shape style="position:absolute;left:5862;top:14083;width:108;height:209" coordorigin="5862,14083" coordsize="108,209" path="m5862,14292l5970,14292,5970,14083,5862,14083,5862,14292e" filled="t" fillcolor="#FFFFFF" stroked="f">
                <v:path arrowok="t"/>
                <v:fill/>
              </v:shape>
            </v:group>
            <v:group style="position:absolute;left:6347;top:14083;width:103;height:209" coordorigin="6347,14083" coordsize="103,209">
              <v:shape style="position:absolute;left:6347;top:14083;width:103;height:209" coordorigin="6347,14083" coordsize="103,209" path="m6347,14292l6450,14292,6450,14083,6347,14083,6347,14292e" filled="t" fillcolor="#FFFFFF" stroked="f">
                <v:path arrowok="t"/>
                <v:fill/>
              </v:shape>
            </v:group>
            <v:group style="position:absolute;left:5970;top:14083;width:377;height:209" coordorigin="5970,14083" coordsize="377,209">
              <v:shape style="position:absolute;left:5970;top:14083;width:377;height:209" coordorigin="5970,14083" coordsize="377,209" path="m6347,14291l6347,14083,5970,14083,5970,14291,6347,14291e" filled="t" fillcolor="#FFFFFF" stroked="f">
                <v:path arrowok="t"/>
                <v:fill/>
              </v:shape>
            </v:group>
            <v:group style="position:absolute;left:6455;top:14053;width:2002;height:2" coordorigin="6455,14053" coordsize="2002,2">
              <v:shape style="position:absolute;left:6455;top:14053;width:2002;height:2" coordorigin="6455,14053" coordsize="2002,0" path="m6455,14053l8457,14053e" filled="f" stroked="t" strokeweight="1.9pt" strokecolor="#FFFFFF">
                <v:path arrowok="t"/>
              </v:shape>
            </v:group>
            <v:group style="position:absolute;left:6455;top:14071;width:108;height:185" coordorigin="6455,14071" coordsize="108,185">
              <v:shape style="position:absolute;left:6455;top:14071;width:108;height:185" coordorigin="6455,14071" coordsize="108,185" path="m6455,14256l6563,14256,6563,14071,6455,14071,6455,14256e" filled="t" fillcolor="#FFFFFF" stroked="f">
                <v:path arrowok="t"/>
                <v:fill/>
              </v:shape>
            </v:group>
            <v:group style="position:absolute;left:7624;top:14071;width:103;height:185" coordorigin="7624,14071" coordsize="103,185">
              <v:shape style="position:absolute;left:7624;top:14071;width:103;height:185" coordorigin="7624,14071" coordsize="103,185" path="m7624,14256l7727,14256,7727,14071,7624,14071,7624,14256e" filled="t" fillcolor="#FFFFFF" stroked="f">
                <v:path arrowok="t"/>
                <v:fill/>
              </v:shape>
            </v:group>
            <v:group style="position:absolute;left:6455;top:14255;width:2002;height:38" coordorigin="6455,14255" coordsize="2002,38">
              <v:shape style="position:absolute;left:6455;top:14255;width:2002;height:38" coordorigin="6455,14255" coordsize="2002,38" path="m6455,14293l8457,14293,8457,14255,6455,14255,6455,14293xe" filled="t" fillcolor="#FFFFFF" stroked="f">
                <v:path arrowok="t"/>
                <v:fill/>
              </v:shape>
            </v:group>
            <v:group style="position:absolute;left:6563;top:14071;width:1061;height:185" coordorigin="6563,14071" coordsize="1061,185">
              <v:shape style="position:absolute;left:6563;top:14071;width:1061;height:185" coordorigin="6563,14071" coordsize="1061,185" path="m6563,14256l7624,14256,7624,14071,6563,14071,6563,14256e" filled="t" fillcolor="#FFFFFF" stroked="f">
                <v:path arrowok="t"/>
                <v:fill/>
              </v:shape>
            </v:group>
            <v:group style="position:absolute;left:7732;top:14071;width:108;height:185" coordorigin="7732,14071" coordsize="108,185">
              <v:shape style="position:absolute;left:7732;top:14071;width:108;height:185" coordorigin="7732,14071" coordsize="108,185" path="m7732,14256l7840,14256,7840,14071,7732,14071,7732,14256e" filled="t" fillcolor="#FFFFFF" stroked="f">
                <v:path arrowok="t"/>
                <v:fill/>
              </v:shape>
            </v:group>
            <v:group style="position:absolute;left:8353;top:14071;width:103;height:185" coordorigin="8353,14071" coordsize="103,185">
              <v:shape style="position:absolute;left:8353;top:14071;width:103;height:185" coordorigin="8353,14071" coordsize="103,185" path="m8353,14256l8457,14256,8457,14071,8353,14071,8353,14256e" filled="t" fillcolor="#FFFFFF" stroked="f">
                <v:path arrowok="t"/>
                <v:fill/>
              </v:shape>
            </v:group>
            <v:group style="position:absolute;left:7840;top:14071;width:514;height:185" coordorigin="7840,14071" coordsize="514,185">
              <v:shape style="position:absolute;left:7840;top:14071;width:514;height:185" coordorigin="7840,14071" coordsize="514,185" path="m7840,14256l8353,14256,8353,14071,7840,14071,7840,14256e" filled="t" fillcolor="#FFFFFF" stroked="f">
                <v:path arrowok="t"/>
                <v:fill/>
              </v:shape>
            </v:group>
            <v:group style="position:absolute;left:8461;top:14047;width:1976;height:2" coordorigin="8461,14047" coordsize="1976,2">
              <v:shape style="position:absolute;left:8461;top:14047;width:1976;height:2" coordorigin="8461,14047" coordsize="1976,0" path="m8461,14047l10437,14047e" filled="f" stroked="t" strokeweight="1.3pt" strokecolor="#FFFFFF">
                <v:path arrowok="t"/>
              </v:shape>
            </v:group>
            <v:group style="position:absolute;left:8461;top:14059;width:108;height:209" coordorigin="8461,14059" coordsize="108,209">
              <v:shape style="position:absolute;left:8461;top:14059;width:108;height:209" coordorigin="8461,14059" coordsize="108,209" path="m8461,14268l8569,14268,8569,14059,8461,14059,8461,14268e" filled="t" fillcolor="#FFFFFF" stroked="f">
                <v:path arrowok="t"/>
                <v:fill/>
              </v:shape>
            </v:group>
            <v:group style="position:absolute;left:9079;top:14059;width:103;height:209" coordorigin="9079,14059" coordsize="103,209">
              <v:shape style="position:absolute;left:9079;top:14059;width:103;height:209" coordorigin="9079,14059" coordsize="103,209" path="m9079,14268l9182,14268,9182,14059,9079,14059,9079,14268e" filled="t" fillcolor="#FFFFFF" stroked="f">
                <v:path arrowok="t"/>
                <v:fill/>
              </v:shape>
            </v:group>
            <v:group style="position:absolute;left:8461;top:14267;width:1976;height:26" coordorigin="8461,14267" coordsize="1976,26">
              <v:shape style="position:absolute;left:8461;top:14267;width:1976;height:26" coordorigin="8461,14267" coordsize="1976,26" path="m8461,14293l10437,14293,10437,14267,8461,14267,8461,14293xe" filled="t" fillcolor="#FFFFFF" stroked="f">
                <v:path arrowok="t"/>
                <v:fill/>
              </v:shape>
            </v:group>
            <v:group style="position:absolute;left:8569;top:14059;width:509;height:209" coordorigin="8569,14059" coordsize="509,209">
              <v:shape style="position:absolute;left:8569;top:14059;width:509;height:209" coordorigin="8569,14059" coordsize="509,209" path="m8569,14268l9079,14268,9079,14059,8569,14059,8569,14268e" filled="t" fillcolor="#FFFFFF" stroked="f">
                <v:path arrowok="t"/>
                <v:fill/>
              </v:shape>
            </v:group>
            <v:group style="position:absolute;left:9187;top:14059;width:108;height:209" coordorigin="9187,14059" coordsize="108,209">
              <v:shape style="position:absolute;left:9187;top:14059;width:108;height:209" coordorigin="9187,14059" coordsize="108,209" path="m9187,14268l9295,14268,9295,14059,9187,14059,9187,14268e" filled="t" fillcolor="#FFFFFF" stroked="f">
                <v:path arrowok="t"/>
                <v:fill/>
              </v:shape>
            </v:group>
            <v:group style="position:absolute;left:9686;top:14059;width:103;height:209" coordorigin="9686,14059" coordsize="103,209">
              <v:shape style="position:absolute;left:9686;top:14059;width:103;height:209" coordorigin="9686,14059" coordsize="103,209" path="m9686,14268l9789,14268,9789,14059,9686,14059,9686,14268e" filled="t" fillcolor="#FFFFFF" stroked="f">
                <v:path arrowok="t"/>
                <v:fill/>
              </v:shape>
            </v:group>
            <v:group style="position:absolute;left:9295;top:14059;width:391;height:209" coordorigin="9295,14059" coordsize="391,209">
              <v:shape style="position:absolute;left:9295;top:14059;width:391;height:209" coordorigin="9295,14059" coordsize="391,209" path="m9295,14268l9686,14268,9686,14059,9295,14059,9295,14268e" filled="t" fillcolor="#FFFFFF" stroked="f">
                <v:path arrowok="t"/>
                <v:fill/>
              </v:shape>
            </v:group>
            <v:group style="position:absolute;left:9794;top:14059;width:108;height:209" coordorigin="9794,14059" coordsize="108,209">
              <v:shape style="position:absolute;left:9794;top:14059;width:108;height:209" coordorigin="9794,14059" coordsize="108,209" path="m9794,14268l9902,14268,9902,14059,9794,14059,9794,14268e" filled="t" fillcolor="#FFFFFF" stroked="f">
                <v:path arrowok="t"/>
                <v:fill/>
              </v:shape>
            </v:group>
            <v:group style="position:absolute;left:10334;top:14059;width:103;height:209" coordorigin="10334,14059" coordsize="103,209">
              <v:shape style="position:absolute;left:10334;top:14059;width:103;height:209" coordorigin="10334,14059" coordsize="103,209" path="m10334,14268l10437,14268,10437,14059,10334,14059,10334,14268e" filled="t" fillcolor="#FFFFFF" stroked="f">
                <v:path arrowok="t"/>
                <v:fill/>
              </v:shape>
            </v:group>
            <v:group style="position:absolute;left:9902;top:14059;width:432;height:209" coordorigin="9902,14059" coordsize="432,209">
              <v:shape style="position:absolute;left:9902;top:14059;width:432;height:209" coordorigin="9902,14059" coordsize="432,209" path="m9902,14268l10334,14268,10334,14059,9902,14059,9902,14268e" filled="t" fillcolor="#FFFFFF" stroked="f">
                <v:path arrowok="t"/>
                <v:fill/>
              </v:shape>
            </v:group>
            <v:group style="position:absolute;left:10442;top:14053;width:713;height:2" coordorigin="10442,14053" coordsize="713,2">
              <v:shape style="position:absolute;left:10442;top:14053;width:713;height:2" coordorigin="10442,14053" coordsize="713,0" path="m10442,14053l11155,14053e" filled="f" stroked="t" strokeweight="1.9pt" strokecolor="#FFFFFF">
                <v:path arrowok="t"/>
              </v:shape>
            </v:group>
            <v:group style="position:absolute;left:10442;top:14071;width:108;height:185" coordorigin="10442,14071" coordsize="108,185">
              <v:shape style="position:absolute;left:10442;top:14071;width:108;height:185" coordorigin="10442,14071" coordsize="108,185" path="m10442,14256l10550,14256,10550,14071,10442,14071,10442,14256e" filled="t" fillcolor="#FFFFFF" stroked="f">
                <v:path arrowok="t"/>
                <v:fill/>
              </v:shape>
            </v:group>
            <v:group style="position:absolute;left:11054;top:14071;width:101;height:185" coordorigin="11054,14071" coordsize="101,185">
              <v:shape style="position:absolute;left:11054;top:14071;width:101;height:185" coordorigin="11054,14071" coordsize="101,185" path="m11054,14256l11155,14256,11155,14071,11054,14071,11054,14256e" filled="t" fillcolor="#FFFFFF" stroked="f">
                <v:path arrowok="t"/>
                <v:fill/>
              </v:shape>
            </v:group>
            <v:group style="position:absolute;left:10442;top:14296;width:713;height:2" coordorigin="10442,14296" coordsize="713,2">
              <v:shape style="position:absolute;left:10442;top:14296;width:713;height:2" coordorigin="10442,14296" coordsize="713,0" path="m10442,14296l11155,14296e" filled="f" stroked="t" strokeweight="4.18pt" strokecolor="#FFFFFF">
                <v:path arrowok="t"/>
              </v:shape>
            </v:group>
            <v:group style="position:absolute;left:10550;top:14071;width:504;height:185" coordorigin="10550,14071" coordsize="504,185">
              <v:shape style="position:absolute;left:10550;top:14071;width:504;height:185" coordorigin="10550,14071" coordsize="504,185" path="m10550,14256l11054,14256,11054,14071,10550,14071,10550,14256e" filled="t" fillcolor="#FFFFFF" stroked="f">
                <v:path arrowok="t"/>
                <v:fill/>
              </v:shape>
            </v:group>
            <v:group style="position:absolute;left:715;top:14030;width:10452;height:2" coordorigin="715,14030" coordsize="10452,2">
              <v:shape style="position:absolute;left:715;top:14030;width:10452;height:2" coordorigin="715,14030" coordsize="10452,0" path="m715,14030l11167,14030e" filled="f" stroked="t" strokeweight=".58004pt" strokecolor="#000000">
                <v:path arrowok="t"/>
              </v:shape>
            </v:group>
            <v:group style="position:absolute;left:725;top:14325;width:1532;height:2" coordorigin="725,14325" coordsize="1532,2">
              <v:shape style="position:absolute;left:725;top:14325;width:1532;height:2" coordorigin="725,14325" coordsize="1532,0" path="m725,14325l2256,14325e" filled="f" stroked="t" strokeweight="2.5pt" strokecolor="#FFFFFF">
                <v:path arrowok="t"/>
              </v:shape>
            </v:group>
            <v:group style="position:absolute;left:725;top:14349;width:103;height:206" coordorigin="725,14349" coordsize="103,206">
              <v:shape style="position:absolute;left:725;top:14349;width:103;height:206" coordorigin="725,14349" coordsize="103,206" path="m725,14556l828,14556,828,14349,725,14349,725,14556e" filled="t" fillcolor="#FFFFFF" stroked="f">
                <v:path arrowok="t"/>
                <v:fill/>
              </v:shape>
            </v:group>
            <v:group style="position:absolute;left:2153;top:14349;width:103;height:206" coordorigin="2153,14349" coordsize="103,206">
              <v:shape style="position:absolute;left:2153;top:14349;width:103;height:206" coordorigin="2153,14349" coordsize="103,206" path="m2153,14556l2256,14556,2256,14349,2153,14349,2153,14556e" filled="t" fillcolor="#FFFFFF" stroked="f">
                <v:path arrowok="t"/>
                <v:fill/>
              </v:shape>
            </v:group>
            <v:group style="position:absolute;left:828;top:14349;width:1325;height:206" coordorigin="828,14349" coordsize="1325,206">
              <v:shape style="position:absolute;left:828;top:14349;width:1325;height:206" coordorigin="828,14349" coordsize="1325,206" path="m2153,14555l2153,14349,828,14349,828,14555,2153,14555e" filled="t" fillcolor="#FFFFFF" stroked="f">
                <v:path arrowok="t"/>
                <v:fill/>
              </v:shape>
            </v:group>
            <v:group style="position:absolute;left:2261;top:14337;width:108;height:182" coordorigin="2261,14337" coordsize="108,182">
              <v:shape style="position:absolute;left:2261;top:14337;width:108;height:182" coordorigin="2261,14337" coordsize="108,182" path="m2261,14520l2369,14520,2369,14337,2261,14337,2261,14520e" filled="t" fillcolor="#FFFFFF" stroked="f">
                <v:path arrowok="t"/>
                <v:fill/>
              </v:shape>
            </v:group>
            <v:group style="position:absolute;left:2844;top:14337;width:103;height:182" coordorigin="2844,14337" coordsize="103,182">
              <v:shape style="position:absolute;left:2844;top:14337;width:103;height:182" coordorigin="2844,14337" coordsize="103,182" path="m2844,14520l2948,14520,2948,14337,2844,14337,2844,14520e" filled="t" fillcolor="#FFFFFF" stroked="f">
                <v:path arrowok="t"/>
                <v:fill/>
              </v:shape>
            </v:group>
            <v:group style="position:absolute;left:2261;top:14560;width:686;height:2" coordorigin="2261,14560" coordsize="686,2">
              <v:shape style="position:absolute;left:2261;top:14560;width:686;height:2" coordorigin="2261,14560" coordsize="686,0" path="m2261,14560l2948,14560e" filled="f" stroked="t" strokeweight="4.18pt" strokecolor="#FFFFFF">
                <v:path arrowok="t"/>
              </v:shape>
            </v:group>
            <v:group style="position:absolute;left:2369;top:14337;width:475;height:182" coordorigin="2369,14337" coordsize="475,182">
              <v:shape style="position:absolute;left:2369;top:14337;width:475;height:182" coordorigin="2369,14337" coordsize="475,182" path="m2369,14520l2844,14520,2844,14337,2369,14337,2369,14520e" filled="t" fillcolor="#FFFFFF" stroked="f">
                <v:path arrowok="t"/>
                <v:fill/>
              </v:shape>
            </v:group>
            <v:group style="position:absolute;left:2952;top:14325;width:108;height:206" coordorigin="2952,14325" coordsize="108,206">
              <v:shape style="position:absolute;left:2952;top:14325;width:108;height:206" coordorigin="2952,14325" coordsize="108,206" path="m2952,14532l3060,14532,3060,14325,2952,14325,2952,14532e" filled="t" fillcolor="#FFFFFF" stroked="f">
                <v:path arrowok="t"/>
                <v:fill/>
              </v:shape>
            </v:group>
            <v:group style="position:absolute;left:3528;top:14325;width:103;height:206" coordorigin="3528,14325" coordsize="103,206">
              <v:shape style="position:absolute;left:3528;top:14325;width:103;height:206" coordorigin="3528,14325" coordsize="103,206" path="m3528,14532l3632,14532,3632,14325,3528,14325,3528,14532e" filled="t" fillcolor="#FFFFFF" stroked="f">
                <v:path arrowok="t"/>
                <v:fill/>
              </v:shape>
            </v:group>
            <v:group style="position:absolute;left:2952;top:14560;width:679;height:2" coordorigin="2952,14560" coordsize="679,2">
              <v:shape style="position:absolute;left:2952;top:14560;width:679;height:2" coordorigin="2952,14560" coordsize="679,0" path="m2952,14560l3632,14560e" filled="f" stroked="t" strokeweight="2.98pt" strokecolor="#FFFFFF">
                <v:path arrowok="t"/>
              </v:shape>
            </v:group>
            <v:group style="position:absolute;left:3060;top:14325;width:468;height:206" coordorigin="3060,14325" coordsize="468,206">
              <v:shape style="position:absolute;left:3060;top:14325;width:468;height:206" coordorigin="3060,14325" coordsize="468,206" path="m3060,14532l3528,14532,3528,14325,3060,14325,3060,14532e" filled="t" fillcolor="#FFFFFF" stroked="f">
                <v:path arrowok="t"/>
                <v:fill/>
              </v:shape>
            </v:group>
            <v:group style="position:absolute;left:3636;top:14337;width:108;height:182" coordorigin="3636,14337" coordsize="108,182">
              <v:shape style="position:absolute;left:3636;top:14337;width:108;height:182" coordorigin="3636,14337" coordsize="108,182" path="m3636,14520l3744,14520,3744,14337,3636,14337,3636,14520e" filled="t" fillcolor="#FFFFFF" stroked="f">
                <v:path arrowok="t"/>
                <v:fill/>
              </v:shape>
            </v:group>
            <v:group style="position:absolute;left:4393;top:14337;width:103;height:182" coordorigin="4393,14337" coordsize="103,182">
              <v:shape style="position:absolute;left:4393;top:14337;width:103;height:182" coordorigin="4393,14337" coordsize="103,182" path="m4393,14520l4496,14520,4496,14337,4393,14337,4393,14520e" filled="t" fillcolor="#FFFFFF" stroked="f">
                <v:path arrowok="t"/>
                <v:fill/>
              </v:shape>
            </v:group>
            <v:group style="position:absolute;left:3636;top:14560;width:860;height:2" coordorigin="3636,14560" coordsize="860,2">
              <v:shape style="position:absolute;left:3636;top:14560;width:860;height:2" coordorigin="3636,14560" coordsize="860,0" path="m3636,14560l4496,14560e" filled="f" stroked="t" strokeweight="4.18pt" strokecolor="#FFFFFF">
                <v:path arrowok="t"/>
              </v:shape>
            </v:group>
            <v:group style="position:absolute;left:3744;top:14337;width:648;height:182" coordorigin="3744,14337" coordsize="648,182">
              <v:shape style="position:absolute;left:3744;top:14337;width:648;height:182" coordorigin="3744,14337" coordsize="648,182" path="m3744,14520l4393,14520,4393,14337,3744,14337,3744,14520e" filled="t" fillcolor="#FFFFFF" stroked="f">
                <v:path arrowok="t"/>
                <v:fill/>
              </v:shape>
            </v:group>
            <v:group style="position:absolute;left:4501;top:14325;width:667;height:2" coordorigin="4501,14325" coordsize="667,2">
              <v:shape style="position:absolute;left:4501;top:14325;width:667;height:2" coordorigin="4501,14325" coordsize="667,0" path="m4501,14325l5168,14325e" filled="f" stroked="t" strokeweight="2.5pt" strokecolor="#FFFFFF">
                <v:path arrowok="t"/>
              </v:shape>
            </v:group>
            <v:group style="position:absolute;left:4501;top:14349;width:108;height:206" coordorigin="4501,14349" coordsize="108,206">
              <v:shape style="position:absolute;left:4501;top:14349;width:108;height:206" coordorigin="4501,14349" coordsize="108,206" path="m4501,14556l4609,14556,4609,14349,4501,14349,4501,14556e" filled="t" fillcolor="#FFFFFF" stroked="f">
                <v:path arrowok="t"/>
                <v:fill/>
              </v:shape>
            </v:group>
            <v:group style="position:absolute;left:5065;top:14349;width:103;height:206" coordorigin="5065,14349" coordsize="103,206">
              <v:shape style="position:absolute;left:5065;top:14349;width:103;height:206" coordorigin="5065,14349" coordsize="103,206" path="m5065,14556l5168,14556,5168,14349,5065,14349,5065,14556e" filled="t" fillcolor="#FFFFFF" stroked="f">
                <v:path arrowok="t"/>
                <v:fill/>
              </v:shape>
            </v:group>
            <v:group style="position:absolute;left:4609;top:14349;width:456;height:206" coordorigin="4609,14349" coordsize="456,206">
              <v:shape style="position:absolute;left:4609;top:14349;width:456;height:206" coordorigin="4609,14349" coordsize="456,206" path="m5065,14555l5065,14349,4609,14349,4609,14555,5065,14555e" filled="t" fillcolor="#FFFFFF" stroked="f">
                <v:path arrowok="t"/>
                <v:fill/>
              </v:shape>
            </v:group>
            <v:group style="position:absolute;left:5173;top:14337;width:108;height:182" coordorigin="5173,14337" coordsize="108,182">
              <v:shape style="position:absolute;left:5173;top:14337;width:108;height:182" coordorigin="5173,14337" coordsize="108,182" path="m5173,14520l5281,14520,5281,14337,5173,14337,5173,14520e" filled="t" fillcolor="#FFFFFF" stroked="f">
                <v:path arrowok="t"/>
                <v:fill/>
              </v:shape>
            </v:group>
            <v:group style="position:absolute;left:5754;top:14337;width:103;height:182" coordorigin="5754,14337" coordsize="103,182">
              <v:shape style="position:absolute;left:5754;top:14337;width:103;height:182" coordorigin="5754,14337" coordsize="103,182" path="m5754,14520l5857,14520,5857,14337,5754,14337,5754,14520e" filled="t" fillcolor="#FFFFFF" stroked="f">
                <v:path arrowok="t"/>
                <v:fill/>
              </v:shape>
            </v:group>
            <v:group style="position:absolute;left:5173;top:14560;width:684;height:2" coordorigin="5173,14560" coordsize="684,2">
              <v:shape style="position:absolute;left:5173;top:14560;width:684;height:2" coordorigin="5173,14560" coordsize="684,0" path="m5173,14560l5857,14560e" filled="f" stroked="t" strokeweight="4.18pt" strokecolor="#FFFFFF">
                <v:path arrowok="t"/>
              </v:shape>
            </v:group>
            <v:group style="position:absolute;left:5281;top:14337;width:473;height:182" coordorigin="5281,14337" coordsize="473,182">
              <v:shape style="position:absolute;left:5281;top:14337;width:473;height:182" coordorigin="5281,14337" coordsize="473,182" path="m5281,14520l5754,14520,5754,14337,5281,14337,5281,14520e" filled="t" fillcolor="#FFFFFF" stroked="f">
                <v:path arrowok="t"/>
                <v:fill/>
              </v:shape>
            </v:group>
            <v:group style="position:absolute;left:5862;top:14325;width:588;height:2" coordorigin="5862,14325" coordsize="588,2">
              <v:shape style="position:absolute;left:5862;top:14325;width:588;height:2" coordorigin="5862,14325" coordsize="588,0" path="m5862,14325l6450,14325e" filled="f" stroked="t" strokeweight="2.5pt" strokecolor="#FFFFFF">
                <v:path arrowok="t"/>
              </v:shape>
            </v:group>
            <v:group style="position:absolute;left:5862;top:14349;width:108;height:206" coordorigin="5862,14349" coordsize="108,206">
              <v:shape style="position:absolute;left:5862;top:14349;width:108;height:206" coordorigin="5862,14349" coordsize="108,206" path="m5862,14556l5970,14556,5970,14349,5862,14349,5862,14556e" filled="t" fillcolor="#FFFFFF" stroked="f">
                <v:path arrowok="t"/>
                <v:fill/>
              </v:shape>
            </v:group>
            <v:group style="position:absolute;left:6347;top:14349;width:103;height:206" coordorigin="6347,14349" coordsize="103,206">
              <v:shape style="position:absolute;left:6347;top:14349;width:103;height:206" coordorigin="6347,14349" coordsize="103,206" path="m6347,14556l6450,14556,6450,14349,6347,14349,6347,14556e" filled="t" fillcolor="#FFFFFF" stroked="f">
                <v:path arrowok="t"/>
                <v:fill/>
              </v:shape>
            </v:group>
            <v:group style="position:absolute;left:5970;top:14349;width:377;height:206" coordorigin="5970,14349" coordsize="377,206">
              <v:shape style="position:absolute;left:5970;top:14349;width:377;height:206" coordorigin="5970,14349" coordsize="377,206" path="m6347,14555l6347,14349,5970,14349,5970,14555,6347,14555e" filled="t" fillcolor="#FFFFFF" stroked="f">
                <v:path arrowok="t"/>
                <v:fill/>
              </v:shape>
            </v:group>
            <v:group style="position:absolute;left:6455;top:14300;width:2002;height:38" coordorigin="6455,14300" coordsize="2002,38">
              <v:shape style="position:absolute;left:6455;top:14300;width:2002;height:38" coordorigin="6455,14300" coordsize="2002,38" path="m6455,14338l8457,14338,8457,14300,6455,14300,6455,14338xe" filled="t" fillcolor="#FFFFFF" stroked="f">
                <v:path arrowok="t"/>
                <v:fill/>
              </v:shape>
            </v:group>
            <v:group style="position:absolute;left:6455;top:14337;width:108;height:182" coordorigin="6455,14337" coordsize="108,182">
              <v:shape style="position:absolute;left:6455;top:14337;width:108;height:182" coordorigin="6455,14337" coordsize="108,182" path="m6455,14520l6563,14520,6563,14337,6455,14337,6455,14520e" filled="t" fillcolor="#FFFFFF" stroked="f">
                <v:path arrowok="t"/>
                <v:fill/>
              </v:shape>
            </v:group>
            <v:group style="position:absolute;left:7624;top:14337;width:103;height:182" coordorigin="7624,14337" coordsize="103,182">
              <v:shape style="position:absolute;left:7624;top:14337;width:103;height:182" coordorigin="7624,14337" coordsize="103,182" path="m7624,14520l7727,14520,7727,14337,7624,14337,7624,14520e" filled="t" fillcolor="#FFFFFF" stroked="f">
                <v:path arrowok="t"/>
                <v:fill/>
              </v:shape>
            </v:group>
            <v:group style="position:absolute;left:6455;top:14519;width:2002;height:38" coordorigin="6455,14519" coordsize="2002,38">
              <v:shape style="position:absolute;left:6455;top:14519;width:2002;height:38" coordorigin="6455,14519" coordsize="2002,38" path="m6455,14557l8457,14557,8457,14519,6455,14519,6455,14557xe" filled="t" fillcolor="#FFFFFF" stroked="f">
                <v:path arrowok="t"/>
                <v:fill/>
              </v:shape>
            </v:group>
            <v:group style="position:absolute;left:6563;top:14337;width:1061;height:182" coordorigin="6563,14337" coordsize="1061,182">
              <v:shape style="position:absolute;left:6563;top:14337;width:1061;height:182" coordorigin="6563,14337" coordsize="1061,182" path="m6563,14520l7624,14520,7624,14337,6563,14337,6563,14520e" filled="t" fillcolor="#FFFFFF" stroked="f">
                <v:path arrowok="t"/>
                <v:fill/>
              </v:shape>
            </v:group>
            <v:group style="position:absolute;left:7732;top:14337;width:108;height:182" coordorigin="7732,14337" coordsize="108,182">
              <v:shape style="position:absolute;left:7732;top:14337;width:108;height:182" coordorigin="7732,14337" coordsize="108,182" path="m7732,14520l7840,14520,7840,14337,7732,14337,7732,14520e" filled="t" fillcolor="#FFFFFF" stroked="f">
                <v:path arrowok="t"/>
                <v:fill/>
              </v:shape>
            </v:group>
            <v:group style="position:absolute;left:8353;top:14337;width:103;height:182" coordorigin="8353,14337" coordsize="103,182">
              <v:shape style="position:absolute;left:8353;top:14337;width:103;height:182" coordorigin="8353,14337" coordsize="103,182" path="m8353,14520l8457,14520,8457,14337,8353,14337,8353,14520e" filled="t" fillcolor="#FFFFFF" stroked="f">
                <v:path arrowok="t"/>
                <v:fill/>
              </v:shape>
            </v:group>
            <v:group style="position:absolute;left:7840;top:14337;width:514;height:182" coordorigin="7840,14337" coordsize="514,182">
              <v:shape style="position:absolute;left:7840;top:14337;width:514;height:182" coordorigin="7840,14337" coordsize="514,182" path="m7840,14520l8353,14520,8353,14337,7840,14337,7840,14520e" filled="t" fillcolor="#FFFFFF" stroked="f">
                <v:path arrowok="t"/>
                <v:fill/>
              </v:shape>
            </v:group>
            <v:group style="position:absolute;left:8461;top:14300;width:1976;height:26" coordorigin="8461,14300" coordsize="1976,26">
              <v:shape style="position:absolute;left:8461;top:14300;width:1976;height:26" coordorigin="8461,14300" coordsize="1976,26" path="m8461,14326l10437,14326,10437,14300,8461,14300,8461,14326xe" filled="t" fillcolor="#FFFFFF" stroked="f">
                <v:path arrowok="t"/>
                <v:fill/>
              </v:shape>
            </v:group>
            <v:group style="position:absolute;left:8461;top:14325;width:108;height:206" coordorigin="8461,14325" coordsize="108,206">
              <v:shape style="position:absolute;left:8461;top:14325;width:108;height:206" coordorigin="8461,14325" coordsize="108,206" path="m8461,14532l8569,14532,8569,14325,8461,14325,8461,14532e" filled="t" fillcolor="#FFFFFF" stroked="f">
                <v:path arrowok="t"/>
                <v:fill/>
              </v:shape>
            </v:group>
            <v:group style="position:absolute;left:9079;top:14325;width:103;height:206" coordorigin="9079,14325" coordsize="103,206">
              <v:shape style="position:absolute;left:9079;top:14325;width:103;height:206" coordorigin="9079,14325" coordsize="103,206" path="m9079,14532l9182,14532,9182,14325,9079,14325,9079,14532e" filled="t" fillcolor="#FFFFFF" stroked="f">
                <v:path arrowok="t"/>
                <v:fill/>
              </v:shape>
            </v:group>
            <v:group style="position:absolute;left:8461;top:14531;width:1976;height:26" coordorigin="8461,14531" coordsize="1976,26">
              <v:shape style="position:absolute;left:8461;top:14531;width:1976;height:26" coordorigin="8461,14531" coordsize="1976,26" path="m8461,14557l10437,14557,10437,14531,8461,14531,8461,14557xe" filled="t" fillcolor="#FFFFFF" stroked="f">
                <v:path arrowok="t"/>
                <v:fill/>
              </v:shape>
            </v:group>
            <v:group style="position:absolute;left:8569;top:14325;width:509;height:206" coordorigin="8569,14325" coordsize="509,206">
              <v:shape style="position:absolute;left:8569;top:14325;width:509;height:206" coordorigin="8569,14325" coordsize="509,206" path="m8569,14532l9079,14532,9079,14325,8569,14325,8569,14532e" filled="t" fillcolor="#FFFFFF" stroked="f">
                <v:path arrowok="t"/>
                <v:fill/>
              </v:shape>
            </v:group>
            <v:group style="position:absolute;left:9187;top:14325;width:108;height:206" coordorigin="9187,14325" coordsize="108,206">
              <v:shape style="position:absolute;left:9187;top:14325;width:108;height:206" coordorigin="9187,14325" coordsize="108,206" path="m9187,14532l9295,14532,9295,14325,9187,14325,9187,14532e" filled="t" fillcolor="#FFFFFF" stroked="f">
                <v:path arrowok="t"/>
                <v:fill/>
              </v:shape>
            </v:group>
            <v:group style="position:absolute;left:9686;top:14325;width:103;height:206" coordorigin="9686,14325" coordsize="103,206">
              <v:shape style="position:absolute;left:9686;top:14325;width:103;height:206" coordorigin="9686,14325" coordsize="103,206" path="m9686,14532l9789,14532,9789,14325,9686,14325,9686,14532e" filled="t" fillcolor="#FFFFFF" stroked="f">
                <v:path arrowok="t"/>
                <v:fill/>
              </v:shape>
            </v:group>
            <v:group style="position:absolute;left:9295;top:14325;width:391;height:206" coordorigin="9295,14325" coordsize="391,206">
              <v:shape style="position:absolute;left:9295;top:14325;width:391;height:206" coordorigin="9295,14325" coordsize="391,206" path="m9295,14532l9686,14532,9686,14325,9295,14325,9295,14532e" filled="t" fillcolor="#FFFFFF" stroked="f">
                <v:path arrowok="t"/>
                <v:fill/>
              </v:shape>
            </v:group>
            <v:group style="position:absolute;left:9794;top:14325;width:108;height:206" coordorigin="9794,14325" coordsize="108,206">
              <v:shape style="position:absolute;left:9794;top:14325;width:108;height:206" coordorigin="9794,14325" coordsize="108,206" path="m9794,14532l9902,14532,9902,14325,9794,14325,9794,14532e" filled="t" fillcolor="#FFFFFF" stroked="f">
                <v:path arrowok="t"/>
                <v:fill/>
              </v:shape>
            </v:group>
            <v:group style="position:absolute;left:10334;top:14325;width:103;height:206" coordorigin="10334,14325" coordsize="103,206">
              <v:shape style="position:absolute;left:10334;top:14325;width:103;height:206" coordorigin="10334,14325" coordsize="103,206" path="m10334,14532l10437,14532,10437,14325,10334,14325,10334,14532e" filled="t" fillcolor="#FFFFFF" stroked="f">
                <v:path arrowok="t"/>
                <v:fill/>
              </v:shape>
            </v:group>
            <v:group style="position:absolute;left:9902;top:14325;width:432;height:206" coordorigin="9902,14325" coordsize="432,206">
              <v:shape style="position:absolute;left:9902;top:14325;width:432;height:206" coordorigin="9902,14325" coordsize="432,206" path="m9902,14532l10334,14532,10334,14325,9902,14325,9902,14532e" filled="t" fillcolor="#FFFFFF" stroked="f">
                <v:path arrowok="t"/>
                <v:fill/>
              </v:shape>
            </v:group>
            <v:group style="position:absolute;left:10442;top:14337;width:108;height:182" coordorigin="10442,14337" coordsize="108,182">
              <v:shape style="position:absolute;left:10442;top:14337;width:108;height:182" coordorigin="10442,14337" coordsize="108,182" path="m10442,14520l10550,14520,10550,14337,10442,14337,10442,14520e" filled="t" fillcolor="#FFFFFF" stroked="f">
                <v:path arrowok="t"/>
                <v:fill/>
              </v:shape>
            </v:group>
            <v:group style="position:absolute;left:11054;top:14337;width:101;height:182" coordorigin="11054,14337" coordsize="101,182">
              <v:shape style="position:absolute;left:11054;top:14337;width:101;height:182" coordorigin="11054,14337" coordsize="101,182" path="m11054,14520l11155,14520,11155,14337,11054,14337,11054,14520e" filled="t" fillcolor="#FFFFFF" stroked="f">
                <v:path arrowok="t"/>
                <v:fill/>
              </v:shape>
            </v:group>
            <v:group style="position:absolute;left:10442;top:14560;width:713;height:2" coordorigin="10442,14560" coordsize="713,2">
              <v:shape style="position:absolute;left:10442;top:14560;width:713;height:2" coordorigin="10442,14560" coordsize="713,0" path="m10442,14560l11155,14560e" filled="f" stroked="t" strokeweight="4.18pt" strokecolor="#FFFFFF">
                <v:path arrowok="t"/>
              </v:shape>
            </v:group>
            <v:group style="position:absolute;left:10550;top:14337;width:504;height:182" coordorigin="10550,14337" coordsize="504,182">
              <v:shape style="position:absolute;left:10550;top:14337;width:504;height:182" coordorigin="10550,14337" coordsize="504,182" path="m10550,14520l11054,14520,11054,14337,10550,14337,10550,14520e" filled="t" fillcolor="#FFFFFF" stroked="f">
                <v:path arrowok="t"/>
                <v:fill/>
              </v:shape>
            </v:group>
            <v:group style="position:absolute;left:715;top:14296;width:10452;height:2" coordorigin="715,14296" coordsize="10452,2">
              <v:shape style="position:absolute;left:715;top:14296;width:10452;height:2" coordorigin="715,14296" coordsize="10452,0" path="m715,14296l11167,14296e" filled="f" stroked="t" strokeweight=".58004pt" strokecolor="#000000">
                <v:path arrowok="t"/>
              </v:shape>
            </v:group>
            <v:group style="position:absolute;left:725;top:14589;width:1532;height:2" coordorigin="725,14589" coordsize="1532,2">
              <v:shape style="position:absolute;left:725;top:14589;width:1532;height:2" coordorigin="725,14589" coordsize="1532,0" path="m725,14589l2256,14589e" filled="f" stroked="t" strokeweight="2.5pt" strokecolor="#FFFFFF">
                <v:path arrowok="t"/>
              </v:shape>
            </v:group>
            <v:group style="position:absolute;left:725;top:14613;width:103;height:209" coordorigin="725,14613" coordsize="103,209">
              <v:shape style="position:absolute;left:725;top:14613;width:103;height:209" coordorigin="725,14613" coordsize="103,209" path="m725,14822l828,14822,828,14613,725,14613,725,14822e" filled="t" fillcolor="#FFFFFF" stroked="f">
                <v:path arrowok="t"/>
                <v:fill/>
              </v:shape>
            </v:group>
            <v:group style="position:absolute;left:2153;top:14613;width:103;height:209" coordorigin="2153,14613" coordsize="103,209">
              <v:shape style="position:absolute;left:2153;top:14613;width:103;height:209" coordorigin="2153,14613" coordsize="103,209" path="m2153,14822l2256,14822,2256,14613,2153,14613,2153,14822e" filled="t" fillcolor="#FFFFFF" stroked="f">
                <v:path arrowok="t"/>
                <v:fill/>
              </v:shape>
            </v:group>
            <v:group style="position:absolute;left:828;top:14613;width:1325;height:209" coordorigin="828,14613" coordsize="1325,209">
              <v:shape style="position:absolute;left:828;top:14613;width:1325;height:209" coordorigin="828,14613" coordsize="1325,209" path="m2153,14822l2153,14613,828,14613,828,14822,2153,14822e" filled="t" fillcolor="#FFFFFF" stroked="f">
                <v:path arrowok="t"/>
                <v:fill/>
              </v:shape>
            </v:group>
            <v:group style="position:absolute;left:2261;top:14601;width:108;height:185" coordorigin="2261,14601" coordsize="108,185">
              <v:shape style="position:absolute;left:2261;top:14601;width:108;height:185" coordorigin="2261,14601" coordsize="108,185" path="m2261,14786l2369,14786,2369,14601,2261,14601,2261,14786e" filled="t" fillcolor="#FFFFFF" stroked="f">
                <v:path arrowok="t"/>
                <v:fill/>
              </v:shape>
            </v:group>
            <v:group style="position:absolute;left:2844;top:14601;width:103;height:185" coordorigin="2844,14601" coordsize="103,185">
              <v:shape style="position:absolute;left:2844;top:14601;width:103;height:185" coordorigin="2844,14601" coordsize="103,185" path="m2844,14786l2948,14786,2948,14601,2844,14601,2844,14786e" filled="t" fillcolor="#FFFFFF" stroked="f">
                <v:path arrowok="t"/>
                <v:fill/>
              </v:shape>
            </v:group>
            <v:group style="position:absolute;left:2261;top:14827;width:686;height:2" coordorigin="2261,14827" coordsize="686,2">
              <v:shape style="position:absolute;left:2261;top:14827;width:686;height:2" coordorigin="2261,14827" coordsize="686,0" path="m2261,14827l2948,14827e" filled="f" stroked="t" strokeweight="4.176pt" strokecolor="#FFFFFF">
                <v:path arrowok="t"/>
              </v:shape>
            </v:group>
            <v:group style="position:absolute;left:2369;top:14601;width:475;height:185" coordorigin="2369,14601" coordsize="475,185">
              <v:shape style="position:absolute;left:2369;top:14601;width:475;height:185" coordorigin="2369,14601" coordsize="475,185" path="m2369,14786l2844,14786,2844,14601,2369,14601,2369,14786e" filled="t" fillcolor="#FFFFFF" stroked="f">
                <v:path arrowok="t"/>
                <v:fill/>
              </v:shape>
            </v:group>
            <v:group style="position:absolute;left:2952;top:14589;width:108;height:209" coordorigin="2952,14589" coordsize="108,209">
              <v:shape style="position:absolute;left:2952;top:14589;width:108;height:209" coordorigin="2952,14589" coordsize="108,209" path="m2952,14798l3060,14798,3060,14589,2952,14589,2952,14798e" filled="t" fillcolor="#FFFFFF" stroked="f">
                <v:path arrowok="t"/>
                <v:fill/>
              </v:shape>
            </v:group>
            <v:group style="position:absolute;left:3528;top:14589;width:103;height:209" coordorigin="3528,14589" coordsize="103,209">
              <v:shape style="position:absolute;left:3528;top:14589;width:103;height:209" coordorigin="3528,14589" coordsize="103,209" path="m3528,14798l3632,14798,3632,14589,3528,14589,3528,14798e" filled="t" fillcolor="#FFFFFF" stroked="f">
                <v:path arrowok="t"/>
                <v:fill/>
              </v:shape>
            </v:group>
            <v:group style="position:absolute;left:2952;top:14827;width:679;height:2" coordorigin="2952,14827" coordsize="679,2">
              <v:shape style="position:absolute;left:2952;top:14827;width:679;height:2" coordorigin="2952,14827" coordsize="679,0" path="m2952,14827l3632,14827e" filled="f" stroked="t" strokeweight="2.976pt" strokecolor="#FFFFFF">
                <v:path arrowok="t"/>
              </v:shape>
            </v:group>
            <v:group style="position:absolute;left:3060;top:14589;width:468;height:209" coordorigin="3060,14589" coordsize="468,209">
              <v:shape style="position:absolute;left:3060;top:14589;width:468;height:209" coordorigin="3060,14589" coordsize="468,209" path="m3060,14798l3528,14798,3528,14589,3060,14589,3060,14798e" filled="t" fillcolor="#FFFFFF" stroked="f">
                <v:path arrowok="t"/>
                <v:fill/>
              </v:shape>
            </v:group>
            <v:group style="position:absolute;left:3636;top:14601;width:108;height:185" coordorigin="3636,14601" coordsize="108,185">
              <v:shape style="position:absolute;left:3636;top:14601;width:108;height:185" coordorigin="3636,14601" coordsize="108,185" path="m3636,14786l3744,14786,3744,14601,3636,14601,3636,14786e" filled="t" fillcolor="#FFFFFF" stroked="f">
                <v:path arrowok="t"/>
                <v:fill/>
              </v:shape>
            </v:group>
            <v:group style="position:absolute;left:4393;top:14601;width:103;height:185" coordorigin="4393,14601" coordsize="103,185">
              <v:shape style="position:absolute;left:4393;top:14601;width:103;height:185" coordorigin="4393,14601" coordsize="103,185" path="m4393,14786l4496,14786,4496,14601,4393,14601,4393,14786e" filled="t" fillcolor="#FFFFFF" stroked="f">
                <v:path arrowok="t"/>
                <v:fill/>
              </v:shape>
            </v:group>
            <v:group style="position:absolute;left:3636;top:14827;width:860;height:2" coordorigin="3636,14827" coordsize="860,2">
              <v:shape style="position:absolute;left:3636;top:14827;width:860;height:2" coordorigin="3636,14827" coordsize="860,0" path="m3636,14827l4496,14827e" filled="f" stroked="t" strokeweight="4.176pt" strokecolor="#FFFFFF">
                <v:path arrowok="t"/>
              </v:shape>
            </v:group>
            <v:group style="position:absolute;left:3744;top:14601;width:648;height:185" coordorigin="3744,14601" coordsize="648,185">
              <v:shape style="position:absolute;left:3744;top:14601;width:648;height:185" coordorigin="3744,14601" coordsize="648,185" path="m3744,14786l4393,14786,4393,14601,3744,14601,3744,14786e" filled="t" fillcolor="#FFFFFF" stroked="f">
                <v:path arrowok="t"/>
                <v:fill/>
              </v:shape>
            </v:group>
            <v:group style="position:absolute;left:4501;top:14589;width:667;height:2" coordorigin="4501,14589" coordsize="667,2">
              <v:shape style="position:absolute;left:4501;top:14589;width:667;height:2" coordorigin="4501,14589" coordsize="667,0" path="m4501,14589l5168,14589e" filled="f" stroked="t" strokeweight="2.5pt" strokecolor="#FFFFFF">
                <v:path arrowok="t"/>
              </v:shape>
            </v:group>
            <v:group style="position:absolute;left:4501;top:14613;width:108;height:209" coordorigin="4501,14613" coordsize="108,209">
              <v:shape style="position:absolute;left:4501;top:14613;width:108;height:209" coordorigin="4501,14613" coordsize="108,209" path="m4501,14822l4609,14822,4609,14613,4501,14613,4501,14822e" filled="t" fillcolor="#FFFFFF" stroked="f">
                <v:path arrowok="t"/>
                <v:fill/>
              </v:shape>
            </v:group>
            <v:group style="position:absolute;left:5065;top:14613;width:103;height:209" coordorigin="5065,14613" coordsize="103,209">
              <v:shape style="position:absolute;left:5065;top:14613;width:103;height:209" coordorigin="5065,14613" coordsize="103,209" path="m5065,14822l5168,14822,5168,14613,5065,14613,5065,14822e" filled="t" fillcolor="#FFFFFF" stroked="f">
                <v:path arrowok="t"/>
                <v:fill/>
              </v:shape>
            </v:group>
            <v:group style="position:absolute;left:4609;top:14613;width:456;height:209" coordorigin="4609,14613" coordsize="456,209">
              <v:shape style="position:absolute;left:4609;top:14613;width:456;height:209" coordorigin="4609,14613" coordsize="456,209" path="m5065,14822l5065,14613,4609,14613,4609,14822,5065,14822e" filled="t" fillcolor="#FFFFFF" stroked="f">
                <v:path arrowok="t"/>
                <v:fill/>
              </v:shape>
            </v:group>
            <v:group style="position:absolute;left:5173;top:14601;width:108;height:185" coordorigin="5173,14601" coordsize="108,185">
              <v:shape style="position:absolute;left:5173;top:14601;width:108;height:185" coordorigin="5173,14601" coordsize="108,185" path="m5173,14786l5281,14786,5281,14601,5173,14601,5173,14786e" filled="t" fillcolor="#FFFFFF" stroked="f">
                <v:path arrowok="t"/>
                <v:fill/>
              </v:shape>
            </v:group>
            <v:group style="position:absolute;left:5754;top:14601;width:103;height:185" coordorigin="5754,14601" coordsize="103,185">
              <v:shape style="position:absolute;left:5754;top:14601;width:103;height:185" coordorigin="5754,14601" coordsize="103,185" path="m5754,14786l5857,14786,5857,14601,5754,14601,5754,14786e" filled="t" fillcolor="#FFFFFF" stroked="f">
                <v:path arrowok="t"/>
                <v:fill/>
              </v:shape>
            </v:group>
            <v:group style="position:absolute;left:5173;top:14827;width:684;height:2" coordorigin="5173,14827" coordsize="684,2">
              <v:shape style="position:absolute;left:5173;top:14827;width:684;height:2" coordorigin="5173,14827" coordsize="684,0" path="m5173,14827l5857,14827e" filled="f" stroked="t" strokeweight="4.176pt" strokecolor="#FFFFFF">
                <v:path arrowok="t"/>
              </v:shape>
            </v:group>
            <v:group style="position:absolute;left:5281;top:14601;width:473;height:185" coordorigin="5281,14601" coordsize="473,185">
              <v:shape style="position:absolute;left:5281;top:14601;width:473;height:185" coordorigin="5281,14601" coordsize="473,185" path="m5281,14786l5754,14786,5754,14601,5281,14601,5281,14786e" filled="t" fillcolor="#FFFFFF" stroked="f">
                <v:path arrowok="t"/>
                <v:fill/>
              </v:shape>
            </v:group>
            <v:group style="position:absolute;left:5862;top:14589;width:588;height:2" coordorigin="5862,14589" coordsize="588,2">
              <v:shape style="position:absolute;left:5862;top:14589;width:588;height:2" coordorigin="5862,14589" coordsize="588,0" path="m5862,14589l6450,14589e" filled="f" stroked="t" strokeweight="2.5pt" strokecolor="#FFFFFF">
                <v:path arrowok="t"/>
              </v:shape>
            </v:group>
            <v:group style="position:absolute;left:5862;top:14613;width:108;height:209" coordorigin="5862,14613" coordsize="108,209">
              <v:shape style="position:absolute;left:5862;top:14613;width:108;height:209" coordorigin="5862,14613" coordsize="108,209" path="m5862,14822l5970,14822,5970,14613,5862,14613,5862,14822e" filled="t" fillcolor="#FFFFFF" stroked="f">
                <v:path arrowok="t"/>
                <v:fill/>
              </v:shape>
            </v:group>
            <v:group style="position:absolute;left:6347;top:14613;width:103;height:209" coordorigin="6347,14613" coordsize="103,209">
              <v:shape style="position:absolute;left:6347;top:14613;width:103;height:209" coordorigin="6347,14613" coordsize="103,209" path="m6347,14822l6450,14822,6450,14613,6347,14613,6347,14822e" filled="t" fillcolor="#FFFFFF" stroked="f">
                <v:path arrowok="t"/>
                <v:fill/>
              </v:shape>
            </v:group>
            <v:group style="position:absolute;left:5970;top:14613;width:377;height:209" coordorigin="5970,14613" coordsize="377,209">
              <v:shape style="position:absolute;left:5970;top:14613;width:377;height:209" coordorigin="5970,14613" coordsize="377,209" path="m6347,14822l6347,14613,5970,14613,5970,14822,6347,14822e" filled="t" fillcolor="#FFFFFF" stroked="f">
                <v:path arrowok="t"/>
                <v:fill/>
              </v:shape>
            </v:group>
            <v:group style="position:absolute;left:6455;top:14564;width:2002;height:38" coordorigin="6455,14564" coordsize="2002,38">
              <v:shape style="position:absolute;left:6455;top:14564;width:2002;height:38" coordorigin="6455,14564" coordsize="2002,38" path="m6455,14602l8457,14602,8457,14564,6455,14564,6455,14602xe" filled="t" fillcolor="#FFFFFF" stroked="f">
                <v:path arrowok="t"/>
                <v:fill/>
              </v:shape>
            </v:group>
            <v:group style="position:absolute;left:6455;top:14601;width:108;height:185" coordorigin="6455,14601" coordsize="108,185">
              <v:shape style="position:absolute;left:6455;top:14601;width:108;height:185" coordorigin="6455,14601" coordsize="108,185" path="m6455,14786l6563,14786,6563,14601,6455,14601,6455,14786e" filled="t" fillcolor="#FFFFFF" stroked="f">
                <v:path arrowok="t"/>
                <v:fill/>
              </v:shape>
            </v:group>
            <v:group style="position:absolute;left:7624;top:14601;width:103;height:185" coordorigin="7624,14601" coordsize="103,185">
              <v:shape style="position:absolute;left:7624;top:14601;width:103;height:185" coordorigin="7624,14601" coordsize="103,185" path="m7624,14786l7727,14786,7727,14601,7624,14601,7624,14786e" filled="t" fillcolor="#FFFFFF" stroked="f">
                <v:path arrowok="t"/>
                <v:fill/>
              </v:shape>
            </v:group>
            <v:group style="position:absolute;left:6455;top:14785;width:2002;height:38" coordorigin="6455,14785" coordsize="2002,38">
              <v:shape style="position:absolute;left:6455;top:14785;width:2002;height:38" coordorigin="6455,14785" coordsize="2002,38" path="m6455,14823l8457,14823,8457,14785,6455,14785,6455,14823xe" filled="t" fillcolor="#FFFFFF" stroked="f">
                <v:path arrowok="t"/>
                <v:fill/>
              </v:shape>
            </v:group>
            <v:group style="position:absolute;left:6563;top:14601;width:1061;height:185" coordorigin="6563,14601" coordsize="1061,185">
              <v:shape style="position:absolute;left:6563;top:14601;width:1061;height:185" coordorigin="6563,14601" coordsize="1061,185" path="m6563,14786l7624,14786,7624,14601,6563,14601,6563,14786e" filled="t" fillcolor="#FFFFFF" stroked="f">
                <v:path arrowok="t"/>
                <v:fill/>
              </v:shape>
            </v:group>
            <v:group style="position:absolute;left:7732;top:14601;width:108;height:185" coordorigin="7732,14601" coordsize="108,185">
              <v:shape style="position:absolute;left:7732;top:14601;width:108;height:185" coordorigin="7732,14601" coordsize="108,185" path="m7732,14786l7840,14786,7840,14601,7732,14601,7732,14786e" filled="t" fillcolor="#FFFFFF" stroked="f">
                <v:path arrowok="t"/>
                <v:fill/>
              </v:shape>
            </v:group>
            <v:group style="position:absolute;left:8353;top:14601;width:103;height:185" coordorigin="8353,14601" coordsize="103,185">
              <v:shape style="position:absolute;left:8353;top:14601;width:103;height:185" coordorigin="8353,14601" coordsize="103,185" path="m8353,14786l8457,14786,8457,14601,8353,14601,8353,14786e" filled="t" fillcolor="#FFFFFF" stroked="f">
                <v:path arrowok="t"/>
                <v:fill/>
              </v:shape>
            </v:group>
            <v:group style="position:absolute;left:7840;top:14601;width:514;height:185" coordorigin="7840,14601" coordsize="514,185">
              <v:shape style="position:absolute;left:7840;top:14601;width:514;height:185" coordorigin="7840,14601" coordsize="514,185" path="m7840,14786l8353,14786,8353,14601,7840,14601,7840,14786e" filled="t" fillcolor="#FFFFFF" stroked="f">
                <v:path arrowok="t"/>
                <v:fill/>
              </v:shape>
            </v:group>
            <v:group style="position:absolute;left:8461;top:14564;width:1976;height:26" coordorigin="8461,14564" coordsize="1976,26">
              <v:shape style="position:absolute;left:8461;top:14564;width:1976;height:26" coordorigin="8461,14564" coordsize="1976,26" path="m8461,14590l10437,14590,10437,14564,8461,14564,8461,14590xe" filled="t" fillcolor="#FFFFFF" stroked="f">
                <v:path arrowok="t"/>
                <v:fill/>
              </v:shape>
            </v:group>
            <v:group style="position:absolute;left:8461;top:14589;width:108;height:209" coordorigin="8461,14589" coordsize="108,209">
              <v:shape style="position:absolute;left:8461;top:14589;width:108;height:209" coordorigin="8461,14589" coordsize="108,209" path="m8461,14798l8569,14798,8569,14589,8461,14589,8461,14798e" filled="t" fillcolor="#FFFFFF" stroked="f">
                <v:path arrowok="t"/>
                <v:fill/>
              </v:shape>
            </v:group>
            <v:group style="position:absolute;left:9079;top:14589;width:103;height:209" coordorigin="9079,14589" coordsize="103,209">
              <v:shape style="position:absolute;left:9079;top:14589;width:103;height:209" coordorigin="9079,14589" coordsize="103,209" path="m9079,14798l9182,14798,9182,14589,9079,14589,9079,14798e" filled="t" fillcolor="#FFFFFF" stroked="f">
                <v:path arrowok="t"/>
                <v:fill/>
              </v:shape>
            </v:group>
            <v:group style="position:absolute;left:8461;top:14797;width:1976;height:26" coordorigin="8461,14797" coordsize="1976,26">
              <v:shape style="position:absolute;left:8461;top:14797;width:1976;height:26" coordorigin="8461,14797" coordsize="1976,26" path="m8461,14823l10437,14823,10437,14797,8461,14797,8461,14823xe" filled="t" fillcolor="#FFFFFF" stroked="f">
                <v:path arrowok="t"/>
                <v:fill/>
              </v:shape>
            </v:group>
            <v:group style="position:absolute;left:8569;top:14589;width:509;height:209" coordorigin="8569,14589" coordsize="509,209">
              <v:shape style="position:absolute;left:8569;top:14589;width:509;height:209" coordorigin="8569,14589" coordsize="509,209" path="m8569,14798l9079,14798,9079,14589,8569,14589,8569,14798e" filled="t" fillcolor="#FFFFFF" stroked="f">
                <v:path arrowok="t"/>
                <v:fill/>
              </v:shape>
            </v:group>
            <v:group style="position:absolute;left:9187;top:14589;width:108;height:209" coordorigin="9187,14589" coordsize="108,209">
              <v:shape style="position:absolute;left:9187;top:14589;width:108;height:209" coordorigin="9187,14589" coordsize="108,209" path="m9187,14798l9295,14798,9295,14589,9187,14589,9187,14798e" filled="t" fillcolor="#FFFFFF" stroked="f">
                <v:path arrowok="t"/>
                <v:fill/>
              </v:shape>
            </v:group>
            <v:group style="position:absolute;left:9686;top:14589;width:103;height:209" coordorigin="9686,14589" coordsize="103,209">
              <v:shape style="position:absolute;left:9686;top:14589;width:103;height:209" coordorigin="9686,14589" coordsize="103,209" path="m9686,14798l9789,14798,9789,14589,9686,14589,9686,14798e" filled="t" fillcolor="#FFFFFF" stroked="f">
                <v:path arrowok="t"/>
                <v:fill/>
              </v:shape>
            </v:group>
            <v:group style="position:absolute;left:9295;top:14589;width:391;height:209" coordorigin="9295,14589" coordsize="391,209">
              <v:shape style="position:absolute;left:9295;top:14589;width:391;height:209" coordorigin="9295,14589" coordsize="391,209" path="m9295,14798l9686,14798,9686,14589,9295,14589,9295,14798e" filled="t" fillcolor="#FFFFFF" stroked="f">
                <v:path arrowok="t"/>
                <v:fill/>
              </v:shape>
            </v:group>
            <v:group style="position:absolute;left:9794;top:14589;width:108;height:209" coordorigin="9794,14589" coordsize="108,209">
              <v:shape style="position:absolute;left:9794;top:14589;width:108;height:209" coordorigin="9794,14589" coordsize="108,209" path="m9794,14798l9902,14798,9902,14589,9794,14589,9794,14798e" filled="t" fillcolor="#FFFFFF" stroked="f">
                <v:path arrowok="t"/>
                <v:fill/>
              </v:shape>
            </v:group>
            <v:group style="position:absolute;left:10334;top:14589;width:103;height:209" coordorigin="10334,14589" coordsize="103,209">
              <v:shape style="position:absolute;left:10334;top:14589;width:103;height:209" coordorigin="10334,14589" coordsize="103,209" path="m10334,14798l10437,14798,10437,14589,10334,14589,10334,14798e" filled="t" fillcolor="#FFFFFF" stroked="f">
                <v:path arrowok="t"/>
                <v:fill/>
              </v:shape>
            </v:group>
            <v:group style="position:absolute;left:9902;top:14589;width:432;height:209" coordorigin="9902,14589" coordsize="432,209">
              <v:shape style="position:absolute;left:9902;top:14589;width:432;height:209" coordorigin="9902,14589" coordsize="432,209" path="m9902,14798l10334,14798,10334,14589,9902,14589,9902,14798e" filled="t" fillcolor="#FFFFFF" stroked="f">
                <v:path arrowok="t"/>
                <v:fill/>
              </v:shape>
            </v:group>
            <v:group style="position:absolute;left:10442;top:14601;width:108;height:185" coordorigin="10442,14601" coordsize="108,185">
              <v:shape style="position:absolute;left:10442;top:14601;width:108;height:185" coordorigin="10442,14601" coordsize="108,185" path="m10442,14786l10550,14786,10550,14601,10442,14601,10442,14786e" filled="t" fillcolor="#FFFFFF" stroked="f">
                <v:path arrowok="t"/>
                <v:fill/>
              </v:shape>
            </v:group>
            <v:group style="position:absolute;left:11054;top:14601;width:101;height:185" coordorigin="11054,14601" coordsize="101,185">
              <v:shape style="position:absolute;left:11054;top:14601;width:101;height:185" coordorigin="11054,14601" coordsize="101,185" path="m11054,14786l11155,14786,11155,14601,11054,14601,11054,14786e" filled="t" fillcolor="#FFFFFF" stroked="f">
                <v:path arrowok="t"/>
                <v:fill/>
              </v:shape>
            </v:group>
            <v:group style="position:absolute;left:10442;top:14827;width:713;height:2" coordorigin="10442,14827" coordsize="713,2">
              <v:shape style="position:absolute;left:10442;top:14827;width:713;height:2" coordorigin="10442,14827" coordsize="713,0" path="m10442,14827l11155,14827e" filled="f" stroked="t" strokeweight="4.176pt" strokecolor="#FFFFFF">
                <v:path arrowok="t"/>
              </v:shape>
            </v:group>
            <v:group style="position:absolute;left:10550;top:14601;width:504;height:185" coordorigin="10550,14601" coordsize="504,185">
              <v:shape style="position:absolute;left:10550;top:14601;width:504;height:185" coordorigin="10550,14601" coordsize="504,185" path="m10550,14786l11054,14786,11054,14601,10550,14601,10550,14786e" filled="t" fillcolor="#FFFFFF" stroked="f">
                <v:path arrowok="t"/>
                <v:fill/>
              </v:shape>
            </v:group>
            <v:group style="position:absolute;left:715;top:14560;width:10452;height:2" coordorigin="715,14560" coordsize="10452,2">
              <v:shape style="position:absolute;left:715;top:14560;width:10452;height:2" coordorigin="715,14560" coordsize="10452,0" path="m715,14560l11167,14560e" filled="f" stroked="t" strokeweight=".579980pt" strokecolor="#000000">
                <v:path arrowok="t"/>
              </v:shape>
            </v:group>
            <v:group style="position:absolute;left:725;top:14856;width:1532;height:2" coordorigin="725,14856" coordsize="1532,2">
              <v:shape style="position:absolute;left:725;top:14856;width:1532;height:2" coordorigin="725,14856" coordsize="1532,0" path="m725,14856l2256,14856e" filled="f" stroked="t" strokeweight="2.5pt" strokecolor="#FFFFFF">
                <v:path arrowok="t"/>
              </v:shape>
            </v:group>
            <v:group style="position:absolute;left:725;top:14880;width:103;height:206" coordorigin="725,14880" coordsize="103,206">
              <v:shape style="position:absolute;left:725;top:14880;width:103;height:206" coordorigin="725,14880" coordsize="103,206" path="m725,15086l828,15086,828,14880,725,14880,725,15086e" filled="t" fillcolor="#FFFFFF" stroked="f">
                <v:path arrowok="t"/>
                <v:fill/>
              </v:shape>
            </v:group>
            <v:group style="position:absolute;left:2153;top:14880;width:103;height:206" coordorigin="2153,14880" coordsize="103,206">
              <v:shape style="position:absolute;left:2153;top:14880;width:103;height:206" coordorigin="2153,14880" coordsize="103,206" path="m2153,15086l2256,15086,2256,14880,2153,14880,2153,15086e" filled="t" fillcolor="#FFFFFF" stroked="f">
                <v:path arrowok="t"/>
                <v:fill/>
              </v:shape>
            </v:group>
            <v:group style="position:absolute;left:828;top:14880;width:1325;height:206" coordorigin="828,14880" coordsize="1325,206">
              <v:shape style="position:absolute;left:828;top:14880;width:1325;height:206" coordorigin="828,14880" coordsize="1325,206" path="m2153,15086l2153,14880,828,14880,828,15086,2153,15086e" filled="t" fillcolor="#FFFFFF" stroked="f">
                <v:path arrowok="t"/>
                <v:fill/>
              </v:shape>
            </v:group>
            <v:group style="position:absolute;left:2261;top:14868;width:108;height:182" coordorigin="2261,14868" coordsize="108,182">
              <v:shape style="position:absolute;left:2261;top:14868;width:108;height:182" coordorigin="2261,14868" coordsize="108,182" path="m2261,15050l2369,15050,2369,14868,2261,14868,2261,15050e" filled="t" fillcolor="#FFFFFF" stroked="f">
                <v:path arrowok="t"/>
                <v:fill/>
              </v:shape>
            </v:group>
            <v:group style="position:absolute;left:2844;top:14868;width:103;height:182" coordorigin="2844,14868" coordsize="103,182">
              <v:shape style="position:absolute;left:2844;top:14868;width:103;height:182" coordorigin="2844,14868" coordsize="103,182" path="m2844,15050l2948,15050,2948,14868,2844,14868,2844,15050e" filled="t" fillcolor="#FFFFFF" stroked="f">
                <v:path arrowok="t"/>
                <v:fill/>
              </v:shape>
            </v:group>
            <v:group style="position:absolute;left:2261;top:15091;width:686;height:2" coordorigin="2261,15091" coordsize="686,2">
              <v:shape style="position:absolute;left:2261;top:15091;width:686;height:2" coordorigin="2261,15091" coordsize="686,0" path="m2261,15091l2948,15091e" filled="f" stroked="t" strokeweight="4.18pt" strokecolor="#FFFFFF">
                <v:path arrowok="t"/>
              </v:shape>
            </v:group>
            <v:group style="position:absolute;left:2369;top:14868;width:475;height:182" coordorigin="2369,14868" coordsize="475,182">
              <v:shape style="position:absolute;left:2369;top:14868;width:475;height:182" coordorigin="2369,14868" coordsize="475,182" path="m2369,15050l2844,15050,2844,14868,2369,14868,2369,15050e" filled="t" fillcolor="#FFFFFF" stroked="f">
                <v:path arrowok="t"/>
                <v:fill/>
              </v:shape>
            </v:group>
            <v:group style="position:absolute;left:2952;top:14856;width:108;height:206" coordorigin="2952,14856" coordsize="108,206">
              <v:shape style="position:absolute;left:2952;top:14856;width:108;height:206" coordorigin="2952,14856" coordsize="108,206" path="m2952,15062l3060,15062,3060,14856,2952,14856,2952,15062e" filled="t" fillcolor="#FFFFFF" stroked="f">
                <v:path arrowok="t"/>
                <v:fill/>
              </v:shape>
            </v:group>
            <v:group style="position:absolute;left:3528;top:14856;width:103;height:206" coordorigin="3528,14856" coordsize="103,206">
              <v:shape style="position:absolute;left:3528;top:14856;width:103;height:206" coordorigin="3528,14856" coordsize="103,206" path="m3528,15062l3632,15062,3632,14856,3528,14856,3528,15062e" filled="t" fillcolor="#FFFFFF" stroked="f">
                <v:path arrowok="t"/>
                <v:fill/>
              </v:shape>
            </v:group>
            <v:group style="position:absolute;left:2952;top:15091;width:679;height:2" coordorigin="2952,15091" coordsize="679,2">
              <v:shape style="position:absolute;left:2952;top:15091;width:679;height:2" coordorigin="2952,15091" coordsize="679,0" path="m2952,15091l3632,15091e" filled="f" stroked="t" strokeweight="2.98pt" strokecolor="#FFFFFF">
                <v:path arrowok="t"/>
              </v:shape>
            </v:group>
            <v:group style="position:absolute;left:3060;top:14856;width:468;height:206" coordorigin="3060,14856" coordsize="468,206">
              <v:shape style="position:absolute;left:3060;top:14856;width:468;height:206" coordorigin="3060,14856" coordsize="468,206" path="m3060,15062l3528,15062,3528,14856,3060,14856,3060,15062e" filled="t" fillcolor="#FFFFFF" stroked="f">
                <v:path arrowok="t"/>
                <v:fill/>
              </v:shape>
            </v:group>
            <v:group style="position:absolute;left:3636;top:14868;width:108;height:182" coordorigin="3636,14868" coordsize="108,182">
              <v:shape style="position:absolute;left:3636;top:14868;width:108;height:182" coordorigin="3636,14868" coordsize="108,182" path="m3636,15050l3744,15050,3744,14868,3636,14868,3636,15050e" filled="t" fillcolor="#FFFFFF" stroked="f">
                <v:path arrowok="t"/>
                <v:fill/>
              </v:shape>
            </v:group>
            <v:group style="position:absolute;left:4393;top:14868;width:103;height:182" coordorigin="4393,14868" coordsize="103,182">
              <v:shape style="position:absolute;left:4393;top:14868;width:103;height:182" coordorigin="4393,14868" coordsize="103,182" path="m4393,15050l4496,15050,4496,14868,4393,14868,4393,15050e" filled="t" fillcolor="#FFFFFF" stroked="f">
                <v:path arrowok="t"/>
                <v:fill/>
              </v:shape>
            </v:group>
            <v:group style="position:absolute;left:3636;top:15091;width:860;height:2" coordorigin="3636,15091" coordsize="860,2">
              <v:shape style="position:absolute;left:3636;top:15091;width:860;height:2" coordorigin="3636,15091" coordsize="860,0" path="m3636,15091l4496,15091e" filled="f" stroked="t" strokeweight="4.18pt" strokecolor="#FFFFFF">
                <v:path arrowok="t"/>
              </v:shape>
            </v:group>
            <v:group style="position:absolute;left:3744;top:14868;width:648;height:182" coordorigin="3744,14868" coordsize="648,182">
              <v:shape style="position:absolute;left:3744;top:14868;width:648;height:182" coordorigin="3744,14868" coordsize="648,182" path="m3744,15050l4393,15050,4393,14868,3744,14868,3744,15050e" filled="t" fillcolor="#FFFFFF" stroked="f">
                <v:path arrowok="t"/>
                <v:fill/>
              </v:shape>
            </v:group>
            <v:group style="position:absolute;left:4501;top:14856;width:667;height:2" coordorigin="4501,14856" coordsize="667,2">
              <v:shape style="position:absolute;left:4501;top:14856;width:667;height:2" coordorigin="4501,14856" coordsize="667,0" path="m4501,14856l5168,14856e" filled="f" stroked="t" strokeweight="2.5pt" strokecolor="#FFFFFF">
                <v:path arrowok="t"/>
              </v:shape>
            </v:group>
            <v:group style="position:absolute;left:4501;top:14880;width:108;height:206" coordorigin="4501,14880" coordsize="108,206">
              <v:shape style="position:absolute;left:4501;top:14880;width:108;height:206" coordorigin="4501,14880" coordsize="108,206" path="m4501,15086l4609,15086,4609,14880,4501,14880,4501,15086e" filled="t" fillcolor="#FFFFFF" stroked="f">
                <v:path arrowok="t"/>
                <v:fill/>
              </v:shape>
            </v:group>
            <v:group style="position:absolute;left:5065;top:14880;width:103;height:206" coordorigin="5065,14880" coordsize="103,206">
              <v:shape style="position:absolute;left:5065;top:14880;width:103;height:206" coordorigin="5065,14880" coordsize="103,206" path="m5065,15086l5168,15086,5168,14880,5065,14880,5065,15086e" filled="t" fillcolor="#FFFFFF" stroked="f">
                <v:path arrowok="t"/>
                <v:fill/>
              </v:shape>
            </v:group>
            <v:group style="position:absolute;left:4609;top:14880;width:456;height:206" coordorigin="4609,14880" coordsize="456,206">
              <v:shape style="position:absolute;left:4609;top:14880;width:456;height:206" coordorigin="4609,14880" coordsize="456,206" path="m5065,15086l5065,14880,4609,14880,4609,15086,5065,15086e" filled="t" fillcolor="#FFFFFF" stroked="f">
                <v:path arrowok="t"/>
                <v:fill/>
              </v:shape>
            </v:group>
            <v:group style="position:absolute;left:5173;top:14868;width:108;height:182" coordorigin="5173,14868" coordsize="108,182">
              <v:shape style="position:absolute;left:5173;top:14868;width:108;height:182" coordorigin="5173,14868" coordsize="108,182" path="m5173,15050l5281,15050,5281,14868,5173,14868,5173,15050e" filled="t" fillcolor="#FFFFFF" stroked="f">
                <v:path arrowok="t"/>
                <v:fill/>
              </v:shape>
            </v:group>
            <v:group style="position:absolute;left:5754;top:14868;width:103;height:182" coordorigin="5754,14868" coordsize="103,182">
              <v:shape style="position:absolute;left:5754;top:14868;width:103;height:182" coordorigin="5754,14868" coordsize="103,182" path="m5754,15050l5857,15050,5857,14868,5754,14868,5754,15050e" filled="t" fillcolor="#FFFFFF" stroked="f">
                <v:path arrowok="t"/>
                <v:fill/>
              </v:shape>
            </v:group>
            <v:group style="position:absolute;left:5173;top:15091;width:684;height:2" coordorigin="5173,15091" coordsize="684,2">
              <v:shape style="position:absolute;left:5173;top:15091;width:684;height:2" coordorigin="5173,15091" coordsize="684,0" path="m5173,15091l5857,15091e" filled="f" stroked="t" strokeweight="4.18pt" strokecolor="#FFFFFF">
                <v:path arrowok="t"/>
              </v:shape>
            </v:group>
            <v:group style="position:absolute;left:5281;top:14868;width:473;height:182" coordorigin="5281,14868" coordsize="473,182">
              <v:shape style="position:absolute;left:5281;top:14868;width:473;height:182" coordorigin="5281,14868" coordsize="473,182" path="m5281,15050l5754,15050,5754,14868,5281,14868,5281,15050e" filled="t" fillcolor="#FFFFFF" stroked="f">
                <v:path arrowok="t"/>
                <v:fill/>
              </v:shape>
            </v:group>
            <v:group style="position:absolute;left:5862;top:14856;width:588;height:2" coordorigin="5862,14856" coordsize="588,2">
              <v:shape style="position:absolute;left:5862;top:14856;width:588;height:2" coordorigin="5862,14856" coordsize="588,0" path="m5862,14856l6450,14856e" filled="f" stroked="t" strokeweight="2.5pt" strokecolor="#FFFFFF">
                <v:path arrowok="t"/>
              </v:shape>
            </v:group>
            <v:group style="position:absolute;left:5862;top:14880;width:108;height:206" coordorigin="5862,14880" coordsize="108,206">
              <v:shape style="position:absolute;left:5862;top:14880;width:108;height:206" coordorigin="5862,14880" coordsize="108,206" path="m5862,15086l5970,15086,5970,14880,5862,14880,5862,15086e" filled="t" fillcolor="#FFFFFF" stroked="f">
                <v:path arrowok="t"/>
                <v:fill/>
              </v:shape>
            </v:group>
            <v:group style="position:absolute;left:6347;top:14880;width:103;height:206" coordorigin="6347,14880" coordsize="103,206">
              <v:shape style="position:absolute;left:6347;top:14880;width:103;height:206" coordorigin="6347,14880" coordsize="103,206" path="m6347,15086l6450,15086,6450,14880,6347,14880,6347,15086e" filled="t" fillcolor="#FFFFFF" stroked="f">
                <v:path arrowok="t"/>
                <v:fill/>
              </v:shape>
            </v:group>
            <v:group style="position:absolute;left:5970;top:14880;width:377;height:206" coordorigin="5970,14880" coordsize="377,206">
              <v:shape style="position:absolute;left:5970;top:14880;width:377;height:206" coordorigin="5970,14880" coordsize="377,206" path="m6347,15086l6347,14880,5970,14880,5970,15086,6347,15086e" filled="t" fillcolor="#FFFFFF" stroked="f">
                <v:path arrowok="t"/>
                <v:fill/>
              </v:shape>
            </v:group>
            <v:group style="position:absolute;left:6455;top:14831;width:2002;height:38" coordorigin="6455,14831" coordsize="2002,38">
              <v:shape style="position:absolute;left:6455;top:14831;width:2002;height:38" coordorigin="6455,14831" coordsize="2002,38" path="m6455,14869l8457,14869,8457,14831,6455,14831,6455,14869xe" filled="t" fillcolor="#FFFFFF" stroked="f">
                <v:path arrowok="t"/>
                <v:fill/>
              </v:shape>
            </v:group>
            <v:group style="position:absolute;left:6455;top:14868;width:108;height:182" coordorigin="6455,14868" coordsize="108,182">
              <v:shape style="position:absolute;left:6455;top:14868;width:108;height:182" coordorigin="6455,14868" coordsize="108,182" path="m6455,15050l6563,15050,6563,14868,6455,14868,6455,15050e" filled="t" fillcolor="#FFFFFF" stroked="f">
                <v:path arrowok="t"/>
                <v:fill/>
              </v:shape>
            </v:group>
            <v:group style="position:absolute;left:7624;top:14868;width:103;height:182" coordorigin="7624,14868" coordsize="103,182">
              <v:shape style="position:absolute;left:7624;top:14868;width:103;height:182" coordorigin="7624,14868" coordsize="103,182" path="m7624,15050l7727,15050,7727,14868,7624,14868,7624,15050e" filled="t" fillcolor="#FFFFFF" stroked="f">
                <v:path arrowok="t"/>
                <v:fill/>
              </v:shape>
            </v:group>
            <v:group style="position:absolute;left:6455;top:15049;width:2002;height:38" coordorigin="6455,15049" coordsize="2002,38">
              <v:shape style="position:absolute;left:6455;top:15049;width:2002;height:38" coordorigin="6455,15049" coordsize="2002,38" path="m6455,15087l8457,15087,8457,15049,6455,15049,6455,15087xe" filled="t" fillcolor="#FFFFFF" stroked="f">
                <v:path arrowok="t"/>
                <v:fill/>
              </v:shape>
            </v:group>
            <v:group style="position:absolute;left:6563;top:14868;width:1061;height:182" coordorigin="6563,14868" coordsize="1061,182">
              <v:shape style="position:absolute;left:6563;top:14868;width:1061;height:182" coordorigin="6563,14868" coordsize="1061,182" path="m6563,15050l7624,15050,7624,14868,6563,14868,6563,15050e" filled="t" fillcolor="#FFFFFF" stroked="f">
                <v:path arrowok="t"/>
                <v:fill/>
              </v:shape>
            </v:group>
            <v:group style="position:absolute;left:7732;top:14868;width:108;height:182" coordorigin="7732,14868" coordsize="108,182">
              <v:shape style="position:absolute;left:7732;top:14868;width:108;height:182" coordorigin="7732,14868" coordsize="108,182" path="m7732,15050l7840,15050,7840,14868,7732,14868,7732,15050e" filled="t" fillcolor="#FFFFFF" stroked="f">
                <v:path arrowok="t"/>
                <v:fill/>
              </v:shape>
            </v:group>
            <v:group style="position:absolute;left:8353;top:14868;width:103;height:182" coordorigin="8353,14868" coordsize="103,182">
              <v:shape style="position:absolute;left:8353;top:14868;width:103;height:182" coordorigin="8353,14868" coordsize="103,182" path="m8353,15050l8457,15050,8457,14868,8353,14868,8353,15050e" filled="t" fillcolor="#FFFFFF" stroked="f">
                <v:path arrowok="t"/>
                <v:fill/>
              </v:shape>
            </v:group>
            <v:group style="position:absolute;left:7840;top:14868;width:514;height:182" coordorigin="7840,14868" coordsize="514,182">
              <v:shape style="position:absolute;left:7840;top:14868;width:514;height:182" coordorigin="7840,14868" coordsize="514,182" path="m7840,15050l8353,15050,8353,14868,7840,14868,7840,15050e" filled="t" fillcolor="#FFFFFF" stroked="f">
                <v:path arrowok="t"/>
                <v:fill/>
              </v:shape>
            </v:group>
            <v:group style="position:absolute;left:8461;top:14831;width:1976;height:26" coordorigin="8461,14831" coordsize="1976,26">
              <v:shape style="position:absolute;left:8461;top:14831;width:1976;height:26" coordorigin="8461,14831" coordsize="1976,26" path="m8461,14857l10437,14857,10437,14831,8461,14831,8461,14857xe" filled="t" fillcolor="#FFFFFF" stroked="f">
                <v:path arrowok="t"/>
                <v:fill/>
              </v:shape>
            </v:group>
            <v:group style="position:absolute;left:8461;top:14856;width:108;height:206" coordorigin="8461,14856" coordsize="108,206">
              <v:shape style="position:absolute;left:8461;top:14856;width:108;height:206" coordorigin="8461,14856" coordsize="108,206" path="m8461,15062l8569,15062,8569,14856,8461,14856,8461,15062e" filled="t" fillcolor="#FFFFFF" stroked="f">
                <v:path arrowok="t"/>
                <v:fill/>
              </v:shape>
            </v:group>
            <v:group style="position:absolute;left:9079;top:14856;width:103;height:206" coordorigin="9079,14856" coordsize="103,206">
              <v:shape style="position:absolute;left:9079;top:14856;width:103;height:206" coordorigin="9079,14856" coordsize="103,206" path="m9079,15062l9182,15062,9182,14856,9079,14856,9079,15062e" filled="t" fillcolor="#FFFFFF" stroked="f">
                <v:path arrowok="t"/>
                <v:fill/>
              </v:shape>
            </v:group>
            <v:group style="position:absolute;left:8461;top:15061;width:1976;height:26" coordorigin="8461,15061" coordsize="1976,26">
              <v:shape style="position:absolute;left:8461;top:15061;width:1976;height:26" coordorigin="8461,15061" coordsize="1976,26" path="m8461,15087l10437,15087,10437,15061,8461,15061,8461,15087xe" filled="t" fillcolor="#FFFFFF" stroked="f">
                <v:path arrowok="t"/>
                <v:fill/>
              </v:shape>
            </v:group>
            <v:group style="position:absolute;left:8569;top:14856;width:509;height:206" coordorigin="8569,14856" coordsize="509,206">
              <v:shape style="position:absolute;left:8569;top:14856;width:509;height:206" coordorigin="8569,14856" coordsize="509,206" path="m8569,15062l9079,15062,9079,14856,8569,14856,8569,15062e" filled="t" fillcolor="#FFFFFF" stroked="f">
                <v:path arrowok="t"/>
                <v:fill/>
              </v:shape>
            </v:group>
            <v:group style="position:absolute;left:9187;top:14856;width:108;height:206" coordorigin="9187,14856" coordsize="108,206">
              <v:shape style="position:absolute;left:9187;top:14856;width:108;height:206" coordorigin="9187,14856" coordsize="108,206" path="m9187,15062l9295,15062,9295,14856,9187,14856,9187,15062e" filled="t" fillcolor="#FFFFFF" stroked="f">
                <v:path arrowok="t"/>
                <v:fill/>
              </v:shape>
            </v:group>
            <v:group style="position:absolute;left:9686;top:14856;width:103;height:206" coordorigin="9686,14856" coordsize="103,206">
              <v:shape style="position:absolute;left:9686;top:14856;width:103;height:206" coordorigin="9686,14856" coordsize="103,206" path="m9686,15062l9789,15062,9789,14856,9686,14856,9686,15062e" filled="t" fillcolor="#FFFFFF" stroked="f">
                <v:path arrowok="t"/>
                <v:fill/>
              </v:shape>
            </v:group>
            <v:group style="position:absolute;left:9295;top:14856;width:391;height:206" coordorigin="9295,14856" coordsize="391,206">
              <v:shape style="position:absolute;left:9295;top:14856;width:391;height:206" coordorigin="9295,14856" coordsize="391,206" path="m9295,15062l9686,15062,9686,14856,9295,14856,9295,15062e" filled="t" fillcolor="#FFFFFF" stroked="f">
                <v:path arrowok="t"/>
                <v:fill/>
              </v:shape>
            </v:group>
            <v:group style="position:absolute;left:9794;top:14856;width:108;height:206" coordorigin="9794,14856" coordsize="108,206">
              <v:shape style="position:absolute;left:9794;top:14856;width:108;height:206" coordorigin="9794,14856" coordsize="108,206" path="m9794,15062l9902,15062,9902,14856,9794,14856,9794,15062e" filled="t" fillcolor="#FFFFFF" stroked="f">
                <v:path arrowok="t"/>
                <v:fill/>
              </v:shape>
            </v:group>
            <v:group style="position:absolute;left:10334;top:14856;width:103;height:206" coordorigin="10334,14856" coordsize="103,206">
              <v:shape style="position:absolute;left:10334;top:14856;width:103;height:206" coordorigin="10334,14856" coordsize="103,206" path="m10334,15062l10437,15062,10437,14856,10334,14856,10334,15062e" filled="t" fillcolor="#FFFFFF" stroked="f">
                <v:path arrowok="t"/>
                <v:fill/>
              </v:shape>
            </v:group>
            <v:group style="position:absolute;left:9902;top:14856;width:432;height:206" coordorigin="9902,14856" coordsize="432,206">
              <v:shape style="position:absolute;left:9902;top:14856;width:432;height:206" coordorigin="9902,14856" coordsize="432,206" path="m9902,15062l10334,15062,10334,14856,9902,14856,9902,15062e" filled="t" fillcolor="#FFFFFF" stroked="f">
                <v:path arrowok="t"/>
                <v:fill/>
              </v:shape>
            </v:group>
            <v:group style="position:absolute;left:10442;top:14868;width:108;height:182" coordorigin="10442,14868" coordsize="108,182">
              <v:shape style="position:absolute;left:10442;top:14868;width:108;height:182" coordorigin="10442,14868" coordsize="108,182" path="m10442,15050l10550,15050,10550,14868,10442,14868,10442,15050e" filled="t" fillcolor="#FFFFFF" stroked="f">
                <v:path arrowok="t"/>
                <v:fill/>
              </v:shape>
            </v:group>
            <v:group style="position:absolute;left:11054;top:14868;width:101;height:182" coordorigin="11054,14868" coordsize="101,182">
              <v:shape style="position:absolute;left:11054;top:14868;width:101;height:182" coordorigin="11054,14868" coordsize="101,182" path="m11054,15050l11155,15050,11155,14868,11054,14868,11054,15050e" filled="t" fillcolor="#FFFFFF" stroked="f">
                <v:path arrowok="t"/>
                <v:fill/>
              </v:shape>
            </v:group>
            <v:group style="position:absolute;left:10442;top:15091;width:713;height:2" coordorigin="10442,15091" coordsize="713,2">
              <v:shape style="position:absolute;left:10442;top:15091;width:713;height:2" coordorigin="10442,15091" coordsize="713,0" path="m10442,15091l11155,15091e" filled="f" stroked="t" strokeweight="4.18pt" strokecolor="#FFFFFF">
                <v:path arrowok="t"/>
              </v:shape>
            </v:group>
            <v:group style="position:absolute;left:10550;top:14868;width:504;height:182" coordorigin="10550,14868" coordsize="504,182">
              <v:shape style="position:absolute;left:10550;top:14868;width:504;height:182" coordorigin="10550,14868" coordsize="504,182" path="m10550,15050l11054,15050,11054,14868,10550,14868,10550,15050e" filled="t" fillcolor="#FFFFFF" stroked="f">
                <v:path arrowok="t"/>
                <v:fill/>
              </v:shape>
            </v:group>
            <v:group style="position:absolute;left:715;top:14827;width:10452;height:2" coordorigin="715,14827" coordsize="10452,2">
              <v:shape style="position:absolute;left:715;top:14827;width:10452;height:2" coordorigin="715,14827" coordsize="10452,0" path="m715,14827l11167,14827e" filled="f" stroked="t" strokeweight=".579980pt" strokecolor="#000000">
                <v:path arrowok="t"/>
              </v:shape>
            </v:group>
            <v:group style="position:absolute;left:725;top:15120;width:1532;height:2" coordorigin="725,15120" coordsize="1532,2">
              <v:shape style="position:absolute;left:725;top:15120;width:1532;height:2" coordorigin="725,15120" coordsize="1532,0" path="m725,15120l2256,15120e" filled="f" stroked="t" strokeweight="2.5pt" strokecolor="#FFFFFF">
                <v:path arrowok="t"/>
              </v:shape>
            </v:group>
            <v:group style="position:absolute;left:725;top:15144;width:103;height:206" coordorigin="725,15144" coordsize="103,206">
              <v:shape style="position:absolute;left:725;top:15144;width:103;height:206" coordorigin="725,15144" coordsize="103,206" path="m725,15350l828,15350,828,15144,725,15144,725,15350e" filled="t" fillcolor="#FFFFFF" stroked="f">
                <v:path arrowok="t"/>
                <v:fill/>
              </v:shape>
            </v:group>
            <v:group style="position:absolute;left:2153;top:15144;width:103;height:206" coordorigin="2153,15144" coordsize="103,206">
              <v:shape style="position:absolute;left:2153;top:15144;width:103;height:206" coordorigin="2153,15144" coordsize="103,206" path="m2153,15350l2256,15350,2256,15144,2153,15144,2153,15350e" filled="t" fillcolor="#FFFFFF" stroked="f">
                <v:path arrowok="t"/>
                <v:fill/>
              </v:shape>
            </v:group>
            <v:group style="position:absolute;left:828;top:15144;width:1325;height:206" coordorigin="828,15144" coordsize="1325,206">
              <v:shape style="position:absolute;left:828;top:15144;width:1325;height:206" coordorigin="828,15144" coordsize="1325,206" path="m2153,15350l2153,15144,828,15144,828,15350,2153,15350e" filled="t" fillcolor="#FFFFFF" stroked="f">
                <v:path arrowok="t"/>
                <v:fill/>
              </v:shape>
            </v:group>
            <v:group style="position:absolute;left:2261;top:15132;width:108;height:185" coordorigin="2261,15132" coordsize="108,185">
              <v:shape style="position:absolute;left:2261;top:15132;width:108;height:185" coordorigin="2261,15132" coordsize="108,185" path="m2261,15316l2369,15316,2369,15132,2261,15132,2261,15316e" filled="t" fillcolor="#FFFFFF" stroked="f">
                <v:path arrowok="t"/>
                <v:fill/>
              </v:shape>
            </v:group>
            <v:group style="position:absolute;left:2844;top:15132;width:103;height:185" coordorigin="2844,15132" coordsize="103,185">
              <v:shape style="position:absolute;left:2844;top:15132;width:103;height:185" coordorigin="2844,15132" coordsize="103,185" path="m2844,15316l2948,15316,2948,15132,2844,15132,2844,15316e" filled="t" fillcolor="#FFFFFF" stroked="f">
                <v:path arrowok="t"/>
                <v:fill/>
              </v:shape>
            </v:group>
            <v:group style="position:absolute;left:2261;top:15333;width:2235;height:2" coordorigin="2261,15333" coordsize="2235,2">
              <v:shape style="position:absolute;left:2261;top:15333;width:2235;height:2" coordorigin="2261,15333" coordsize="2235,0" path="m2261,15333l4496,15333e" filled="f" stroked="t" strokeweight="1.7801pt" strokecolor="#FFFFFF">
                <v:path arrowok="t"/>
              </v:shape>
            </v:group>
            <v:group style="position:absolute;left:2369;top:15132;width:475;height:185" coordorigin="2369,15132" coordsize="475,185">
              <v:shape style="position:absolute;left:2369;top:15132;width:475;height:185" coordorigin="2369,15132" coordsize="475,185" path="m2369,15316l2844,15316,2844,15132,2369,15132,2369,15316e" filled="t" fillcolor="#FFFFFF" stroked="f">
                <v:path arrowok="t"/>
                <v:fill/>
              </v:shape>
            </v:group>
            <v:group style="position:absolute;left:2952;top:15120;width:108;height:206" coordorigin="2952,15120" coordsize="108,206">
              <v:shape style="position:absolute;left:2952;top:15120;width:108;height:206" coordorigin="2952,15120" coordsize="108,206" path="m2952,15326l3060,15326,3060,15120,2952,15120,2952,15326e" filled="t" fillcolor="#FFFFFF" stroked="f">
                <v:path arrowok="t"/>
                <v:fill/>
              </v:shape>
            </v:group>
            <v:group style="position:absolute;left:3528;top:15120;width:103;height:206" coordorigin="3528,15120" coordsize="103,206">
              <v:shape style="position:absolute;left:3528;top:15120;width:103;height:206" coordorigin="3528,15120" coordsize="103,206" path="m3528,15326l3632,15326,3632,15120,3528,15120,3528,15326e" filled="t" fillcolor="#FFFFFF" stroked="f">
                <v:path arrowok="t"/>
                <v:fill/>
              </v:shape>
            </v:group>
            <v:group style="position:absolute;left:3060;top:15120;width:468;height:206" coordorigin="3060,15120" coordsize="468,206">
              <v:shape style="position:absolute;left:3060;top:15120;width:468;height:206" coordorigin="3060,15120" coordsize="468,206" path="m3060,15326l3528,15326,3528,15120,3060,15120,3060,15326e" filled="t" fillcolor="#FFFFFF" stroked="f">
                <v:path arrowok="t"/>
                <v:fill/>
              </v:shape>
            </v:group>
            <v:group style="position:absolute;left:3636;top:15132;width:108;height:185" coordorigin="3636,15132" coordsize="108,185">
              <v:shape style="position:absolute;left:3636;top:15132;width:108;height:185" coordorigin="3636,15132" coordsize="108,185" path="m3636,15316l3744,15316,3744,15132,3636,15132,3636,15316e" filled="t" fillcolor="#FFFFFF" stroked="f">
                <v:path arrowok="t"/>
                <v:fill/>
              </v:shape>
            </v:group>
            <v:group style="position:absolute;left:4393;top:15132;width:103;height:185" coordorigin="4393,15132" coordsize="103,185">
              <v:shape style="position:absolute;left:4393;top:15132;width:103;height:185" coordorigin="4393,15132" coordsize="103,185" path="m4393,15316l4496,15316,4496,15132,4393,15132,4393,15316e" filled="t" fillcolor="#FFFFFF" stroked="f">
                <v:path arrowok="t"/>
                <v:fill/>
              </v:shape>
            </v:group>
            <v:group style="position:absolute;left:3744;top:15132;width:648;height:185" coordorigin="3744,15132" coordsize="648,185">
              <v:shape style="position:absolute;left:3744;top:15132;width:648;height:185" coordorigin="3744,15132" coordsize="648,185" path="m3744,15316l4393,15316,4393,15132,3744,15132,3744,15316e" filled="t" fillcolor="#FFFFFF" stroked="f">
                <v:path arrowok="t"/>
                <v:fill/>
              </v:shape>
            </v:group>
            <v:group style="position:absolute;left:4501;top:15120;width:667;height:2" coordorigin="4501,15120" coordsize="667,2">
              <v:shape style="position:absolute;left:4501;top:15120;width:667;height:2" coordorigin="4501,15120" coordsize="667,0" path="m4501,15120l5168,15120e" filled="f" stroked="t" strokeweight="2.5pt" strokecolor="#FFFFFF">
                <v:path arrowok="t"/>
              </v:shape>
            </v:group>
            <v:group style="position:absolute;left:4501;top:15144;width:108;height:206" coordorigin="4501,15144" coordsize="108,206">
              <v:shape style="position:absolute;left:4501;top:15144;width:108;height:206" coordorigin="4501,15144" coordsize="108,206" path="m4501,15350l4609,15350,4609,15144,4501,15144,4501,15350e" filled="t" fillcolor="#FFFFFF" stroked="f">
                <v:path arrowok="t"/>
                <v:fill/>
              </v:shape>
            </v:group>
            <v:group style="position:absolute;left:5065;top:15144;width:103;height:206" coordorigin="5065,15144" coordsize="103,206">
              <v:shape style="position:absolute;left:5065;top:15144;width:103;height:206" coordorigin="5065,15144" coordsize="103,206" path="m5065,15350l5168,15350,5168,15144,5065,15144,5065,15350e" filled="t" fillcolor="#FFFFFF" stroked="f">
                <v:path arrowok="t"/>
                <v:fill/>
              </v:shape>
            </v:group>
            <v:group style="position:absolute;left:4609;top:15144;width:456;height:206" coordorigin="4609,15144" coordsize="456,206">
              <v:shape style="position:absolute;left:4609;top:15144;width:456;height:206" coordorigin="4609,15144" coordsize="456,206" path="m5065,15350l5065,15144,4609,15144,4609,15350,5065,15350e" filled="t" fillcolor="#FFFFFF" stroked="f">
                <v:path arrowok="t"/>
                <v:fill/>
              </v:shape>
            </v:group>
            <v:group style="position:absolute;left:5173;top:15132;width:108;height:185" coordorigin="5173,15132" coordsize="108,185">
              <v:shape style="position:absolute;left:5173;top:15132;width:108;height:185" coordorigin="5173,15132" coordsize="108,185" path="m5173,15316l5281,15316,5281,15132,5173,15132,5173,15316e" filled="t" fillcolor="#FFFFFF" stroked="f">
                <v:path arrowok="t"/>
                <v:fill/>
              </v:shape>
            </v:group>
            <v:group style="position:absolute;left:5754;top:15132;width:103;height:185" coordorigin="5754,15132" coordsize="103,185">
              <v:shape style="position:absolute;left:5754;top:15132;width:103;height:185" coordorigin="5754,15132" coordsize="103,185" path="m5754,15316l5857,15316,5857,15132,5754,15132,5754,15316e" filled="t" fillcolor="#FFFFFF" stroked="f">
                <v:path arrowok="t"/>
                <v:fill/>
              </v:shape>
            </v:group>
            <v:group style="position:absolute;left:5173;top:15333;width:684;height:2" coordorigin="5173,15333" coordsize="684,2">
              <v:shape style="position:absolute;left:5173;top:15333;width:684;height:2" coordorigin="5173,15333" coordsize="684,0" path="m5173,15333l5857,15333e" filled="f" stroked="t" strokeweight="1.7801pt" strokecolor="#FFFFFF">
                <v:path arrowok="t"/>
              </v:shape>
            </v:group>
            <v:group style="position:absolute;left:5281;top:15132;width:473;height:185" coordorigin="5281,15132" coordsize="473,185">
              <v:shape style="position:absolute;left:5281;top:15132;width:473;height:185" coordorigin="5281,15132" coordsize="473,185" path="m5281,15316l5754,15316,5754,15132,5281,15132,5281,15316e" filled="t" fillcolor="#FFFFFF" stroked="f">
                <v:path arrowok="t"/>
                <v:fill/>
              </v:shape>
            </v:group>
            <v:group style="position:absolute;left:5862;top:15120;width:588;height:2" coordorigin="5862,15120" coordsize="588,2">
              <v:shape style="position:absolute;left:5862;top:15120;width:588;height:2" coordorigin="5862,15120" coordsize="588,0" path="m5862,15120l6450,15120e" filled="f" stroked="t" strokeweight="2.5pt" strokecolor="#FFFFFF">
                <v:path arrowok="t"/>
              </v:shape>
            </v:group>
            <v:group style="position:absolute;left:5862;top:15144;width:108;height:206" coordorigin="5862,15144" coordsize="108,206">
              <v:shape style="position:absolute;left:5862;top:15144;width:108;height:206" coordorigin="5862,15144" coordsize="108,206" path="m5862,15350l5970,15350,5970,15144,5862,15144,5862,15350e" filled="t" fillcolor="#FFFFFF" stroked="f">
                <v:path arrowok="t"/>
                <v:fill/>
              </v:shape>
            </v:group>
            <v:group style="position:absolute;left:6347;top:15144;width:103;height:206" coordorigin="6347,15144" coordsize="103,206">
              <v:shape style="position:absolute;left:6347;top:15144;width:103;height:206" coordorigin="6347,15144" coordsize="103,206" path="m6347,15350l6450,15350,6450,15144,6347,15144,6347,15350e" filled="t" fillcolor="#FFFFFF" stroked="f">
                <v:path arrowok="t"/>
                <v:fill/>
              </v:shape>
            </v:group>
            <v:group style="position:absolute;left:5970;top:15144;width:377;height:206" coordorigin="5970,15144" coordsize="377,206">
              <v:shape style="position:absolute;left:5970;top:15144;width:377;height:206" coordorigin="5970,15144" coordsize="377,206" path="m6347,15350l6347,15144,5970,15144,5970,15350,6347,15350e" filled="t" fillcolor="#FFFFFF" stroked="f">
                <v:path arrowok="t"/>
                <v:fill/>
              </v:shape>
            </v:group>
            <v:group style="position:absolute;left:6455;top:15095;width:2002;height:38" coordorigin="6455,15095" coordsize="2002,38">
              <v:shape style="position:absolute;left:6455;top:15095;width:2002;height:38" coordorigin="6455,15095" coordsize="2002,38" path="m6455,15133l8457,15133,8457,15095,6455,15095,6455,15133xe" filled="t" fillcolor="#FFFFFF" stroked="f">
                <v:path arrowok="t"/>
                <v:fill/>
              </v:shape>
            </v:group>
            <v:group style="position:absolute;left:6455;top:15132;width:108;height:185" coordorigin="6455,15132" coordsize="108,185">
              <v:shape style="position:absolute;left:6455;top:15132;width:108;height:185" coordorigin="6455,15132" coordsize="108,185" path="m6455,15316l6563,15316,6563,15132,6455,15132,6455,15316e" filled="t" fillcolor="#FFFFFF" stroked="f">
                <v:path arrowok="t"/>
                <v:fill/>
              </v:shape>
            </v:group>
            <v:group style="position:absolute;left:7624;top:15132;width:103;height:185" coordorigin="7624,15132" coordsize="103,185">
              <v:shape style="position:absolute;left:7624;top:15132;width:103;height:185" coordorigin="7624,15132" coordsize="103,185" path="m7624,15316l7727,15316,7727,15132,7624,15132,7624,15316e" filled="t" fillcolor="#FFFFFF" stroked="f">
                <v:path arrowok="t"/>
                <v:fill/>
              </v:shape>
            </v:group>
            <v:group style="position:absolute;left:6455;top:15333;width:4700;height:2" coordorigin="6455,15333" coordsize="4700,2">
              <v:shape style="position:absolute;left:6455;top:15333;width:4700;height:2" coordorigin="6455,15333" coordsize="4700,0" path="m6455,15333l11155,15333e" filled="f" stroked="t" strokeweight="1.7801pt" strokecolor="#FFFFFF">
                <v:path arrowok="t"/>
              </v:shape>
            </v:group>
            <v:group style="position:absolute;left:6563;top:15132;width:1061;height:185" coordorigin="6563,15132" coordsize="1061,185">
              <v:shape style="position:absolute;left:6563;top:15132;width:1061;height:185" coordorigin="6563,15132" coordsize="1061,185" path="m6563,15316l7624,15316,7624,15132,6563,15132,6563,15316e" filled="t" fillcolor="#FFFFFF" stroked="f">
                <v:path arrowok="t"/>
                <v:fill/>
              </v:shape>
            </v:group>
            <v:group style="position:absolute;left:7732;top:15132;width:108;height:185" coordorigin="7732,15132" coordsize="108,185">
              <v:shape style="position:absolute;left:7732;top:15132;width:108;height:185" coordorigin="7732,15132" coordsize="108,185" path="m7732,15316l7840,15316,7840,15132,7732,15132,7732,15316e" filled="t" fillcolor="#FFFFFF" stroked="f">
                <v:path arrowok="t"/>
                <v:fill/>
              </v:shape>
            </v:group>
            <v:group style="position:absolute;left:8353;top:15132;width:103;height:185" coordorigin="8353,15132" coordsize="103,185">
              <v:shape style="position:absolute;left:8353;top:15132;width:103;height:185" coordorigin="8353,15132" coordsize="103,185" path="m8353,15316l8457,15316,8457,15132,8353,15132,8353,15316e" filled="t" fillcolor="#FFFFFF" stroked="f">
                <v:path arrowok="t"/>
                <v:fill/>
              </v:shape>
            </v:group>
            <v:group style="position:absolute;left:7840;top:15132;width:514;height:185" coordorigin="7840,15132" coordsize="514,185">
              <v:shape style="position:absolute;left:7840;top:15132;width:514;height:185" coordorigin="7840,15132" coordsize="514,185" path="m7840,15316l8353,15316,8353,15132,7840,15132,7840,15316e" filled="t" fillcolor="#FFFFFF" stroked="f">
                <v:path arrowok="t"/>
                <v:fill/>
              </v:shape>
            </v:group>
            <v:group style="position:absolute;left:8461;top:15095;width:1976;height:26" coordorigin="8461,15095" coordsize="1976,26">
              <v:shape style="position:absolute;left:8461;top:15095;width:1976;height:26" coordorigin="8461,15095" coordsize="1976,26" path="m8461,15121l10437,15121,10437,15095,8461,15095,8461,15121xe" filled="t" fillcolor="#FFFFFF" stroked="f">
                <v:path arrowok="t"/>
                <v:fill/>
              </v:shape>
            </v:group>
            <v:group style="position:absolute;left:8461;top:15120;width:108;height:206" coordorigin="8461,15120" coordsize="108,206">
              <v:shape style="position:absolute;left:8461;top:15120;width:108;height:206" coordorigin="8461,15120" coordsize="108,206" path="m8461,15326l8569,15326,8569,15120,8461,15120,8461,15326e" filled="t" fillcolor="#FFFFFF" stroked="f">
                <v:path arrowok="t"/>
                <v:fill/>
              </v:shape>
            </v:group>
            <v:group style="position:absolute;left:9079;top:15120;width:103;height:206" coordorigin="9079,15120" coordsize="103,206">
              <v:shape style="position:absolute;left:9079;top:15120;width:103;height:206" coordorigin="9079,15120" coordsize="103,206" path="m9079,15326l9182,15326,9182,15120,9079,15120,9079,15326e" filled="t" fillcolor="#FFFFFF" stroked="f">
                <v:path arrowok="t"/>
                <v:fill/>
              </v:shape>
            </v:group>
            <v:group style="position:absolute;left:8569;top:15120;width:509;height:206" coordorigin="8569,15120" coordsize="509,206">
              <v:shape style="position:absolute;left:8569;top:15120;width:509;height:206" coordorigin="8569,15120" coordsize="509,206" path="m8569,15326l9079,15326,9079,15120,8569,15120,8569,15326e" filled="t" fillcolor="#FFFFFF" stroked="f">
                <v:path arrowok="t"/>
                <v:fill/>
              </v:shape>
            </v:group>
            <v:group style="position:absolute;left:9187;top:15120;width:108;height:206" coordorigin="9187,15120" coordsize="108,206">
              <v:shape style="position:absolute;left:9187;top:15120;width:108;height:206" coordorigin="9187,15120" coordsize="108,206" path="m9187,15326l9295,15326,9295,15120,9187,15120,9187,15326e" filled="t" fillcolor="#FFFFFF" stroked="f">
                <v:path arrowok="t"/>
                <v:fill/>
              </v:shape>
            </v:group>
            <v:group style="position:absolute;left:9686;top:15120;width:103;height:206" coordorigin="9686,15120" coordsize="103,206">
              <v:shape style="position:absolute;left:9686;top:15120;width:103;height:206" coordorigin="9686,15120" coordsize="103,206" path="m9686,15326l9789,15326,9789,15120,9686,15120,9686,15326e" filled="t" fillcolor="#FFFFFF" stroked="f">
                <v:path arrowok="t"/>
                <v:fill/>
              </v:shape>
            </v:group>
            <v:group style="position:absolute;left:9295;top:15120;width:391;height:206" coordorigin="9295,15120" coordsize="391,206">
              <v:shape style="position:absolute;left:9295;top:15120;width:391;height:206" coordorigin="9295,15120" coordsize="391,206" path="m9295,15326l9686,15326,9686,15120,9295,15120,9295,15326e" filled="t" fillcolor="#FFFFFF" stroked="f">
                <v:path arrowok="t"/>
                <v:fill/>
              </v:shape>
            </v:group>
            <v:group style="position:absolute;left:9794;top:15120;width:108;height:206" coordorigin="9794,15120" coordsize="108,206">
              <v:shape style="position:absolute;left:9794;top:15120;width:108;height:206" coordorigin="9794,15120" coordsize="108,206" path="m9794,15326l9902,15326,9902,15120,9794,15120,9794,15326e" filled="t" fillcolor="#FFFFFF" stroked="f">
                <v:path arrowok="t"/>
                <v:fill/>
              </v:shape>
            </v:group>
            <v:group style="position:absolute;left:10334;top:15120;width:103;height:206" coordorigin="10334,15120" coordsize="103,206">
              <v:shape style="position:absolute;left:10334;top:15120;width:103;height:206" coordorigin="10334,15120" coordsize="103,206" path="m10334,15326l10437,15326,10437,15120,10334,15120,10334,15326e" filled="t" fillcolor="#FFFFFF" stroked="f">
                <v:path arrowok="t"/>
                <v:fill/>
              </v:shape>
            </v:group>
            <v:group style="position:absolute;left:9902;top:15120;width:432;height:206" coordorigin="9902,15120" coordsize="432,206">
              <v:shape style="position:absolute;left:9902;top:15120;width:432;height:206" coordorigin="9902,15120" coordsize="432,206" path="m9902,15326l10334,15326,10334,15120,9902,15120,9902,15326e" filled="t" fillcolor="#FFFFFF" stroked="f">
                <v:path arrowok="t"/>
                <v:fill/>
              </v:shape>
            </v:group>
            <v:group style="position:absolute;left:10442;top:15132;width:108;height:185" coordorigin="10442,15132" coordsize="108,185">
              <v:shape style="position:absolute;left:10442;top:15132;width:108;height:185" coordorigin="10442,15132" coordsize="108,185" path="m10442,15316l10550,15316,10550,15132,10442,15132,10442,15316e" filled="t" fillcolor="#FFFFFF" stroked="f">
                <v:path arrowok="t"/>
                <v:fill/>
              </v:shape>
            </v:group>
            <v:group style="position:absolute;left:11054;top:15132;width:101;height:185" coordorigin="11054,15132" coordsize="101,185">
              <v:shape style="position:absolute;left:11054;top:15132;width:101;height:185" coordorigin="11054,15132" coordsize="101,185" path="m11054,15316l11155,15316,11155,15132,11054,15132,11054,15316e" filled="t" fillcolor="#FFFFFF" stroked="f">
                <v:path arrowok="t"/>
                <v:fill/>
              </v:shape>
            </v:group>
            <v:group style="position:absolute;left:10550;top:15132;width:504;height:185" coordorigin="10550,15132" coordsize="504,185">
              <v:shape style="position:absolute;left:10550;top:15132;width:504;height:185" coordorigin="10550,15132" coordsize="504,185" path="m10550,15316l11054,15316,11054,15132,10550,15132,10550,15316e" filled="t" fillcolor="#FFFFFF" stroked="f">
                <v:path arrowok="t"/>
                <v:fill/>
              </v:shape>
            </v:group>
            <v:group style="position:absolute;left:715;top:15091;width:10452;height:2" coordorigin="715,15091" coordsize="10452,2">
              <v:shape style="position:absolute;left:715;top:15091;width:10452;height:2" coordorigin="715,15091" coordsize="10452,0" path="m715,15091l11167,15091e" filled="f" stroked="t" strokeweight=".579980pt" strokecolor="#000000">
                <v:path arrowok="t"/>
              </v:shape>
            </v:group>
            <v:group style="position:absolute;left:725;top:15362;width:103;height:206" coordorigin="725,15362" coordsize="103,206">
              <v:shape style="position:absolute;left:725;top:15362;width:103;height:206" coordorigin="725,15362" coordsize="103,206" path="m725,15568l828,15568,828,15362,725,15362,725,15568e" filled="t" fillcolor="#FFFFFF" stroked="f">
                <v:path arrowok="t"/>
                <v:fill/>
              </v:shape>
            </v:group>
            <v:group style="position:absolute;left:2153;top:15362;width:103;height:206" coordorigin="2153,15362" coordsize="103,206">
              <v:shape style="position:absolute;left:2153;top:15362;width:103;height:206" coordorigin="2153,15362" coordsize="103,206" path="m2153,15568l2256,15568,2256,15362,2153,15362,2153,15568e" filled="t" fillcolor="#FFFFFF" stroked="f">
                <v:path arrowok="t"/>
                <v:fill/>
              </v:shape>
            </v:group>
            <v:group style="position:absolute;left:828;top:15362;width:1325;height:206" coordorigin="828,15362" coordsize="1325,206">
              <v:shape style="position:absolute;left:828;top:15362;width:1325;height:206" coordorigin="828,15362" coordsize="1325,206" path="m2153,15568l2153,15362,828,15362,828,15568,2153,15568e" filled="t" fillcolor="#FFFFFF" stroked="f">
                <v:path arrowok="t"/>
                <v:fill/>
              </v:shape>
            </v:group>
            <v:group style="position:absolute;left:2261;top:15367;width:686;height:2" coordorigin="2261,15367" coordsize="686,2">
              <v:shape style="position:absolute;left:2261;top:15367;width:686;height:2" coordorigin="2261,15367" coordsize="686,0" path="m2261,15367l2948,15367e" filled="f" stroked="t" strokeweight=".579980pt" strokecolor="#FFFFFF">
                <v:path arrowok="t"/>
              </v:shape>
            </v:group>
            <v:group style="position:absolute;left:2261;top:15372;width:108;height:185" coordorigin="2261,15372" coordsize="108,185">
              <v:shape style="position:absolute;left:2261;top:15372;width:108;height:185" coordorigin="2261,15372" coordsize="108,185" path="m2261,15556l2369,15556,2369,15372,2261,15372,2261,15556e" filled="t" fillcolor="#FFFFFF" stroked="f">
                <v:path arrowok="t"/>
                <v:fill/>
              </v:shape>
            </v:group>
            <v:group style="position:absolute;left:2844;top:15372;width:103;height:185" coordorigin="2844,15372" coordsize="103,185">
              <v:shape style="position:absolute;left:2844;top:15372;width:103;height:185" coordorigin="2844,15372" coordsize="103,185" path="m2844,15556l2948,15556,2948,15372,2844,15372,2844,15556e" filled="t" fillcolor="#FFFFFF" stroked="f">
                <v:path arrowok="t"/>
                <v:fill/>
              </v:shape>
            </v:group>
            <v:group style="position:absolute;left:2369;top:15372;width:475;height:185" coordorigin="2369,15372" coordsize="475,185">
              <v:shape style="position:absolute;left:2369;top:15372;width:475;height:185" coordorigin="2369,15372" coordsize="475,185" path="m2369,15556l2844,15556,2844,15372,2369,15372,2369,15556e" filled="t" fillcolor="#FFFFFF" stroked="f">
                <v:path arrowok="t"/>
                <v:fill/>
              </v:shape>
            </v:group>
            <v:group style="position:absolute;left:2952;top:15362;width:108;height:206" coordorigin="2952,15362" coordsize="108,206">
              <v:shape style="position:absolute;left:2952;top:15362;width:108;height:206" coordorigin="2952,15362" coordsize="108,206" path="m2952,15568l3060,15568,3060,15362,2952,15362,2952,15568e" filled="t" fillcolor="#FFFFFF" stroked="f">
                <v:path arrowok="t"/>
                <v:fill/>
              </v:shape>
            </v:group>
            <v:group style="position:absolute;left:3528;top:15362;width:103;height:206" coordorigin="3528,15362" coordsize="103,206">
              <v:shape style="position:absolute;left:3528;top:15362;width:103;height:206" coordorigin="3528,15362" coordsize="103,206" path="m3528,15568l3632,15568,3632,15362,3528,15362,3528,15568e" filled="t" fillcolor="#FFFFFF" stroked="f">
                <v:path arrowok="t"/>
                <v:fill/>
              </v:shape>
            </v:group>
            <v:group style="position:absolute;left:3060;top:15362;width:468;height:206" coordorigin="3060,15362" coordsize="468,206">
              <v:shape style="position:absolute;left:3060;top:15362;width:468;height:206" coordorigin="3060,15362" coordsize="468,206" path="m3528,15568l3528,15362,3060,15362,3060,15568,3528,15568e" filled="t" fillcolor="#FFFFFF" stroked="f">
                <v:path arrowok="t"/>
                <v:fill/>
              </v:shape>
            </v:group>
            <v:group style="position:absolute;left:3636;top:15367;width:860;height:2" coordorigin="3636,15367" coordsize="860,2">
              <v:shape style="position:absolute;left:3636;top:15367;width:860;height:2" coordorigin="3636,15367" coordsize="860,0" path="m3636,15367l4496,15367e" filled="f" stroked="t" strokeweight=".579980pt" strokecolor="#FFFFFF">
                <v:path arrowok="t"/>
              </v:shape>
            </v:group>
            <v:group style="position:absolute;left:3636;top:15372;width:108;height:185" coordorigin="3636,15372" coordsize="108,185">
              <v:shape style="position:absolute;left:3636;top:15372;width:108;height:185" coordorigin="3636,15372" coordsize="108,185" path="m3636,15556l3744,15556,3744,15372,3636,15372,3636,15556e" filled="t" fillcolor="#FFFFFF" stroked="f">
                <v:path arrowok="t"/>
                <v:fill/>
              </v:shape>
            </v:group>
            <v:group style="position:absolute;left:4393;top:15372;width:103;height:185" coordorigin="4393,15372" coordsize="103,185">
              <v:shape style="position:absolute;left:4393;top:15372;width:103;height:185" coordorigin="4393,15372" coordsize="103,185" path="m4393,15556l4496,15556,4496,15372,4393,15372,4393,15556e" filled="t" fillcolor="#FFFFFF" stroked="f">
                <v:path arrowok="t"/>
                <v:fill/>
              </v:shape>
            </v:group>
            <v:group style="position:absolute;left:3744;top:15372;width:648;height:185" coordorigin="3744,15372" coordsize="648,185">
              <v:shape style="position:absolute;left:3744;top:15372;width:648;height:185" coordorigin="3744,15372" coordsize="648,185" path="m3744,15556l4393,15556,4393,15372,3744,15372,3744,15556e" filled="t" fillcolor="#FFFFFF" stroked="f">
                <v:path arrowok="t"/>
                <v:fill/>
              </v:shape>
            </v:group>
            <v:group style="position:absolute;left:4501;top:15362;width:108;height:206" coordorigin="4501,15362" coordsize="108,206">
              <v:shape style="position:absolute;left:4501;top:15362;width:108;height:206" coordorigin="4501,15362" coordsize="108,206" path="m4501,15568l4609,15568,4609,15362,4501,15362,4501,15568e" filled="t" fillcolor="#FFFFFF" stroked="f">
                <v:path arrowok="t"/>
                <v:fill/>
              </v:shape>
            </v:group>
            <v:group style="position:absolute;left:5065;top:15362;width:103;height:206" coordorigin="5065,15362" coordsize="103,206">
              <v:shape style="position:absolute;left:5065;top:15362;width:103;height:206" coordorigin="5065,15362" coordsize="103,206" path="m5065,15568l5168,15568,5168,15362,5065,15362,5065,15568e" filled="t" fillcolor="#FFFFFF" stroked="f">
                <v:path arrowok="t"/>
                <v:fill/>
              </v:shape>
            </v:group>
            <v:group style="position:absolute;left:4609;top:15362;width:456;height:206" coordorigin="4609,15362" coordsize="456,206">
              <v:shape style="position:absolute;left:4609;top:15362;width:456;height:206" coordorigin="4609,15362" coordsize="456,206" path="m5065,15568l5065,15362,4609,15362,4609,15568,5065,15568e" filled="t" fillcolor="#FFFFFF" stroked="f">
                <v:path arrowok="t"/>
                <v:fill/>
              </v:shape>
            </v:group>
            <v:group style="position:absolute;left:5173;top:15367;width:684;height:2" coordorigin="5173,15367" coordsize="684,2">
              <v:shape style="position:absolute;left:5173;top:15367;width:684;height:2" coordorigin="5173,15367" coordsize="684,0" path="m5173,15367l5857,15367e" filled="f" stroked="t" strokeweight=".579980pt" strokecolor="#FFFFFF">
                <v:path arrowok="t"/>
              </v:shape>
            </v:group>
            <v:group style="position:absolute;left:5173;top:15372;width:108;height:185" coordorigin="5173,15372" coordsize="108,185">
              <v:shape style="position:absolute;left:5173;top:15372;width:108;height:185" coordorigin="5173,15372" coordsize="108,185" path="m5173,15556l5281,15556,5281,15372,5173,15372,5173,15556e" filled="t" fillcolor="#FFFFFF" stroked="f">
                <v:path arrowok="t"/>
                <v:fill/>
              </v:shape>
            </v:group>
            <v:group style="position:absolute;left:5754;top:15372;width:103;height:185" coordorigin="5754,15372" coordsize="103,185">
              <v:shape style="position:absolute;left:5754;top:15372;width:103;height:185" coordorigin="5754,15372" coordsize="103,185" path="m5754,15556l5857,15556,5857,15372,5754,15372,5754,15556e" filled="t" fillcolor="#FFFFFF" stroked="f">
                <v:path arrowok="t"/>
                <v:fill/>
              </v:shape>
            </v:group>
            <v:group style="position:absolute;left:5281;top:15372;width:473;height:185" coordorigin="5281,15372" coordsize="473,185">
              <v:shape style="position:absolute;left:5281;top:15372;width:473;height:185" coordorigin="5281,15372" coordsize="473,185" path="m5281,15556l5754,15556,5754,15372,5281,15372,5281,15556e" filled="t" fillcolor="#FFFFFF" stroked="f">
                <v:path arrowok="t"/>
                <v:fill/>
              </v:shape>
            </v:group>
            <v:group style="position:absolute;left:5862;top:15362;width:108;height:206" coordorigin="5862,15362" coordsize="108,206">
              <v:shape style="position:absolute;left:5862;top:15362;width:108;height:206" coordorigin="5862,15362" coordsize="108,206" path="m5862,15568l5970,15568,5970,15362,5862,15362,5862,15568e" filled="t" fillcolor="#FFFFFF" stroked="f">
                <v:path arrowok="t"/>
                <v:fill/>
              </v:shape>
            </v:group>
            <v:group style="position:absolute;left:6347;top:15362;width:103;height:206" coordorigin="6347,15362" coordsize="103,206">
              <v:shape style="position:absolute;left:6347;top:15362;width:103;height:206" coordorigin="6347,15362" coordsize="103,206" path="m6347,15568l6450,15568,6450,15362,6347,15362,6347,15568e" filled="t" fillcolor="#FFFFFF" stroked="f">
                <v:path arrowok="t"/>
                <v:fill/>
              </v:shape>
            </v:group>
            <v:group style="position:absolute;left:5970;top:15362;width:377;height:206" coordorigin="5970,15362" coordsize="377,206">
              <v:shape style="position:absolute;left:5970;top:15362;width:377;height:206" coordorigin="5970,15362" coordsize="377,206" path="m6347,15568l6347,15362,5970,15362,5970,15568,6347,15568e" filled="t" fillcolor="#FFFFFF" stroked="f">
                <v:path arrowok="t"/>
                <v:fill/>
              </v:shape>
            </v:group>
            <v:group style="position:absolute;left:6455;top:15367;width:2002;height:2" coordorigin="6455,15367" coordsize="2002,2">
              <v:shape style="position:absolute;left:6455;top:15367;width:2002;height:2" coordorigin="6455,15367" coordsize="2002,0" path="m6455,15367l8457,15367e" filled="f" stroked="t" strokeweight=".579980pt" strokecolor="#FFFFFF">
                <v:path arrowok="t"/>
              </v:shape>
            </v:group>
            <v:group style="position:absolute;left:6455;top:15372;width:108;height:185" coordorigin="6455,15372" coordsize="108,185">
              <v:shape style="position:absolute;left:6455;top:15372;width:108;height:185" coordorigin="6455,15372" coordsize="108,185" path="m6455,15556l6563,15556,6563,15372,6455,15372,6455,15556e" filled="t" fillcolor="#FFFFFF" stroked="f">
                <v:path arrowok="t"/>
                <v:fill/>
              </v:shape>
            </v:group>
            <v:group style="position:absolute;left:7624;top:15372;width:103;height:185" coordorigin="7624,15372" coordsize="103,185">
              <v:shape style="position:absolute;left:7624;top:15372;width:103;height:185" coordorigin="7624,15372" coordsize="103,185" path="m7624,15556l7727,15556,7727,15372,7624,15372,7624,15556e" filled="t" fillcolor="#FFFFFF" stroked="f">
                <v:path arrowok="t"/>
                <v:fill/>
              </v:shape>
            </v:group>
            <v:group style="position:absolute;left:6455;top:15562;width:2002;height:2" coordorigin="6455,15562" coordsize="2002,2">
              <v:shape style="position:absolute;left:6455;top:15562;width:2002;height:2" coordorigin="6455,15562" coordsize="2002,0" path="m6455,15562l8457,15562e" filled="f" stroked="t" strokeweight=".70004pt" strokecolor="#FFFFFF">
                <v:path arrowok="t"/>
              </v:shape>
            </v:group>
            <v:group style="position:absolute;left:6563;top:15372;width:1061;height:185" coordorigin="6563,15372" coordsize="1061,185">
              <v:shape style="position:absolute;left:6563;top:15372;width:1061;height:185" coordorigin="6563,15372" coordsize="1061,185" path="m6563,15556l7624,15556,7624,15372,6563,15372,6563,15556e" filled="t" fillcolor="#FFFFFF" stroked="f">
                <v:path arrowok="t"/>
                <v:fill/>
              </v:shape>
            </v:group>
            <v:group style="position:absolute;left:7732;top:15372;width:108;height:185" coordorigin="7732,15372" coordsize="108,185">
              <v:shape style="position:absolute;left:7732;top:15372;width:108;height:185" coordorigin="7732,15372" coordsize="108,185" path="m7732,15556l7840,15556,7840,15372,7732,15372,7732,15556e" filled="t" fillcolor="#FFFFFF" stroked="f">
                <v:path arrowok="t"/>
                <v:fill/>
              </v:shape>
            </v:group>
            <v:group style="position:absolute;left:8353;top:15372;width:103;height:185" coordorigin="8353,15372" coordsize="103,185">
              <v:shape style="position:absolute;left:8353;top:15372;width:103;height:185" coordorigin="8353,15372" coordsize="103,185" path="m8353,15556l8457,15556,8457,15372,8353,15372,8353,15556e" filled="t" fillcolor="#FFFFFF" stroked="f">
                <v:path arrowok="t"/>
                <v:fill/>
              </v:shape>
            </v:group>
            <v:group style="position:absolute;left:7840;top:15372;width:514;height:185" coordorigin="7840,15372" coordsize="514,185">
              <v:shape style="position:absolute;left:7840;top:15372;width:514;height:185" coordorigin="7840,15372" coordsize="514,185" path="m7840,15556l8353,15556,8353,15372,7840,15372,7840,15556e" filled="t" fillcolor="#FFFFFF" stroked="f">
                <v:path arrowok="t"/>
                <v:fill/>
              </v:shape>
            </v:group>
            <v:group style="position:absolute;left:8461;top:15362;width:108;height:206" coordorigin="8461,15362" coordsize="108,206">
              <v:shape style="position:absolute;left:8461;top:15362;width:108;height:206" coordorigin="8461,15362" coordsize="108,206" path="m8461,15568l8569,15568,8569,15362,8461,15362,8461,15568e" filled="t" fillcolor="#FFFFFF" stroked="f">
                <v:path arrowok="t"/>
                <v:fill/>
              </v:shape>
            </v:group>
            <v:group style="position:absolute;left:9079;top:15362;width:103;height:206" coordorigin="9079,15362" coordsize="103,206">
              <v:shape style="position:absolute;left:9079;top:15362;width:103;height:206" coordorigin="9079,15362" coordsize="103,206" path="m9079,15568l9182,15568,9182,15362,9079,15362,9079,15568e" filled="t" fillcolor="#FFFFFF" stroked="f">
                <v:path arrowok="t"/>
                <v:fill/>
              </v:shape>
            </v:group>
            <v:group style="position:absolute;left:8569;top:15362;width:509;height:206" coordorigin="8569,15362" coordsize="509,206">
              <v:shape style="position:absolute;left:8569;top:15362;width:509;height:206" coordorigin="8569,15362" coordsize="509,206" path="m9079,15568l9079,15362,8569,15362,8569,15568,9079,15568e" filled="t" fillcolor="#FFFFFF" stroked="f">
                <v:path arrowok="t"/>
                <v:fill/>
              </v:shape>
            </v:group>
            <v:group style="position:absolute;left:9187;top:15362;width:108;height:206" coordorigin="9187,15362" coordsize="108,206">
              <v:shape style="position:absolute;left:9187;top:15362;width:108;height:206" coordorigin="9187,15362" coordsize="108,206" path="m9187,15568l9295,15568,9295,15362,9187,15362,9187,15568e" filled="t" fillcolor="#FFFFFF" stroked="f">
                <v:path arrowok="t"/>
                <v:fill/>
              </v:shape>
            </v:group>
            <v:group style="position:absolute;left:9686;top:15362;width:103;height:206" coordorigin="9686,15362" coordsize="103,206">
              <v:shape style="position:absolute;left:9686;top:15362;width:103;height:206" coordorigin="9686,15362" coordsize="103,206" path="m9686,15568l9789,15568,9789,15362,9686,15362,9686,15568e" filled="t" fillcolor="#FFFFFF" stroked="f">
                <v:path arrowok="t"/>
                <v:fill/>
              </v:shape>
            </v:group>
            <v:group style="position:absolute;left:9295;top:15362;width:391;height:206" coordorigin="9295,15362" coordsize="391,206">
              <v:shape style="position:absolute;left:9295;top:15362;width:391;height:206" coordorigin="9295,15362" coordsize="391,206" path="m9686,15568l9686,15362,9295,15362,9295,15568,9686,15568e" filled="t" fillcolor="#FFFFFF" stroked="f">
                <v:path arrowok="t"/>
                <v:fill/>
              </v:shape>
            </v:group>
            <v:group style="position:absolute;left:9794;top:15362;width:108;height:206" coordorigin="9794,15362" coordsize="108,206">
              <v:shape style="position:absolute;left:9794;top:15362;width:108;height:206" coordorigin="9794,15362" coordsize="108,206" path="m9794,15568l9902,15568,9902,15362,9794,15362,9794,15568e" filled="t" fillcolor="#FFFFFF" stroked="f">
                <v:path arrowok="t"/>
                <v:fill/>
              </v:shape>
            </v:group>
            <v:group style="position:absolute;left:10334;top:15362;width:103;height:206" coordorigin="10334,15362" coordsize="103,206">
              <v:shape style="position:absolute;left:10334;top:15362;width:103;height:206" coordorigin="10334,15362" coordsize="103,206" path="m10334,15568l10437,15568,10437,15362,10334,15362,10334,15568e" filled="t" fillcolor="#FFFFFF" stroked="f">
                <v:path arrowok="t"/>
                <v:fill/>
              </v:shape>
            </v:group>
            <v:group style="position:absolute;left:9902;top:15362;width:432;height:206" coordorigin="9902,15362" coordsize="432,206">
              <v:shape style="position:absolute;left:9902;top:15362;width:432;height:206" coordorigin="9902,15362" coordsize="432,206" path="m10334,15568l10334,15362,9902,15362,9902,15568,10334,15568e" filled="t" fillcolor="#FFFFFF" stroked="f">
                <v:path arrowok="t"/>
                <v:fill/>
              </v:shape>
            </v:group>
            <v:group style="position:absolute;left:10442;top:15367;width:713;height:2" coordorigin="10442,15367" coordsize="713,2">
              <v:shape style="position:absolute;left:10442;top:15367;width:713;height:2" coordorigin="10442,15367" coordsize="713,0" path="m10442,15367l11155,15367e" filled="f" stroked="t" strokeweight=".579980pt" strokecolor="#FFFFFF">
                <v:path arrowok="t"/>
              </v:shape>
            </v:group>
            <v:group style="position:absolute;left:10442;top:15372;width:108;height:185" coordorigin="10442,15372" coordsize="108,185">
              <v:shape style="position:absolute;left:10442;top:15372;width:108;height:185" coordorigin="10442,15372" coordsize="108,185" path="m10442,15556l10550,15556,10550,15372,10442,15372,10442,15556e" filled="t" fillcolor="#FFFFFF" stroked="f">
                <v:path arrowok="t"/>
                <v:fill/>
              </v:shape>
            </v:group>
            <v:group style="position:absolute;left:11054;top:15372;width:101;height:185" coordorigin="11054,15372" coordsize="101,185">
              <v:shape style="position:absolute;left:11054;top:15372;width:101;height:185" coordorigin="11054,15372" coordsize="101,185" path="m11054,15556l11155,15556,11155,15372,11054,15372,11054,15556e" filled="t" fillcolor="#FFFFFF" stroked="f">
                <v:path arrowok="t"/>
                <v:fill/>
              </v:shape>
            </v:group>
            <v:group style="position:absolute;left:10550;top:15372;width:504;height:185" coordorigin="10550,15372" coordsize="504,185">
              <v:shape style="position:absolute;left:10550;top:15372;width:504;height:185" coordorigin="10550,15372" coordsize="504,185" path="m10550,15556l11054,15556,11054,15372,10550,15372,10550,15556e" filled="t" fillcolor="#FFFFFF" stroked="f">
                <v:path arrowok="t"/>
                <v:fill/>
              </v:shape>
            </v:group>
            <v:group style="position:absolute;left:715;top:15355;width:10452;height:2" coordorigin="715,15355" coordsize="10452,2">
              <v:shape style="position:absolute;left:715;top:15355;width:10452;height:2" coordorigin="715,15355" coordsize="10452,0" path="m715,15355l11167,15355e" filled="f" stroked="t" strokeweight=".579980pt" strokecolor="#000000">
                <v:path arrowok="t"/>
              </v:shape>
            </v:group>
            <v:group style="position:absolute;left:725;top:15584;width:7732;height:2" coordorigin="725,15584" coordsize="7732,2">
              <v:shape style="position:absolute;left:725;top:15584;width:7732;height:2" coordorigin="725,15584" coordsize="7732,0" path="m725,15584l8457,15584e" filled="f" stroked="t" strokeweight=".95002pt" strokecolor="#FFFFFF">
                <v:path arrowok="t"/>
              </v:shape>
            </v:group>
            <v:group style="position:absolute;left:725;top:15585;width:103;height:209" coordorigin="725,15585" coordsize="103,209">
              <v:shape style="position:absolute;left:725;top:15585;width:103;height:209" coordorigin="725,15585" coordsize="103,209" path="m725,15794l828,15794,828,15585,725,15585,725,15794e" filled="t" fillcolor="#FFFFFF" stroked="f">
                <v:path arrowok="t"/>
                <v:fill/>
              </v:shape>
            </v:group>
            <v:group style="position:absolute;left:2153;top:15585;width:103;height:209" coordorigin="2153,15585" coordsize="103,209">
              <v:shape style="position:absolute;left:2153;top:15585;width:103;height:209" coordorigin="2153,15585" coordsize="103,209" path="m2153,15794l2256,15794,2256,15585,2153,15585,2153,15794e" filled="t" fillcolor="#FFFFFF" stroked="f">
                <v:path arrowok="t"/>
                <v:fill/>
              </v:shape>
            </v:group>
            <v:group style="position:absolute;left:828;top:15585;width:1325;height:209" coordorigin="828,15585" coordsize="1325,209">
              <v:shape style="position:absolute;left:828;top:15585;width:1325;height:209" coordorigin="828,15585" coordsize="1325,209" path="m2153,15794l2153,15585,828,15585,828,15794,2153,15794e" filled="t" fillcolor="#FFFFFF" stroked="f">
                <v:path arrowok="t"/>
                <v:fill/>
              </v:shape>
            </v:group>
            <v:group style="position:absolute;left:2261;top:15592;width:108;height:185" coordorigin="2261,15592" coordsize="108,185">
              <v:shape style="position:absolute;left:2261;top:15592;width:108;height:185" coordorigin="2261,15592" coordsize="108,185" path="m2261,15777l2369,15777,2369,15592,2261,15592,2261,15777e" filled="t" fillcolor="#FFFFFF" stroked="f">
                <v:path arrowok="t"/>
                <v:fill/>
              </v:shape>
            </v:group>
            <v:group style="position:absolute;left:2844;top:15592;width:103;height:185" coordorigin="2844,15592" coordsize="103,185">
              <v:shape style="position:absolute;left:2844;top:15592;width:103;height:185" coordorigin="2844,15592" coordsize="103,185" path="m2844,15777l2948,15777,2948,15592,2844,15592,2844,15777e" filled="t" fillcolor="#FFFFFF" stroked="f">
                <v:path arrowok="t"/>
                <v:fill/>
              </v:shape>
            </v:group>
            <v:group style="position:absolute;left:2369;top:15592;width:475;height:185" coordorigin="2369,15592" coordsize="475,185">
              <v:shape style="position:absolute;left:2369;top:15592;width:475;height:185" coordorigin="2369,15592" coordsize="475,185" path="m2369,15777l2844,15777,2844,15592,2369,15592,2369,15777e" filled="t" fillcolor="#FFFFFF" stroked="f">
                <v:path arrowok="t"/>
                <v:fill/>
              </v:shape>
            </v:group>
            <v:group style="position:absolute;left:2952;top:15583;width:108;height:206" coordorigin="2952,15583" coordsize="108,206">
              <v:shape style="position:absolute;left:2952;top:15583;width:108;height:206" coordorigin="2952,15583" coordsize="108,206" path="m2952,15789l3060,15789,3060,15583,2952,15583,2952,15789e" filled="t" fillcolor="#FFFFFF" stroked="f">
                <v:path arrowok="t"/>
                <v:fill/>
              </v:shape>
            </v:group>
            <v:group style="position:absolute;left:3528;top:15583;width:103;height:206" coordorigin="3528,15583" coordsize="103,206">
              <v:shape style="position:absolute;left:3528;top:15583;width:103;height:206" coordorigin="3528,15583" coordsize="103,206" path="m3528,15789l3632,15789,3632,15583,3528,15583,3528,15789e" filled="t" fillcolor="#FFFFFF" stroked="f">
                <v:path arrowok="t"/>
                <v:fill/>
              </v:shape>
            </v:group>
            <v:group style="position:absolute;left:2952;top:15792;width:679;height:2" coordorigin="2952,15792" coordsize="679,2">
              <v:shape style="position:absolute;left:2952;top:15792;width:679;height:2" coordorigin="2952,15792" coordsize="679,0" path="m2952,15792l3632,15792e" filled="f" stroked="t" strokeweight=".33999pt" strokecolor="#FFFFFF">
                <v:path arrowok="t"/>
              </v:shape>
            </v:group>
            <v:group style="position:absolute;left:3060;top:15583;width:468;height:206" coordorigin="3060,15583" coordsize="468,206">
              <v:shape style="position:absolute;left:3060;top:15583;width:468;height:206" coordorigin="3060,15583" coordsize="468,206" path="m3060,15789l3528,15789,3528,15583,3060,15583,3060,15789e" filled="t" fillcolor="#FFFFFF" stroked="f">
                <v:path arrowok="t"/>
                <v:fill/>
              </v:shape>
            </v:group>
            <v:group style="position:absolute;left:3636;top:15592;width:108;height:185" coordorigin="3636,15592" coordsize="108,185">
              <v:shape style="position:absolute;left:3636;top:15592;width:108;height:185" coordorigin="3636,15592" coordsize="108,185" path="m3636,15777l3744,15777,3744,15592,3636,15592,3636,15777e" filled="t" fillcolor="#FFFFFF" stroked="f">
                <v:path arrowok="t"/>
                <v:fill/>
              </v:shape>
            </v:group>
            <v:group style="position:absolute;left:4393;top:15592;width:103;height:185" coordorigin="4393,15592" coordsize="103,185">
              <v:shape style="position:absolute;left:4393;top:15592;width:103;height:185" coordorigin="4393,15592" coordsize="103,185" path="m4393,15777l4496,15777,4496,15592,4393,15592,4393,15777e" filled="t" fillcolor="#FFFFFF" stroked="f">
                <v:path arrowok="t"/>
                <v:fill/>
              </v:shape>
            </v:group>
            <v:group style="position:absolute;left:2261;top:15789;width:2235;height:2" coordorigin="2261,15789" coordsize="2235,2">
              <v:shape style="position:absolute;left:2261;top:15789;width:2235;height:2" coordorigin="2261,15789" coordsize="2235,0" path="m2261,15789l4496,15789e" filled="f" stroked="t" strokeweight="1.309985pt" strokecolor="#FFFFFF">
                <v:path arrowok="t"/>
              </v:shape>
            </v:group>
            <v:group style="position:absolute;left:3744;top:15592;width:648;height:185" coordorigin="3744,15592" coordsize="648,185">
              <v:shape style="position:absolute;left:3744;top:15592;width:648;height:185" coordorigin="3744,15592" coordsize="648,185" path="m3744,15777l4393,15777,4393,15592,3744,15592,3744,15777e" filled="t" fillcolor="#FFFFFF" stroked="f">
                <v:path arrowok="t"/>
                <v:fill/>
              </v:shape>
            </v:group>
            <v:group style="position:absolute;left:4501;top:15585;width:108;height:209" coordorigin="4501,15585" coordsize="108,209">
              <v:shape style="position:absolute;left:4501;top:15585;width:108;height:209" coordorigin="4501,15585" coordsize="108,209" path="m4501,15794l4609,15794,4609,15585,4501,15585,4501,15794e" filled="t" fillcolor="#FFFFFF" stroked="f">
                <v:path arrowok="t"/>
                <v:fill/>
              </v:shape>
            </v:group>
            <v:group style="position:absolute;left:5065;top:15585;width:103;height:209" coordorigin="5065,15585" coordsize="103,209">
              <v:shape style="position:absolute;left:5065;top:15585;width:103;height:209" coordorigin="5065,15585" coordsize="103,209" path="m5065,15794l5168,15794,5168,15585,5065,15585,5065,15794e" filled="t" fillcolor="#FFFFFF" stroked="f">
                <v:path arrowok="t"/>
                <v:fill/>
              </v:shape>
            </v:group>
            <v:group style="position:absolute;left:4609;top:15585;width:456;height:209" coordorigin="4609,15585" coordsize="456,209">
              <v:shape style="position:absolute;left:4609;top:15585;width:456;height:209" coordorigin="4609,15585" coordsize="456,209" path="m5065,15794l5065,15585,4609,15585,4609,15794,5065,15794e" filled="t" fillcolor="#FFFFFF" stroked="f">
                <v:path arrowok="t"/>
                <v:fill/>
              </v:shape>
            </v:group>
            <v:group style="position:absolute;left:5173;top:15592;width:108;height:185" coordorigin="5173,15592" coordsize="108,185">
              <v:shape style="position:absolute;left:5173;top:15592;width:108;height:185" coordorigin="5173,15592" coordsize="108,185" path="m5173,15777l5281,15777,5281,15592,5173,15592,5173,15777e" filled="t" fillcolor="#FFFFFF" stroked="f">
                <v:path arrowok="t"/>
                <v:fill/>
              </v:shape>
            </v:group>
            <v:group style="position:absolute;left:5754;top:15592;width:103;height:185" coordorigin="5754,15592" coordsize="103,185">
              <v:shape style="position:absolute;left:5754;top:15592;width:103;height:185" coordorigin="5754,15592" coordsize="103,185" path="m5754,15777l5857,15777,5857,15592,5754,15592,5754,15777e" filled="t" fillcolor="#FFFFFF" stroked="f">
                <v:path arrowok="t"/>
                <v:fill/>
              </v:shape>
            </v:group>
            <v:group style="position:absolute;left:5173;top:15776;width:684;height:19" coordorigin="5173,15776" coordsize="684,19">
              <v:shape style="position:absolute;left:5173;top:15776;width:684;height:19" coordorigin="5173,15776" coordsize="684,19" path="m5173,15795l5857,15795,5857,15776,5173,15776,5173,15795xe" filled="t" fillcolor="#FFFFFF" stroked="f">
                <v:path arrowok="t"/>
                <v:fill/>
              </v:shape>
            </v:group>
            <v:group style="position:absolute;left:5281;top:15592;width:473;height:185" coordorigin="5281,15592" coordsize="473,185">
              <v:shape style="position:absolute;left:5281;top:15592;width:473;height:185" coordorigin="5281,15592" coordsize="473,185" path="m5281,15777l5754,15777,5754,15592,5281,15592,5281,15777e" filled="t" fillcolor="#FFFFFF" stroked="f">
                <v:path arrowok="t"/>
                <v:fill/>
              </v:shape>
            </v:group>
            <v:group style="position:absolute;left:5862;top:15585;width:108;height:209" coordorigin="5862,15585" coordsize="108,209">
              <v:shape style="position:absolute;left:5862;top:15585;width:108;height:209" coordorigin="5862,15585" coordsize="108,209" path="m5862,15794l5970,15794,5970,15585,5862,15585,5862,15794e" filled="t" fillcolor="#FFFFFF" stroked="f">
                <v:path arrowok="t"/>
                <v:fill/>
              </v:shape>
            </v:group>
            <v:group style="position:absolute;left:6347;top:15585;width:103;height:209" coordorigin="6347,15585" coordsize="103,209">
              <v:shape style="position:absolute;left:6347;top:15585;width:103;height:209" coordorigin="6347,15585" coordsize="103,209" path="m6347,15794l6450,15794,6450,15585,6347,15585,6347,15794e" filled="t" fillcolor="#FFFFFF" stroked="f">
                <v:path arrowok="t"/>
                <v:fill/>
              </v:shape>
            </v:group>
            <v:group style="position:absolute;left:5970;top:15585;width:377;height:209" coordorigin="5970,15585" coordsize="377,209">
              <v:shape style="position:absolute;left:5970;top:15585;width:377;height:209" coordorigin="5970,15585" coordsize="377,209" path="m6347,15794l6347,15585,5970,15585,5970,15794,6347,15794e" filled="t" fillcolor="#FFFFFF" stroked="f">
                <v:path arrowok="t"/>
                <v:fill/>
              </v:shape>
            </v:group>
            <v:group style="position:absolute;left:6455;top:15592;width:108;height:185" coordorigin="6455,15592" coordsize="108,185">
              <v:shape style="position:absolute;left:6455;top:15592;width:108;height:185" coordorigin="6455,15592" coordsize="108,185" path="m6455,15777l6563,15777,6563,15592,6455,15592,6455,15777e" filled="t" fillcolor="#FFFFFF" stroked="f">
                <v:path arrowok="t"/>
                <v:fill/>
              </v:shape>
            </v:group>
            <v:group style="position:absolute;left:7624;top:15592;width:103;height:185" coordorigin="7624,15592" coordsize="103,185">
              <v:shape style="position:absolute;left:7624;top:15592;width:103;height:185" coordorigin="7624,15592" coordsize="103,185" path="m7624,15777l7727,15777,7727,15592,7624,15592,7624,15777e" filled="t" fillcolor="#FFFFFF" stroked="f">
                <v:path arrowok="t"/>
                <v:fill/>
              </v:shape>
            </v:group>
            <v:group style="position:absolute;left:6455;top:15802;width:2727;height:2" coordorigin="6455,15802" coordsize="2727,2">
              <v:shape style="position:absolute;left:6455;top:15802;width:2727;height:2" coordorigin="6455,15802" coordsize="2727,0" path="m6455,15802l9182,15802e" filled="f" stroked="t" strokeweight="2.61997pt" strokecolor="#FFFFFF">
                <v:path arrowok="t"/>
              </v:shape>
            </v:group>
            <v:group style="position:absolute;left:6563;top:15592;width:1061;height:185" coordorigin="6563,15592" coordsize="1061,185">
              <v:shape style="position:absolute;left:6563;top:15592;width:1061;height:185" coordorigin="6563,15592" coordsize="1061,185" path="m6563,15777l7624,15777,7624,15592,6563,15592,6563,15777e" filled="t" fillcolor="#FFFFFF" stroked="f">
                <v:path arrowok="t"/>
                <v:fill/>
              </v:shape>
            </v:group>
            <v:group style="position:absolute;left:7732;top:15592;width:108;height:185" coordorigin="7732,15592" coordsize="108,185">
              <v:shape style="position:absolute;left:7732;top:15592;width:108;height:185" coordorigin="7732,15592" coordsize="108,185" path="m7732,15777l7840,15777,7840,15592,7732,15592,7732,15777e" filled="t" fillcolor="#FFFFFF" stroked="f">
                <v:path arrowok="t"/>
                <v:fill/>
              </v:shape>
            </v:group>
            <v:group style="position:absolute;left:8353;top:15592;width:103;height:185" coordorigin="8353,15592" coordsize="103,185">
              <v:shape style="position:absolute;left:8353;top:15592;width:103;height:185" coordorigin="8353,15592" coordsize="103,185" path="m8353,15777l8457,15777,8457,15592,8353,15592,8353,15777e" filled="t" fillcolor="#FFFFFF" stroked="f">
                <v:path arrowok="t"/>
                <v:fill/>
              </v:shape>
            </v:group>
            <v:group style="position:absolute;left:7840;top:15592;width:514;height:185" coordorigin="7840,15592" coordsize="514,185">
              <v:shape style="position:absolute;left:7840;top:15592;width:514;height:185" coordorigin="7840,15592" coordsize="514,185" path="m7840,15777l8353,15777,8353,15592,7840,15592,7840,15777e" filled="t" fillcolor="#FFFFFF" stroked="f">
                <v:path arrowok="t"/>
                <v:fill/>
              </v:shape>
            </v:group>
            <v:group style="position:absolute;left:8461;top:15579;width:2693;height:2" coordorigin="8461,15579" coordsize="2693,2">
              <v:shape style="position:absolute;left:8461;top:15579;width:2693;height:2" coordorigin="8461,15579" coordsize="2693,0" path="m8461,15579l11155,15579e" filled="f" stroked="t" strokeweight=".47002pt" strokecolor="#FFFFFF">
                <v:path arrowok="t"/>
              </v:shape>
            </v:group>
            <v:group style="position:absolute;left:8461;top:15583;width:108;height:206" coordorigin="8461,15583" coordsize="108,206">
              <v:shape style="position:absolute;left:8461;top:15583;width:108;height:206" coordorigin="8461,15583" coordsize="108,206" path="m8461,15789l8569,15789,8569,15583,8461,15583,8461,15789e" filled="t" fillcolor="#FFFFFF" stroked="f">
                <v:path arrowok="t"/>
                <v:fill/>
              </v:shape>
            </v:group>
            <v:group style="position:absolute;left:9079;top:15583;width:103;height:206" coordorigin="9079,15583" coordsize="103,206">
              <v:shape style="position:absolute;left:9079;top:15583;width:103;height:206" coordorigin="9079,15583" coordsize="103,206" path="m9079,15789l9182,15789,9182,15583,9079,15583,9079,15789e" filled="t" fillcolor="#FFFFFF" stroked="f">
                <v:path arrowok="t"/>
                <v:fill/>
              </v:shape>
            </v:group>
            <v:group style="position:absolute;left:8461;top:15792;width:1976;height:2" coordorigin="8461,15792" coordsize="1976,2">
              <v:shape style="position:absolute;left:8461;top:15792;width:1976;height:2" coordorigin="8461,15792" coordsize="1976,0" path="m8461,15792l10437,15792e" filled="f" stroked="t" strokeweight=".33999pt" strokecolor="#FFFFFF">
                <v:path arrowok="t"/>
              </v:shape>
            </v:group>
            <v:group style="position:absolute;left:8569;top:15583;width:509;height:206" coordorigin="8569,15583" coordsize="509,206">
              <v:shape style="position:absolute;left:8569;top:15583;width:509;height:206" coordorigin="8569,15583" coordsize="509,206" path="m8569,15789l9079,15789,9079,15583,8569,15583,8569,15789e" filled="t" fillcolor="#FFFFFF" stroked="f">
                <v:path arrowok="t"/>
                <v:fill/>
              </v:shape>
            </v:group>
            <v:group style="position:absolute;left:9187;top:15583;width:108;height:206" coordorigin="9187,15583" coordsize="108,206">
              <v:shape style="position:absolute;left:9187;top:15583;width:108;height:206" coordorigin="9187,15583" coordsize="108,206" path="m9187,15789l9295,15789,9295,15583,9187,15583,9187,15789e" filled="t" fillcolor="#FFFFFF" stroked="f">
                <v:path arrowok="t"/>
                <v:fill/>
              </v:shape>
            </v:group>
            <v:group style="position:absolute;left:9686;top:15583;width:103;height:206" coordorigin="9686,15583" coordsize="103,206">
              <v:shape style="position:absolute;left:9686;top:15583;width:103;height:206" coordorigin="9686,15583" coordsize="103,206" path="m9686,15789l9789,15789,9789,15583,9686,15583,9686,15789e" filled="t" fillcolor="#FFFFFF" stroked="f">
                <v:path arrowok="t"/>
                <v:fill/>
              </v:shape>
            </v:group>
            <v:group style="position:absolute;left:9295;top:15583;width:391;height:206" coordorigin="9295,15583" coordsize="391,206">
              <v:shape style="position:absolute;left:9295;top:15583;width:391;height:206" coordorigin="9295,15583" coordsize="391,206" path="m9295,15789l9686,15789,9686,15583,9295,15583,9295,15789e" filled="t" fillcolor="#FFFFFF" stroked="f">
                <v:path arrowok="t"/>
                <v:fill/>
              </v:shape>
            </v:group>
            <v:group style="position:absolute;left:9794;top:15583;width:108;height:206" coordorigin="9794,15583" coordsize="108,206">
              <v:shape style="position:absolute;left:9794;top:15583;width:108;height:206" coordorigin="9794,15583" coordsize="108,206" path="m9794,15789l9902,15789,9902,15583,9794,15583,9794,15789e" filled="t" fillcolor="#FFFFFF" stroked="f">
                <v:path arrowok="t"/>
                <v:fill/>
              </v:shape>
            </v:group>
            <v:group style="position:absolute;left:10334;top:15583;width:103;height:206" coordorigin="10334,15583" coordsize="103,206">
              <v:shape style="position:absolute;left:10334;top:15583;width:103;height:206" coordorigin="10334,15583" coordsize="103,206" path="m10334,15789l10437,15789,10437,15583,10334,15583,10334,15789e" filled="t" fillcolor="#FFFFFF" stroked="f">
                <v:path arrowok="t"/>
                <v:fill/>
              </v:shape>
            </v:group>
            <v:group style="position:absolute;left:9902;top:15583;width:432;height:206" coordorigin="9902,15583" coordsize="432,206">
              <v:shape style="position:absolute;left:9902;top:15583;width:432;height:206" coordorigin="9902,15583" coordsize="432,206" path="m9902,15789l10334,15789,10334,15583,9902,15583,9902,15789e" filled="t" fillcolor="#FFFFFF" stroked="f">
                <v:path arrowok="t"/>
                <v:fill/>
              </v:shape>
            </v:group>
            <v:group style="position:absolute;left:10442;top:15592;width:108;height:185" coordorigin="10442,15592" coordsize="108,185">
              <v:shape style="position:absolute;left:10442;top:15592;width:108;height:185" coordorigin="10442,15592" coordsize="108,185" path="m10442,15777l10550,15777,10550,15592,10442,15592,10442,15777e" filled="t" fillcolor="#FFFFFF" stroked="f">
                <v:path arrowok="t"/>
                <v:fill/>
              </v:shape>
            </v:group>
            <v:group style="position:absolute;left:11054;top:15592;width:101;height:185" coordorigin="11054,15592" coordsize="101,185">
              <v:shape style="position:absolute;left:11054;top:15592;width:101;height:185" coordorigin="11054,15592" coordsize="101,185" path="m11054,15777l11155,15777,11155,15592,11054,15592,11054,15777e" filled="t" fillcolor="#FFFFFF" stroked="f">
                <v:path arrowok="t"/>
                <v:fill/>
              </v:shape>
            </v:group>
            <v:group style="position:absolute;left:10550;top:15592;width:504;height:185" coordorigin="10550,15592" coordsize="504,185">
              <v:shape style="position:absolute;left:10550;top:15592;width:504;height:185" coordorigin="10550,15592" coordsize="504,185" path="m10550,15777l11054,15777,11054,15592,10550,15592,10550,15777e" filled="t" fillcolor="#FFFFFF" stroked="f">
                <v:path arrowok="t"/>
                <v:fill/>
              </v:shape>
            </v:group>
            <v:group style="position:absolute;left:715;top:15573;width:10452;height:2" coordorigin="715,15573" coordsize="10452,2">
              <v:shape style="position:absolute;left:715;top:15573;width:10452;height:2" coordorigin="715,15573" coordsize="10452,0" path="m715,15573l11167,15573e" filled="f" stroked="t" strokeweight=".579980pt" strokecolor="#000000">
                <v:path arrowok="t"/>
              </v:shape>
            </v:group>
            <v:group style="position:absolute;left:725;top:15828;width:1532;height:2" coordorigin="725,15828" coordsize="1532,2">
              <v:shape style="position:absolute;left:725;top:15828;width:1532;height:2" coordorigin="725,15828" coordsize="1532,0" path="m725,15828l2256,15828e" filled="f" stroked="t" strokeweight="2.5pt" strokecolor="#FFFFFF">
                <v:path arrowok="t"/>
              </v:shape>
            </v:group>
            <v:group style="position:absolute;left:725;top:15852;width:103;height:206" coordorigin="725,15852" coordsize="103,206">
              <v:shape style="position:absolute;left:725;top:15852;width:103;height:206" coordorigin="725,15852" coordsize="103,206" path="m725,16058l828,16058,828,15852,725,15852,725,16058e" filled="t" fillcolor="#FFFFFF" stroked="f">
                <v:path arrowok="t"/>
                <v:fill/>
              </v:shape>
            </v:group>
            <v:group style="position:absolute;left:2153;top:15852;width:103;height:206" coordorigin="2153,15852" coordsize="103,206">
              <v:shape style="position:absolute;left:2153;top:15852;width:103;height:206" coordorigin="2153,15852" coordsize="103,206" path="m2153,16058l2256,16058,2256,15852,2153,15852,2153,16058e" filled="t" fillcolor="#FFFFFF" stroked="f">
                <v:path arrowok="t"/>
                <v:fill/>
              </v:shape>
            </v:group>
            <v:group style="position:absolute;left:828;top:15852;width:1325;height:206" coordorigin="828,15852" coordsize="1325,206">
              <v:shape style="position:absolute;left:828;top:15852;width:1325;height:206" coordorigin="828,15852" coordsize="1325,206" path="m2153,16058l2153,15852,828,15852,828,16058,2153,16058e" filled="t" fillcolor="#FFFFFF" stroked="f">
                <v:path arrowok="t"/>
                <v:fill/>
              </v:shape>
            </v:group>
            <v:group style="position:absolute;left:2261;top:15822;width:686;height:2" coordorigin="2261,15822" coordsize="686,2">
              <v:shape style="position:absolute;left:2261;top:15822;width:686;height:2" coordorigin="2261,15822" coordsize="686,0" path="m2261,15822l2948,15822e" filled="f" stroked="t" strokeweight="1.9pt" strokecolor="#FFFFFF">
                <v:path arrowok="t"/>
              </v:shape>
            </v:group>
            <v:group style="position:absolute;left:2261;top:15840;width:108;height:182" coordorigin="2261,15840" coordsize="108,182">
              <v:shape style="position:absolute;left:2261;top:15840;width:108;height:182" coordorigin="2261,15840" coordsize="108,182" path="m2261,16022l2369,16022,2369,15840,2261,15840,2261,16022e" filled="t" fillcolor="#FFFFFF" stroked="f">
                <v:path arrowok="t"/>
                <v:fill/>
              </v:shape>
            </v:group>
            <v:group style="position:absolute;left:2844;top:15840;width:103;height:182" coordorigin="2844,15840" coordsize="103,182">
              <v:shape style="position:absolute;left:2844;top:15840;width:103;height:182" coordorigin="2844,15840" coordsize="103,182" path="m2844,16022l2948,16022,2948,15840,2844,15840,2844,16022e" filled="t" fillcolor="#FFFFFF" stroked="f">
                <v:path arrowok="t"/>
                <v:fill/>
              </v:shape>
            </v:group>
            <v:group style="position:absolute;left:2261;top:16040;width:686;height:2" coordorigin="2261,16040" coordsize="686,2">
              <v:shape style="position:absolute;left:2261;top:16040;width:686;height:2" coordorigin="2261,16040" coordsize="686,0" path="m2261,16040l2948,16040e" filled="f" stroked="t" strokeweight="1.9pt" strokecolor="#FFFFFF">
                <v:path arrowok="t"/>
              </v:shape>
            </v:group>
            <v:group style="position:absolute;left:2369;top:15840;width:475;height:182" coordorigin="2369,15840" coordsize="475,182">
              <v:shape style="position:absolute;left:2369;top:15840;width:475;height:182" coordorigin="2369,15840" coordsize="475,182" path="m2369,16022l2844,16022,2844,15840,2369,15840,2369,16022e" filled="t" fillcolor="#FFFFFF" stroked="f">
                <v:path arrowok="t"/>
                <v:fill/>
              </v:shape>
            </v:group>
            <v:group style="position:absolute;left:2952;top:15828;width:108;height:206" coordorigin="2952,15828" coordsize="108,206">
              <v:shape style="position:absolute;left:2952;top:15828;width:108;height:206" coordorigin="2952,15828" coordsize="108,206" path="m2952,16034l3060,16034,3060,15828,2952,15828,2952,16034e" filled="t" fillcolor="#FFFFFF" stroked="f">
                <v:path arrowok="t"/>
                <v:fill/>
              </v:shape>
            </v:group>
            <v:group style="position:absolute;left:3528;top:15828;width:103;height:206" coordorigin="3528,15828" coordsize="103,206">
              <v:shape style="position:absolute;left:3528;top:15828;width:103;height:206" coordorigin="3528,15828" coordsize="103,206" path="m3528,16034l3632,16034,3632,15828,3528,15828,3528,16034e" filled="t" fillcolor="#FFFFFF" stroked="f">
                <v:path arrowok="t"/>
                <v:fill/>
              </v:shape>
            </v:group>
            <v:group style="position:absolute;left:2952;top:16046;width:679;height:2" coordorigin="2952,16046" coordsize="679,2">
              <v:shape style="position:absolute;left:2952;top:16046;width:679;height:2" coordorigin="2952,16046" coordsize="679,0" path="m2952,16046l3632,16046e" filled="f" stroked="t" strokeweight="1.3pt" strokecolor="#FFFFFF">
                <v:path arrowok="t"/>
              </v:shape>
            </v:group>
            <v:group style="position:absolute;left:3060;top:15828;width:468;height:206" coordorigin="3060,15828" coordsize="468,206">
              <v:shape style="position:absolute;left:3060;top:15828;width:468;height:206" coordorigin="3060,15828" coordsize="468,206" path="m3060,16034l3528,16034,3528,15828,3060,15828,3060,16034e" filled="t" fillcolor="#FFFFFF" stroked="f">
                <v:path arrowok="t"/>
                <v:fill/>
              </v:shape>
            </v:group>
            <v:group style="position:absolute;left:3636;top:15822;width:860;height:2" coordorigin="3636,15822" coordsize="860,2">
              <v:shape style="position:absolute;left:3636;top:15822;width:860;height:2" coordorigin="3636,15822" coordsize="860,0" path="m3636,15822l4496,15822e" filled="f" stroked="t" strokeweight="1.9pt" strokecolor="#FFFFFF">
                <v:path arrowok="t"/>
              </v:shape>
            </v:group>
            <v:group style="position:absolute;left:3636;top:15840;width:108;height:182" coordorigin="3636,15840" coordsize="108,182">
              <v:shape style="position:absolute;left:3636;top:15840;width:108;height:182" coordorigin="3636,15840" coordsize="108,182" path="m3636,16022l3744,16022,3744,15840,3636,15840,3636,16022e" filled="t" fillcolor="#FFFFFF" stroked="f">
                <v:path arrowok="t"/>
                <v:fill/>
              </v:shape>
            </v:group>
            <v:group style="position:absolute;left:4393;top:15840;width:103;height:182" coordorigin="4393,15840" coordsize="103,182">
              <v:shape style="position:absolute;left:4393;top:15840;width:103;height:182" coordorigin="4393,15840" coordsize="103,182" path="m4393,16022l4496,16022,4496,15840,4393,15840,4393,16022e" filled="t" fillcolor="#FFFFFF" stroked="f">
                <v:path arrowok="t"/>
                <v:fill/>
              </v:shape>
            </v:group>
            <v:group style="position:absolute;left:3636;top:16040;width:860;height:2" coordorigin="3636,16040" coordsize="860,2">
              <v:shape style="position:absolute;left:3636;top:16040;width:860;height:2" coordorigin="3636,16040" coordsize="860,0" path="m3636,16040l4496,16040e" filled="f" stroked="t" strokeweight="1.9pt" strokecolor="#FFFFFF">
                <v:path arrowok="t"/>
              </v:shape>
            </v:group>
            <v:group style="position:absolute;left:3744;top:15840;width:648;height:182" coordorigin="3744,15840" coordsize="648,182">
              <v:shape style="position:absolute;left:3744;top:15840;width:648;height:182" coordorigin="3744,15840" coordsize="648,182" path="m3744,16022l4393,16022,4393,15840,3744,15840,3744,16022e" filled="t" fillcolor="#FFFFFF" stroked="f">
                <v:path arrowok="t"/>
                <v:fill/>
              </v:shape>
            </v:group>
            <v:group style="position:absolute;left:4501;top:15828;width:667;height:2" coordorigin="4501,15828" coordsize="667,2">
              <v:shape style="position:absolute;left:4501;top:15828;width:667;height:2" coordorigin="4501,15828" coordsize="667,0" path="m4501,15828l5168,15828e" filled="f" stroked="t" strokeweight="2.5pt" strokecolor="#FFFFFF">
                <v:path arrowok="t"/>
              </v:shape>
            </v:group>
            <v:group style="position:absolute;left:4501;top:15852;width:108;height:206" coordorigin="4501,15852" coordsize="108,206">
              <v:shape style="position:absolute;left:4501;top:15852;width:108;height:206" coordorigin="4501,15852" coordsize="108,206" path="m4501,16058l4609,16058,4609,15852,4501,15852,4501,16058e" filled="t" fillcolor="#FFFFFF" stroked="f">
                <v:path arrowok="t"/>
                <v:fill/>
              </v:shape>
            </v:group>
            <v:group style="position:absolute;left:5065;top:15852;width:103;height:206" coordorigin="5065,15852" coordsize="103,206">
              <v:shape style="position:absolute;left:5065;top:15852;width:103;height:206" coordorigin="5065,15852" coordsize="103,206" path="m5065,16058l5168,16058,5168,15852,5065,15852,5065,16058e" filled="t" fillcolor="#FFFFFF" stroked="f">
                <v:path arrowok="t"/>
                <v:fill/>
              </v:shape>
            </v:group>
            <v:group style="position:absolute;left:4609;top:15852;width:456;height:206" coordorigin="4609,15852" coordsize="456,206">
              <v:shape style="position:absolute;left:4609;top:15852;width:456;height:206" coordorigin="4609,15852" coordsize="456,206" path="m5065,16058l5065,15852,4609,15852,4609,16058,5065,16058e" filled="t" fillcolor="#FFFFFF" stroked="f">
                <v:path arrowok="t"/>
                <v:fill/>
              </v:shape>
            </v:group>
            <v:group style="position:absolute;left:5173;top:15803;width:684;height:38" coordorigin="5173,15803" coordsize="684,38">
              <v:shape style="position:absolute;left:5173;top:15803;width:684;height:38" coordorigin="5173,15803" coordsize="684,38" path="m5173,15841l5857,15841,5857,15803,5173,15803,5173,15841xe" filled="t" fillcolor="#FFFFFF" stroked="f">
                <v:path arrowok="t"/>
                <v:fill/>
              </v:shape>
            </v:group>
            <v:group style="position:absolute;left:5173;top:15840;width:108;height:182" coordorigin="5173,15840" coordsize="108,182">
              <v:shape style="position:absolute;left:5173;top:15840;width:108;height:182" coordorigin="5173,15840" coordsize="108,182" path="m5173,16022l5281,16022,5281,15840,5173,15840,5173,16022e" filled="t" fillcolor="#FFFFFF" stroked="f">
                <v:path arrowok="t"/>
                <v:fill/>
              </v:shape>
            </v:group>
            <v:group style="position:absolute;left:5754;top:15840;width:103;height:182" coordorigin="5754,15840" coordsize="103,182">
              <v:shape style="position:absolute;left:5754;top:15840;width:103;height:182" coordorigin="5754,15840" coordsize="103,182" path="m5754,16022l5857,16022,5857,15840,5754,15840,5754,16022e" filled="t" fillcolor="#FFFFFF" stroked="f">
                <v:path arrowok="t"/>
                <v:fill/>
              </v:shape>
            </v:group>
            <v:group style="position:absolute;left:5173;top:16040;width:684;height:2" coordorigin="5173,16040" coordsize="684,2">
              <v:shape style="position:absolute;left:5173;top:16040;width:684;height:2" coordorigin="5173,16040" coordsize="684,0" path="m5173,16040l5857,16040e" filled="f" stroked="t" strokeweight="1.9pt" strokecolor="#FFFFFF">
                <v:path arrowok="t"/>
              </v:shape>
            </v:group>
            <v:group style="position:absolute;left:5281;top:15840;width:473;height:182" coordorigin="5281,15840" coordsize="473,182">
              <v:shape style="position:absolute;left:5281;top:15840;width:473;height:182" coordorigin="5281,15840" coordsize="473,182" path="m5281,16022l5754,16022,5754,15840,5281,15840,5281,16022e" filled="t" fillcolor="#FFFFFF" stroked="f">
                <v:path arrowok="t"/>
                <v:fill/>
              </v:shape>
            </v:group>
            <v:group style="position:absolute;left:5862;top:15828;width:588;height:2" coordorigin="5862,15828" coordsize="588,2">
              <v:shape style="position:absolute;left:5862;top:15828;width:588;height:2" coordorigin="5862,15828" coordsize="588,0" path="m5862,15828l6450,15828e" filled="f" stroked="t" strokeweight="2.5pt" strokecolor="#FFFFFF">
                <v:path arrowok="t"/>
              </v:shape>
            </v:group>
            <v:group style="position:absolute;left:5862;top:15852;width:108;height:206" coordorigin="5862,15852" coordsize="108,206">
              <v:shape style="position:absolute;left:5862;top:15852;width:108;height:206" coordorigin="5862,15852" coordsize="108,206" path="m5862,16058l5970,16058,5970,15852,5862,15852,5862,16058e" filled="t" fillcolor="#FFFFFF" stroked="f">
                <v:path arrowok="t"/>
                <v:fill/>
              </v:shape>
            </v:group>
            <v:group style="position:absolute;left:6347;top:15852;width:103;height:206" coordorigin="6347,15852" coordsize="103,206">
              <v:shape style="position:absolute;left:6347;top:15852;width:103;height:206" coordorigin="6347,15852" coordsize="103,206" path="m6347,16058l6450,16058,6450,15852,6347,15852,6347,16058e" filled="t" fillcolor="#FFFFFF" stroked="f">
                <v:path arrowok="t"/>
                <v:fill/>
              </v:shape>
            </v:group>
            <v:group style="position:absolute;left:5970;top:15852;width:377;height:206" coordorigin="5970,15852" coordsize="377,206">
              <v:shape style="position:absolute;left:5970;top:15852;width:377;height:206" coordorigin="5970,15852" coordsize="377,206" path="m6347,16058l6347,15852,5970,15852,5970,16058,6347,16058e" filled="t" fillcolor="#FFFFFF" stroked="f">
                <v:path arrowok="t"/>
                <v:fill/>
              </v:shape>
            </v:group>
            <v:group style="position:absolute;left:6455;top:15822;width:2002;height:2" coordorigin="6455,15822" coordsize="2002,2">
              <v:shape style="position:absolute;left:6455;top:15822;width:2002;height:2" coordorigin="6455,15822" coordsize="2002,0" path="m6455,15822l8457,15822e" filled="f" stroked="t" strokeweight="1.9pt" strokecolor="#FFFFFF">
                <v:path arrowok="t"/>
              </v:shape>
            </v:group>
            <v:group style="position:absolute;left:6455;top:15840;width:108;height:182" coordorigin="6455,15840" coordsize="108,182">
              <v:shape style="position:absolute;left:6455;top:15840;width:108;height:182" coordorigin="6455,15840" coordsize="108,182" path="m6455,16022l6563,16022,6563,15840,6455,15840,6455,16022e" filled="t" fillcolor="#FFFFFF" stroked="f">
                <v:path arrowok="t"/>
                <v:fill/>
              </v:shape>
            </v:group>
            <v:group style="position:absolute;left:7624;top:15840;width:103;height:182" coordorigin="7624,15840" coordsize="103,182">
              <v:shape style="position:absolute;left:7624;top:15840;width:103;height:182" coordorigin="7624,15840" coordsize="103,182" path="m7624,16022l7727,16022,7727,15840,7624,15840,7624,16022e" filled="t" fillcolor="#FFFFFF" stroked="f">
                <v:path arrowok="t"/>
                <v:fill/>
              </v:shape>
            </v:group>
            <v:group style="position:absolute;left:6455;top:16040;width:2002;height:2" coordorigin="6455,16040" coordsize="2002,2">
              <v:shape style="position:absolute;left:6455;top:16040;width:2002;height:2" coordorigin="6455,16040" coordsize="2002,0" path="m6455,16040l8457,16040e" filled="f" stroked="t" strokeweight="1.9pt" strokecolor="#FFFFFF">
                <v:path arrowok="t"/>
              </v:shape>
            </v:group>
            <v:group style="position:absolute;left:6563;top:15840;width:1061;height:182" coordorigin="6563,15840" coordsize="1061,182">
              <v:shape style="position:absolute;left:6563;top:15840;width:1061;height:182" coordorigin="6563,15840" coordsize="1061,182" path="m6563,16022l7624,16022,7624,15840,6563,15840,6563,16022e" filled="t" fillcolor="#FFFFFF" stroked="f">
                <v:path arrowok="t"/>
                <v:fill/>
              </v:shape>
            </v:group>
            <v:group style="position:absolute;left:7732;top:15840;width:108;height:182" coordorigin="7732,15840" coordsize="108,182">
              <v:shape style="position:absolute;left:7732;top:15840;width:108;height:182" coordorigin="7732,15840" coordsize="108,182" path="m7732,16022l7840,16022,7840,15840,7732,15840,7732,16022e" filled="t" fillcolor="#FFFFFF" stroked="f">
                <v:path arrowok="t"/>
                <v:fill/>
              </v:shape>
            </v:group>
            <v:group style="position:absolute;left:8353;top:15840;width:103;height:182" coordorigin="8353,15840" coordsize="103,182">
              <v:shape style="position:absolute;left:8353;top:15840;width:103;height:182" coordorigin="8353,15840" coordsize="103,182" path="m8353,16022l8457,16022,8457,15840,8353,15840,8353,16022e" filled="t" fillcolor="#FFFFFF" stroked="f">
                <v:path arrowok="t"/>
                <v:fill/>
              </v:shape>
            </v:group>
            <v:group style="position:absolute;left:7840;top:15840;width:514;height:182" coordorigin="7840,15840" coordsize="514,182">
              <v:shape style="position:absolute;left:7840;top:15840;width:514;height:182" coordorigin="7840,15840" coordsize="514,182" path="m7840,16022l8353,16022,8353,15840,7840,15840,7840,16022e" filled="t" fillcolor="#FFFFFF" stroked="f">
                <v:path arrowok="t"/>
                <v:fill/>
              </v:shape>
            </v:group>
            <v:group style="position:absolute;left:8461;top:15828;width:108;height:206" coordorigin="8461,15828" coordsize="108,206">
              <v:shape style="position:absolute;left:8461;top:15828;width:108;height:206" coordorigin="8461,15828" coordsize="108,206" path="m8461,16034l8569,16034,8569,15828,8461,15828,8461,16034e" filled="t" fillcolor="#FFFFFF" stroked="f">
                <v:path arrowok="t"/>
                <v:fill/>
              </v:shape>
            </v:group>
            <v:group style="position:absolute;left:9079;top:15828;width:103;height:206" coordorigin="9079,15828" coordsize="103,206">
              <v:shape style="position:absolute;left:9079;top:15828;width:103;height:206" coordorigin="9079,15828" coordsize="103,206" path="m9079,16034l9182,16034,9182,15828,9079,15828,9079,16034e" filled="t" fillcolor="#FFFFFF" stroked="f">
                <v:path arrowok="t"/>
                <v:fill/>
              </v:shape>
            </v:group>
            <v:group style="position:absolute;left:8461;top:16046;width:1976;height:2" coordorigin="8461,16046" coordsize="1976,2">
              <v:shape style="position:absolute;left:8461;top:16046;width:1976;height:2" coordorigin="8461,16046" coordsize="1976,0" path="m8461,16046l10437,16046e" filled="f" stroked="t" strokeweight="1.3pt" strokecolor="#FFFFFF">
                <v:path arrowok="t"/>
              </v:shape>
            </v:group>
            <v:group style="position:absolute;left:8569;top:15828;width:509;height:206" coordorigin="8569,15828" coordsize="509,206">
              <v:shape style="position:absolute;left:8569;top:15828;width:509;height:206" coordorigin="8569,15828" coordsize="509,206" path="m8569,16034l9079,16034,9079,15828,8569,15828,8569,16034e" filled="t" fillcolor="#FFFFFF" stroked="f">
                <v:path arrowok="t"/>
                <v:fill/>
              </v:shape>
            </v:group>
            <v:group style="position:absolute;left:9187;top:15815;width:1968;height:2" coordorigin="9187,15815" coordsize="1968,2">
              <v:shape style="position:absolute;left:9187;top:15815;width:1968;height:2" coordorigin="9187,15815" coordsize="1968,0" path="m9187,15815l11155,15815e" filled="f" stroked="t" strokeweight="1.309985pt" strokecolor="#FFFFFF">
                <v:path arrowok="t"/>
              </v:shape>
            </v:group>
            <v:group style="position:absolute;left:9187;top:15828;width:108;height:206" coordorigin="9187,15828" coordsize="108,206">
              <v:shape style="position:absolute;left:9187;top:15828;width:108;height:206" coordorigin="9187,15828" coordsize="108,206" path="m9187,16034l9295,16034,9295,15828,9187,15828,9187,16034e" filled="t" fillcolor="#FFFFFF" stroked="f">
                <v:path arrowok="t"/>
                <v:fill/>
              </v:shape>
            </v:group>
            <v:group style="position:absolute;left:9686;top:15828;width:103;height:206" coordorigin="9686,15828" coordsize="103,206">
              <v:shape style="position:absolute;left:9686;top:15828;width:103;height:206" coordorigin="9686,15828" coordsize="103,206" path="m9686,16034l9789,16034,9789,15828,9686,15828,9686,16034e" filled="t" fillcolor="#FFFFFF" stroked="f">
                <v:path arrowok="t"/>
                <v:fill/>
              </v:shape>
            </v:group>
            <v:group style="position:absolute;left:9295;top:15828;width:391;height:206" coordorigin="9295,15828" coordsize="391,206">
              <v:shape style="position:absolute;left:9295;top:15828;width:391;height:206" coordorigin="9295,15828" coordsize="391,206" path="m9295,16034l9686,16034,9686,15828,9295,15828,9295,16034e" filled="t" fillcolor="#FFFFFF" stroked="f">
                <v:path arrowok="t"/>
                <v:fill/>
              </v:shape>
            </v:group>
            <v:group style="position:absolute;left:9794;top:15828;width:108;height:206" coordorigin="9794,15828" coordsize="108,206">
              <v:shape style="position:absolute;left:9794;top:15828;width:108;height:206" coordorigin="9794,15828" coordsize="108,206" path="m9794,16034l9902,16034,9902,15828,9794,15828,9794,16034e" filled="t" fillcolor="#FFFFFF" stroked="f">
                <v:path arrowok="t"/>
                <v:fill/>
              </v:shape>
            </v:group>
            <v:group style="position:absolute;left:10334;top:15828;width:103;height:206" coordorigin="10334,15828" coordsize="103,206">
              <v:shape style="position:absolute;left:10334;top:15828;width:103;height:206" coordorigin="10334,15828" coordsize="103,206" path="m10334,16034l10437,16034,10437,15828,10334,15828,10334,16034e" filled="t" fillcolor="#FFFFFF" stroked="f">
                <v:path arrowok="t"/>
                <v:fill/>
              </v:shape>
            </v:group>
            <v:group style="position:absolute;left:9902;top:15828;width:432;height:206" coordorigin="9902,15828" coordsize="432,206">
              <v:shape style="position:absolute;left:9902;top:15828;width:432;height:206" coordorigin="9902,15828" coordsize="432,206" path="m9902,16034l10334,16034,10334,15828,9902,15828,9902,16034e" filled="t" fillcolor="#FFFFFF" stroked="f">
                <v:path arrowok="t"/>
                <v:fill/>
              </v:shape>
            </v:group>
            <v:group style="position:absolute;left:10442;top:15822;width:713;height:2" coordorigin="10442,15822" coordsize="713,2">
              <v:shape style="position:absolute;left:10442;top:15822;width:713;height:2" coordorigin="10442,15822" coordsize="713,0" path="m10442,15822l11155,15822e" filled="f" stroked="t" strokeweight="1.9pt" strokecolor="#FFFFFF">
                <v:path arrowok="t"/>
              </v:shape>
            </v:group>
            <v:group style="position:absolute;left:10442;top:15840;width:108;height:182" coordorigin="10442,15840" coordsize="108,182">
              <v:shape style="position:absolute;left:10442;top:15840;width:108;height:182" coordorigin="10442,15840" coordsize="108,182" path="m10442,16022l10550,16022,10550,15840,10442,15840,10442,16022e" filled="t" fillcolor="#FFFFFF" stroked="f">
                <v:path arrowok="t"/>
                <v:fill/>
              </v:shape>
            </v:group>
            <v:group style="position:absolute;left:11054;top:15840;width:101;height:182" coordorigin="11054,15840" coordsize="101,182">
              <v:shape style="position:absolute;left:11054;top:15840;width:101;height:182" coordorigin="11054,15840" coordsize="101,182" path="m11054,16022l11155,16022,11155,15840,11054,15840,11054,16022e" filled="t" fillcolor="#FFFFFF" stroked="f">
                <v:path arrowok="t"/>
                <v:fill/>
              </v:shape>
            </v:group>
            <v:group style="position:absolute;left:10442;top:16040;width:713;height:2" coordorigin="10442,16040" coordsize="713,2">
              <v:shape style="position:absolute;left:10442;top:16040;width:713;height:2" coordorigin="10442,16040" coordsize="713,0" path="m10442,16040l11155,16040e" filled="f" stroked="t" strokeweight="1.9pt" strokecolor="#FFFFFF">
                <v:path arrowok="t"/>
              </v:shape>
            </v:group>
            <v:group style="position:absolute;left:10550;top:15840;width:504;height:182" coordorigin="10550,15840" coordsize="504,182">
              <v:shape style="position:absolute;left:10550;top:15840;width:504;height:182" coordorigin="10550,15840" coordsize="504,182" path="m10550,16022l11054,16022,11054,15840,10550,15840,10550,16022e" filled="t" fillcolor="#FFFFFF" stroked="f">
                <v:path arrowok="t"/>
                <v:fill/>
              </v:shape>
            </v:group>
            <v:group style="position:absolute;left:715;top:15799;width:10452;height:2" coordorigin="715,15799" coordsize="10452,2">
              <v:shape style="position:absolute;left:715;top:15799;width:10452;height:2" coordorigin="715,15799" coordsize="10452,0" path="m715,15799l11167,15799e" filled="f" stroked="t" strokeweight=".58004pt" strokecolor="#000000">
                <v:path arrowok="t"/>
              </v:shape>
            </v:group>
            <v:group style="position:absolute;left:715;top:16063;width:10452;height:2" coordorigin="715,16063" coordsize="10452,2">
              <v:shape style="position:absolute;left:715;top:16063;width:10452;height:2" coordorigin="715,16063" coordsize="10452,0" path="m715,16063l11167,16063e" filled="f" stroked="t" strokeweight=".579980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um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m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color w:val="FF6600"/>
          <w:spacing w:val="-9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table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for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epi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mi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ogic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0"/>
          <w:szCs w:val="20"/>
          <w:color w:val="FF6600"/>
          <w:spacing w:val="-13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ep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r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c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i</w:t>
      </w:r>
      <w:r>
        <w:rPr>
          <w:rFonts w:ascii="Arial" w:hAnsi="Arial" w:cs="Arial" w:eastAsia="Arial"/>
          <w:sz w:val="20"/>
          <w:szCs w:val="20"/>
          <w:color w:val="FF6600"/>
          <w:spacing w:val="4"/>
          <w:w w:val="100"/>
          <w:b/>
          <w:bCs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ed</w:t>
      </w:r>
      <w:r>
        <w:rPr>
          <w:rFonts w:ascii="Arial" w:hAnsi="Arial" w:cs="Arial" w:eastAsia="Arial"/>
          <w:sz w:val="20"/>
          <w:szCs w:val="20"/>
          <w:color w:val="FF6600"/>
          <w:spacing w:val="-8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or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</w:rPr>
        <w:t>w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color w:val="FF6600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nding</w:t>
      </w:r>
      <w:r>
        <w:rPr>
          <w:rFonts w:ascii="Arial" w:hAnsi="Arial" w:cs="Arial" w:eastAsia="Arial"/>
          <w:sz w:val="20"/>
          <w:szCs w:val="20"/>
          <w:color w:val="FF6600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13"/>
          <w:szCs w:val="13"/>
          <w:color w:val="FF6600"/>
          <w:spacing w:val="0"/>
          <w:w w:val="100"/>
          <w:b/>
          <w:bCs/>
          <w:position w:val="7"/>
        </w:rPr>
        <w:t>th</w:t>
      </w:r>
      <w:r>
        <w:rPr>
          <w:rFonts w:ascii="Arial" w:hAnsi="Arial" w:cs="Arial" w:eastAsia="Arial"/>
          <w:sz w:val="13"/>
          <w:szCs w:val="13"/>
          <w:color w:val="FF6600"/>
          <w:spacing w:val="-3"/>
          <w:w w:val="100"/>
          <w:b/>
          <w:bCs/>
          <w:position w:val="7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3"/>
          <w:w w:val="100"/>
          <w:b/>
          <w:bCs/>
          <w:position w:val="0"/>
        </w:rPr>
        <w:t>N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o</w:t>
      </w:r>
      <w:r>
        <w:rPr>
          <w:rFonts w:ascii="Arial" w:hAnsi="Arial" w:cs="Arial" w:eastAsia="Arial"/>
          <w:sz w:val="20"/>
          <w:szCs w:val="20"/>
          <w:color w:val="FF6600"/>
          <w:spacing w:val="2"/>
          <w:w w:val="100"/>
          <w:b/>
          <w:bCs/>
          <w:position w:val="0"/>
        </w:rPr>
        <w:t>v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ember</w:t>
      </w:r>
      <w:r>
        <w:rPr>
          <w:rFonts w:ascii="Arial" w:hAnsi="Arial" w:cs="Arial" w:eastAsia="Arial"/>
          <w:sz w:val="20"/>
          <w:szCs w:val="20"/>
          <w:color w:val="FF6600"/>
          <w:spacing w:val="-11"/>
          <w:w w:val="100"/>
          <w:b/>
          <w:bCs/>
          <w:position w:val="0"/>
        </w:rPr>
        <w:t> 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2</w:t>
      </w:r>
      <w:r>
        <w:rPr>
          <w:rFonts w:ascii="Arial" w:hAnsi="Arial" w:cs="Arial" w:eastAsia="Arial"/>
          <w:sz w:val="20"/>
          <w:szCs w:val="20"/>
          <w:color w:val="FF6600"/>
          <w:spacing w:val="1"/>
          <w:w w:val="100"/>
          <w:b/>
          <w:bCs/>
          <w:position w:val="0"/>
        </w:rPr>
        <w:t>0</w:t>
      </w:r>
      <w:r>
        <w:rPr>
          <w:rFonts w:ascii="Arial" w:hAnsi="Arial" w:cs="Arial" w:eastAsia="Arial"/>
          <w:sz w:val="20"/>
          <w:szCs w:val="20"/>
          <w:color w:val="FF6600"/>
          <w:spacing w:val="0"/>
          <w:w w:val="100"/>
          <w:b/>
          <w:bCs/>
          <w:position w:val="0"/>
        </w:rPr>
        <w:t>15</w:t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0" w:after="0" w:line="180" w:lineRule="exact"/>
        <w:ind w:left="340" w:right="-20"/>
        <w:jc w:val="left"/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be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br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k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16"/>
          <w:szCs w:val="16"/>
          <w:spacing w:val="1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6"/>
          <w:szCs w:val="16"/>
          <w:spacing w:val="-2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16"/>
          <w:szCs w:val="16"/>
          <w:spacing w:val="-1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16"/>
          <w:szCs w:val="16"/>
          <w:spacing w:val="0"/>
          <w:w w:val="100"/>
          <w:b/>
          <w:bCs/>
          <w:position w:val="-1"/>
        </w:rPr>
        <w:t>hs)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7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00.354126pt;margin-top:-54.827438pt;width:47.600004pt;height:50.399363pt;mso-position-horizontal-relative:page;mso-position-vertical-relative:paragraph;z-index:-7131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ct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7" w:after="0" w:line="170" w:lineRule="exact"/>
                    <w:jc w:val="left"/>
                    <w:rPr>
                      <w:sz w:val="17"/>
                      <w:szCs w:val="17"/>
                    </w:rPr>
                  </w:pPr>
                  <w:rPr/>
                  <w:r>
                    <w:rPr>
                      <w:sz w:val="17"/>
                      <w:szCs w:val="17"/>
                    </w:rPr>
                  </w:r>
                </w:p>
                <w:p>
                  <w:pPr>
                    <w:spacing w:before="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%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2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of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/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" w:after="0" w:line="240" w:lineRule="auto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rep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9.11412pt;margin-top:-28.452877pt;width:13.040002pt;height:24.024802pt;mso-position-horizontal-relative:page;mso-position-vertical-relative:paragraph;z-index:-7130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FP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9.384125pt;margin-top:-43.2244pt;width:26.000001pt;height:38.796323pt;mso-position-horizontal-relative:page;mso-position-vertical-relative:paragraph;z-index:-712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bi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45.944122pt;margin-top:-47.46376pt;width:13.040003pt;height:43.035683pt;mso-position-horizontal-relative:page;mso-position-vertical-relative:paragraph;z-index:-7128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C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80.264130pt;margin-top:-59.707119pt;width:42.700002pt;height:55.279043pt;mso-position-horizontal-relative:page;mso-position-vertical-relative:paragraph;z-index:-7127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uinea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Worm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3.884125pt;margin-top:-44.46088pt;width:13.040003pt;height:40.032803pt;mso-position-horizontal-relative:page;mso-position-vertical-relative:paragraph;z-index:-7126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10.364136pt;margin-top:-49.38472pt;width:13.040003pt;height:44.956643pt;mso-position-horizontal-relative:page;mso-position-vertical-relative:paragraph;z-index:-7125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sles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46.51413pt;margin-top:-60.899441pt;width:13.040004pt;height:56.471363pt;mso-position-horizontal-relative:page;mso-position-vertical-relative:paragraph;z-index:-7124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3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6.994141pt;margin-top:-28.962578pt;width:13.040002pt;height:24.534502pt;mso-position-horizontal-relative:page;mso-position-vertical-relative:paragraph;z-index:-7123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NNT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09.394135pt;margin-top:-42.58408pt;width:13.040003pt;height:38.156003pt;mso-position-horizontal-relative:page;mso-position-vertical-relative:paragraph;z-index:-7122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2.314148pt;margin-top:-49.263279pt;width:26.000002pt;height:44.835203pt;mso-position-horizontal-relative:page;mso-position-vertical-relative:paragraph;z-index:-7121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oid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Fever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m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j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4457(1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g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63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r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t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32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ru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c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ri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2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706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u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2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2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15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54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60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4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2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9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" w:after="0" w:line="240" w:lineRule="auto"/>
        <w:ind w:left="448" w:right="-20"/>
        <w:jc w:val="left"/>
        <w:tabs>
          <w:tab w:pos="2360" w:val="left"/>
          <w:tab w:pos="3040" w:val="left"/>
          <w:tab w:pos="3920" w:val="left"/>
          <w:tab w:pos="4580" w:val="left"/>
          <w:tab w:pos="5280" w:val="left"/>
          <w:tab w:pos="5860" w:val="left"/>
          <w:tab w:pos="7060" w:val="left"/>
          <w:tab w:pos="7880" w:val="left"/>
          <w:tab w:pos="8600" w:val="left"/>
          <w:tab w:pos="9200" w:val="left"/>
          <w:tab w:pos="986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3"/>
        </w:rPr>
        <w:t>v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13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</w:rPr>
        <w:t>Do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spacing w:val="-2"/>
          <w:w w:val="100"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86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u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7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Ho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3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931(2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0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2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2"/>
        </w:rPr>
        <w:t>1898(1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2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51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4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4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4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4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4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2092(1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g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1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4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3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1620(1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u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8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0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133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u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c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6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7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87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61" w:after="0" w:line="240" w:lineRule="auto"/>
        <w:ind w:left="100" w:right="-20"/>
        <w:jc w:val="left"/>
        <w:tabs>
          <w:tab w:pos="946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10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Mar w:footer="0" w:header="0" w:top="860" w:bottom="280" w:left="380" w:right="740"/>
          <w:footerReference w:type="default" r:id="rId32"/>
          <w:pgSz w:w="11920" w:h="16840"/>
        </w:sectPr>
      </w:pPr>
      <w:rPr/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20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</v:group>
            <v:group style="position:absolute;left:715;top:725;width:10452;height:2" coordorigin="715,725" coordsize="10452,2">
              <v:shape style="position:absolute;left:715;top:725;width:10452;height:2" coordorigin="715,725" coordsize="10452,0" path="m715,725l11167,725e" filled="f" stroked="t" strokeweight=".580pt" strokecolor="#000000">
                <v:path arrowok="t"/>
              </v:shape>
            </v:group>
            <v:group style="position:absolute;left:720;top:730;width:2;height:15288" coordorigin="720,730" coordsize="2,15288">
              <v:shape style="position:absolute;left:720;top:730;width:2;height:15288" coordorigin="720,730" coordsize="0,15288" path="m720,730l720,16017e" filled="f" stroked="t" strokeweight=".580pt" strokecolor="#000000">
                <v:path arrowok="t"/>
              </v:shape>
            </v:group>
            <v:group style="position:absolute;left:2261;top:730;width:2;height:15288" coordorigin="2261,730" coordsize="2,15288">
              <v:shape style="position:absolute;left:2261;top:730;width:2;height:15288" coordorigin="2261,730" coordsize="0,15288" path="m2261,730l2261,16017e" filled="f" stroked="t" strokeweight=".580pt" strokecolor="#000000">
                <v:path arrowok="t"/>
              </v:shape>
            </v:group>
            <v:group style="position:absolute;left:2952;top:730;width:2;height:15288" coordorigin="2952,730" coordsize="2,15288">
              <v:shape style="position:absolute;left:2952;top:730;width:2;height:15288" coordorigin="2952,730" coordsize="0,15288" path="m2952,730l2952,16017e" filled="f" stroked="t" strokeweight=".580pt" strokecolor="#000000">
                <v:path arrowok="t"/>
              </v:shape>
            </v:group>
            <v:group style="position:absolute;left:3636;top:730;width:2;height:15288" coordorigin="3636,730" coordsize="2,15288">
              <v:shape style="position:absolute;left:3636;top:730;width:2;height:15288" coordorigin="3636,730" coordsize="0,15288" path="m3636,730l3636,16017e" filled="f" stroked="t" strokeweight=".580pt" strokecolor="#000000">
                <v:path arrowok="t"/>
              </v:shape>
            </v:group>
            <v:group style="position:absolute;left:4501;top:730;width:2;height:15288" coordorigin="4501,730" coordsize="2,15288">
              <v:shape style="position:absolute;left:4501;top:730;width:2;height:15288" coordorigin="4501,730" coordsize="0,15288" path="m4501,730l4501,16017e" filled="f" stroked="t" strokeweight=".580pt" strokecolor="#000000">
                <v:path arrowok="t"/>
              </v:shape>
            </v:group>
            <v:group style="position:absolute;left:5173;top:730;width:2;height:15288" coordorigin="5173,730" coordsize="2,15288">
              <v:shape style="position:absolute;left:5173;top:730;width:2;height:15288" coordorigin="5173,730" coordsize="0,15288" path="m5173,730l5173,16017e" filled="f" stroked="t" strokeweight=".58001pt" strokecolor="#000000">
                <v:path arrowok="t"/>
              </v:shape>
            </v:group>
            <v:group style="position:absolute;left:5862;top:730;width:2;height:15288" coordorigin="5862,730" coordsize="2,15288">
              <v:shape style="position:absolute;left:5862;top:730;width:2;height:15288" coordorigin="5862,730" coordsize="0,15288" path="m5862,730l5862,16017e" filled="f" stroked="t" strokeweight=".58001pt" strokecolor="#000000">
                <v:path arrowok="t"/>
              </v:shape>
            </v:group>
            <v:group style="position:absolute;left:6455;top:730;width:2;height:15288" coordorigin="6455,730" coordsize="2,15288">
              <v:shape style="position:absolute;left:6455;top:730;width:2;height:15288" coordorigin="6455,730" coordsize="0,15288" path="m6455,730l6455,16017e" filled="f" stroked="t" strokeweight=".58001pt" strokecolor="#000000">
                <v:path arrowok="t"/>
              </v:shape>
            </v:group>
            <v:group style="position:absolute;left:7732;top:730;width:2;height:15288" coordorigin="7732,730" coordsize="2,15288">
              <v:shape style="position:absolute;left:7732;top:730;width:2;height:15288" coordorigin="7732,730" coordsize="0,15288" path="m7732,730l7732,16017e" filled="f" stroked="t" strokeweight=".58001pt" strokecolor="#000000">
                <v:path arrowok="t"/>
              </v:shape>
            </v:group>
            <v:group style="position:absolute;left:8461;top:730;width:2;height:15288" coordorigin="8461,730" coordsize="2,15288">
              <v:shape style="position:absolute;left:8461;top:730;width:2;height:15288" coordorigin="8461,730" coordsize="0,15288" path="m8461,730l8461,16017e" filled="f" stroked="t" strokeweight=".58001pt" strokecolor="#000000">
                <v:path arrowok="t"/>
              </v:shape>
            </v:group>
            <v:group style="position:absolute;left:9187;top:730;width:2;height:15288" coordorigin="9187,730" coordsize="2,15288">
              <v:shape style="position:absolute;left:9187;top:730;width:2;height:15288" coordorigin="9187,730" coordsize="0,15288" path="m9187,730l9187,16017e" filled="f" stroked="t" strokeweight=".579980pt" strokecolor="#000000">
                <v:path arrowok="t"/>
              </v:shape>
            </v:group>
            <v:group style="position:absolute;left:9794;top:730;width:2;height:15288" coordorigin="9794,730" coordsize="2,15288">
              <v:shape style="position:absolute;left:9794;top:730;width:2;height:15288" coordorigin="9794,730" coordsize="0,15288" path="m9794,730l9794,16017e" filled="f" stroked="t" strokeweight=".58001pt" strokecolor="#000000">
                <v:path arrowok="t"/>
              </v:shape>
            </v:group>
            <v:group style="position:absolute;left:10442;top:730;width:2;height:15288" coordorigin="10442,730" coordsize="2,15288">
              <v:shape style="position:absolute;left:10442;top:730;width:2;height:15288" coordorigin="10442,730" coordsize="0,15288" path="m10442,730l10442,16017e" filled="f" stroked="t" strokeweight=".579980pt" strokecolor="#000000">
                <v:path arrowok="t"/>
              </v:shape>
            </v:group>
            <v:group style="position:absolute;left:11162;top:730;width:2;height:15288" coordorigin="11162,730" coordsize="2,15288">
              <v:shape style="position:absolute;left:11162;top:730;width:2;height:15288" coordorigin="11162,730" coordsize="0,15288" path="m11162,730l11162,16017e" filled="f" stroked="t" strokeweight=".579980pt" strokecolor="#000000">
                <v:path arrowok="t"/>
              </v:shape>
            </v:group>
            <v:group style="position:absolute;left:725;top:2177;width:1532;height:2" coordorigin="725,2177" coordsize="1532,2">
              <v:shape style="position:absolute;left:725;top:2177;width:1532;height:2" coordorigin="725,2177" coordsize="1532,0" path="m725,2177l2256,2177e" filled="f" stroked="t" strokeweight="2.5pt" strokecolor="#FFFFFF">
                <v:path arrowok="t"/>
              </v:shape>
            </v:group>
            <v:group style="position:absolute;left:725;top:2201;width:103;height:206" coordorigin="725,2201" coordsize="103,206">
              <v:shape style="position:absolute;left:725;top:2201;width:103;height:206" coordorigin="725,2201" coordsize="103,206" path="m725,2408l828,2408,828,2201,725,2201,725,2408e" filled="t" fillcolor="#FFFFFF" stroked="f">
                <v:path arrowok="t"/>
                <v:fill/>
              </v:shape>
            </v:group>
            <v:group style="position:absolute;left:2153;top:2201;width:103;height:206" coordorigin="2153,2201" coordsize="103,206">
              <v:shape style="position:absolute;left:2153;top:2201;width:103;height:206" coordorigin="2153,2201" coordsize="103,206" path="m2153,2408l2256,2408,2256,2201,2153,2201,2153,2408e" filled="t" fillcolor="#FFFFFF" stroked="f">
                <v:path arrowok="t"/>
                <v:fill/>
              </v:shape>
            </v:group>
            <v:group style="position:absolute;left:828;top:2201;width:1325;height:206" coordorigin="828,2201" coordsize="1325,206">
              <v:shape style="position:absolute;left:828;top:2201;width:1325;height:206" coordorigin="828,2201" coordsize="1325,206" path="m828,2408l2153,2408,2153,2201,828,2201,828,2408e" filled="t" fillcolor="#FFFFFF" stroked="f">
                <v:path arrowok="t"/>
                <v:fill/>
              </v:shape>
            </v:group>
            <v:group style="position:absolute;left:2261;top:2170;width:2235;height:2" coordorigin="2261,2170" coordsize="2235,2">
              <v:shape style="position:absolute;left:2261;top:2170;width:2235;height:2" coordorigin="2261,2170" coordsize="2235,0" path="m2261,2170l4496,2170e" filled="f" stroked="t" strokeweight="1.78pt" strokecolor="#FFFFFF">
                <v:path arrowok="t"/>
              </v:shape>
            </v:group>
            <v:group style="position:absolute;left:2261;top:2187;width:108;height:185" coordorigin="2261,2187" coordsize="108,185">
              <v:shape style="position:absolute;left:2261;top:2187;width:108;height:185" coordorigin="2261,2187" coordsize="108,185" path="m2261,2372l2369,2372,2369,2187,2261,2187,2261,2372e" filled="t" fillcolor="#FFFFFF" stroked="f">
                <v:path arrowok="t"/>
                <v:fill/>
              </v:shape>
            </v:group>
            <v:group style="position:absolute;left:2844;top:2187;width:103;height:185" coordorigin="2844,2187" coordsize="103,185">
              <v:shape style="position:absolute;left:2844;top:2187;width:103;height:185" coordorigin="2844,2187" coordsize="103,185" path="m2844,2372l2948,2372,2948,2187,2844,2187,2844,2372e" filled="t" fillcolor="#FFFFFF" stroked="f">
                <v:path arrowok="t"/>
                <v:fill/>
              </v:shape>
            </v:group>
            <v:group style="position:absolute;left:2261;top:2412;width:686;height:2" coordorigin="2261,2412" coordsize="686,2">
              <v:shape style="position:absolute;left:2261;top:2412;width:686;height:2" coordorigin="2261,2412" coordsize="686,0" path="m2261,2412l2948,2412e" filled="f" stroked="t" strokeweight="4.18pt" strokecolor="#FFFFFF">
                <v:path arrowok="t"/>
              </v:shape>
            </v:group>
            <v:group style="position:absolute;left:2369;top:2187;width:475;height:185" coordorigin="2369,2187" coordsize="475,185">
              <v:shape style="position:absolute;left:2369;top:2187;width:475;height:185" coordorigin="2369,2187" coordsize="475,185" path="m2369,2372l2844,2372,2844,2187,2369,2187,2369,2372e" filled="t" fillcolor="#FFFFFF" stroked="f">
                <v:path arrowok="t"/>
                <v:fill/>
              </v:shape>
            </v:group>
            <v:group style="position:absolute;left:2952;top:2177;width:108;height:206" coordorigin="2952,2177" coordsize="108,206">
              <v:shape style="position:absolute;left:2952;top:2177;width:108;height:206" coordorigin="2952,2177" coordsize="108,206" path="m2952,2384l3060,2384,3060,2177,2952,2177,2952,2384e" filled="t" fillcolor="#FFFFFF" stroked="f">
                <v:path arrowok="t"/>
                <v:fill/>
              </v:shape>
            </v:group>
            <v:group style="position:absolute;left:3528;top:2177;width:103;height:206" coordorigin="3528,2177" coordsize="103,206">
              <v:shape style="position:absolute;left:3528;top:2177;width:103;height:206" coordorigin="3528,2177" coordsize="103,206" path="m3528,2384l3632,2384,3632,2177,3528,2177,3528,2384e" filled="t" fillcolor="#FFFFFF" stroked="f">
                <v:path arrowok="t"/>
                <v:fill/>
              </v:shape>
            </v:group>
            <v:group style="position:absolute;left:2952;top:2412;width:679;height:2" coordorigin="2952,2412" coordsize="679,2">
              <v:shape style="position:absolute;left:2952;top:2412;width:679;height:2" coordorigin="2952,2412" coordsize="679,0" path="m2952,2412l3632,2412e" filled="f" stroked="t" strokeweight="2.98pt" strokecolor="#FFFFFF">
                <v:path arrowok="t"/>
              </v:shape>
            </v:group>
            <v:group style="position:absolute;left:3060;top:2177;width:468;height:206" coordorigin="3060,2177" coordsize="468,206">
              <v:shape style="position:absolute;left:3060;top:2177;width:468;height:206" coordorigin="3060,2177" coordsize="468,206" path="m3060,2384l3528,2384,3528,2177,3060,2177,3060,2384e" filled="t" fillcolor="#FFFFFF" stroked="f">
                <v:path arrowok="t"/>
                <v:fill/>
              </v:shape>
            </v:group>
            <v:group style="position:absolute;left:3636;top:2187;width:108;height:185" coordorigin="3636,2187" coordsize="108,185">
              <v:shape style="position:absolute;left:3636;top:2187;width:108;height:185" coordorigin="3636,2187" coordsize="108,185" path="m3636,2372l3744,2372,3744,2187,3636,2187,3636,2372e" filled="t" fillcolor="#FFFFFF" stroked="f">
                <v:path arrowok="t"/>
                <v:fill/>
              </v:shape>
            </v:group>
            <v:group style="position:absolute;left:4393;top:2187;width:103;height:185" coordorigin="4393,2187" coordsize="103,185">
              <v:shape style="position:absolute;left:4393;top:2187;width:103;height:185" coordorigin="4393,2187" coordsize="103,185" path="m4393,2372l4496,2372,4496,2187,4393,2187,4393,2372e" filled="t" fillcolor="#FFFFFF" stroked="f">
                <v:path arrowok="t"/>
                <v:fill/>
              </v:shape>
            </v:group>
            <v:group style="position:absolute;left:3636;top:2412;width:860;height:2" coordorigin="3636,2412" coordsize="860,2">
              <v:shape style="position:absolute;left:3636;top:2412;width:860;height:2" coordorigin="3636,2412" coordsize="860,0" path="m3636,2412l4496,2412e" filled="f" stroked="t" strokeweight="4.18pt" strokecolor="#FFFFFF">
                <v:path arrowok="t"/>
              </v:shape>
            </v:group>
            <v:group style="position:absolute;left:3744;top:2187;width:648;height:185" coordorigin="3744,2187" coordsize="648,185">
              <v:shape style="position:absolute;left:3744;top:2187;width:648;height:185" coordorigin="3744,2187" coordsize="648,185" path="m3744,2372l4393,2372,4393,2187,3744,2187,3744,2372e" filled="t" fillcolor="#FFFFFF" stroked="f">
                <v:path arrowok="t"/>
                <v:fill/>
              </v:shape>
            </v:group>
            <v:group style="position:absolute;left:4501;top:2177;width:667;height:2" coordorigin="4501,2177" coordsize="667,2">
              <v:shape style="position:absolute;left:4501;top:2177;width:667;height:2" coordorigin="4501,2177" coordsize="667,0" path="m4501,2177l5168,2177e" filled="f" stroked="t" strokeweight="2.5pt" strokecolor="#FFFFFF">
                <v:path arrowok="t"/>
              </v:shape>
            </v:group>
            <v:group style="position:absolute;left:4501;top:2201;width:108;height:206" coordorigin="4501,2201" coordsize="108,206">
              <v:shape style="position:absolute;left:4501;top:2201;width:108;height:206" coordorigin="4501,2201" coordsize="108,206" path="m4501,2408l4609,2408,4609,2201,4501,2201,4501,2408e" filled="t" fillcolor="#FFFFFF" stroked="f">
                <v:path arrowok="t"/>
                <v:fill/>
              </v:shape>
            </v:group>
            <v:group style="position:absolute;left:5065;top:2201;width:103;height:206" coordorigin="5065,2201" coordsize="103,206">
              <v:shape style="position:absolute;left:5065;top:2201;width:103;height:206" coordorigin="5065,2201" coordsize="103,206" path="m5065,2408l5168,2408,5168,2201,5065,2201,5065,2408e" filled="t" fillcolor="#FFFFFF" stroked="f">
                <v:path arrowok="t"/>
                <v:fill/>
              </v:shape>
            </v:group>
            <v:group style="position:absolute;left:4609;top:2201;width:456;height:206" coordorigin="4609,2201" coordsize="456,206">
              <v:shape style="position:absolute;left:4609;top:2201;width:456;height:206" coordorigin="4609,2201" coordsize="456,206" path="m4609,2408l5065,2408,5065,2201,4609,2201,4609,2408e" filled="t" fillcolor="#FFFFFF" stroked="f">
                <v:path arrowok="t"/>
                <v:fill/>
              </v:shape>
            </v:group>
            <v:group style="position:absolute;left:5173;top:2170;width:684;height:2" coordorigin="5173,2170" coordsize="684,2">
              <v:shape style="position:absolute;left:5173;top:2170;width:684;height:2" coordorigin="5173,2170" coordsize="684,0" path="m5173,2170l5857,2170e" filled="f" stroked="t" strokeweight="1.78pt" strokecolor="#FFFFFF">
                <v:path arrowok="t"/>
              </v:shape>
            </v:group>
            <v:group style="position:absolute;left:5173;top:2187;width:108;height:185" coordorigin="5173,2187" coordsize="108,185">
              <v:shape style="position:absolute;left:5173;top:2187;width:108;height:185" coordorigin="5173,2187" coordsize="108,185" path="m5173,2372l5281,2372,5281,2187,5173,2187,5173,2372e" filled="t" fillcolor="#FFFFFF" stroked="f">
                <v:path arrowok="t"/>
                <v:fill/>
              </v:shape>
            </v:group>
            <v:group style="position:absolute;left:5754;top:2187;width:103;height:185" coordorigin="5754,2187" coordsize="103,185">
              <v:shape style="position:absolute;left:5754;top:2187;width:103;height:185" coordorigin="5754,2187" coordsize="103,185" path="m5754,2372l5857,2372,5857,2187,5754,2187,5754,2372e" filled="t" fillcolor="#FFFFFF" stroked="f">
                <v:path arrowok="t"/>
                <v:fill/>
              </v:shape>
            </v:group>
            <v:group style="position:absolute;left:5173;top:2412;width:684;height:2" coordorigin="5173,2412" coordsize="684,2">
              <v:shape style="position:absolute;left:5173;top:2412;width:684;height:2" coordorigin="5173,2412" coordsize="684,0" path="m5173,2412l5857,2412e" filled="f" stroked="t" strokeweight="4.18pt" strokecolor="#FFFFFF">
                <v:path arrowok="t"/>
              </v:shape>
            </v:group>
            <v:group style="position:absolute;left:5281;top:2187;width:473;height:185" coordorigin="5281,2187" coordsize="473,185">
              <v:shape style="position:absolute;left:5281;top:2187;width:473;height:185" coordorigin="5281,2187" coordsize="473,185" path="m5281,2372l5754,2372,5754,2187,5281,2187,5281,2372e" filled="t" fillcolor="#FFFFFF" stroked="f">
                <v:path arrowok="t"/>
                <v:fill/>
              </v:shape>
            </v:group>
            <v:group style="position:absolute;left:5862;top:2177;width:588;height:2" coordorigin="5862,2177" coordsize="588,2">
              <v:shape style="position:absolute;left:5862;top:2177;width:588;height:2" coordorigin="5862,2177" coordsize="588,0" path="m5862,2177l6450,2177e" filled="f" stroked="t" strokeweight="2.5pt" strokecolor="#FFFFFF">
                <v:path arrowok="t"/>
              </v:shape>
            </v:group>
            <v:group style="position:absolute;left:5862;top:2201;width:108;height:206" coordorigin="5862,2201" coordsize="108,206">
              <v:shape style="position:absolute;left:5862;top:2201;width:108;height:206" coordorigin="5862,2201" coordsize="108,206" path="m5862,2408l5970,2408,5970,2201,5862,2201,5862,2408e" filled="t" fillcolor="#FFFFFF" stroked="f">
                <v:path arrowok="t"/>
                <v:fill/>
              </v:shape>
            </v:group>
            <v:group style="position:absolute;left:6347;top:2201;width:103;height:206" coordorigin="6347,2201" coordsize="103,206">
              <v:shape style="position:absolute;left:6347;top:2201;width:103;height:206" coordorigin="6347,2201" coordsize="103,206" path="m6347,2408l6450,2408,6450,2201,6347,2201,6347,2408e" filled="t" fillcolor="#FFFFFF" stroked="f">
                <v:path arrowok="t"/>
                <v:fill/>
              </v:shape>
            </v:group>
            <v:group style="position:absolute;left:5970;top:2201;width:377;height:206" coordorigin="5970,2201" coordsize="377,206">
              <v:shape style="position:absolute;left:5970;top:2201;width:377;height:206" coordorigin="5970,2201" coordsize="377,206" path="m5970,2408l6347,2408,6347,2201,5970,2201,5970,2408e" filled="t" fillcolor="#FFFFFF" stroked="f">
                <v:path arrowok="t"/>
                <v:fill/>
              </v:shape>
            </v:group>
            <v:group style="position:absolute;left:6455;top:2170;width:4700;height:2" coordorigin="6455,2170" coordsize="4700,2">
              <v:shape style="position:absolute;left:6455;top:2170;width:4700;height:2" coordorigin="6455,2170" coordsize="4700,0" path="m6455,2170l11155,2170e" filled="f" stroked="t" strokeweight="1.78pt" strokecolor="#FFFFFF">
                <v:path arrowok="t"/>
              </v:shape>
            </v:group>
            <v:group style="position:absolute;left:6455;top:2187;width:108;height:185" coordorigin="6455,2187" coordsize="108,185">
              <v:shape style="position:absolute;left:6455;top:2187;width:108;height:185" coordorigin="6455,2187" coordsize="108,185" path="m6455,2372l6563,2372,6563,2187,6455,2187,6455,2372e" filled="t" fillcolor="#FFFFFF" stroked="f">
                <v:path arrowok="t"/>
                <v:fill/>
              </v:shape>
            </v:group>
            <v:group style="position:absolute;left:7624;top:2187;width:103;height:185" coordorigin="7624,2187" coordsize="103,185">
              <v:shape style="position:absolute;left:7624;top:2187;width:103;height:185" coordorigin="7624,2187" coordsize="103,185" path="m7624,2372l7727,2372,7727,2187,7624,2187,7624,2372e" filled="t" fillcolor="#FFFFFF" stroked="f">
                <v:path arrowok="t"/>
                <v:fill/>
              </v:shape>
            </v:group>
            <v:group style="position:absolute;left:6455;top:2371;width:2002;height:38" coordorigin="6455,2371" coordsize="2002,38">
              <v:shape style="position:absolute;left:6455;top:2371;width:2002;height:38" coordorigin="6455,2371" coordsize="2002,38" path="m6455,2409l8457,2409,8457,2371,6455,2371,6455,2409xe" filled="t" fillcolor="#FFFFFF" stroked="f">
                <v:path arrowok="t"/>
                <v:fill/>
              </v:shape>
            </v:group>
            <v:group style="position:absolute;left:6563;top:2187;width:1061;height:185" coordorigin="6563,2187" coordsize="1061,185">
              <v:shape style="position:absolute;left:6563;top:2187;width:1061;height:185" coordorigin="6563,2187" coordsize="1061,185" path="m6563,2372l7624,2372,7624,2187,6563,2187,6563,2372e" filled="t" fillcolor="#FFFFFF" stroked="f">
                <v:path arrowok="t"/>
                <v:fill/>
              </v:shape>
            </v:group>
            <v:group style="position:absolute;left:7732;top:2187;width:108;height:185" coordorigin="7732,2187" coordsize="108,185">
              <v:shape style="position:absolute;left:7732;top:2187;width:108;height:185" coordorigin="7732,2187" coordsize="108,185" path="m7732,2372l7840,2372,7840,2187,7732,2187,7732,2372e" filled="t" fillcolor="#FFFFFF" stroked="f">
                <v:path arrowok="t"/>
                <v:fill/>
              </v:shape>
            </v:group>
            <v:group style="position:absolute;left:8353;top:2187;width:103;height:185" coordorigin="8353,2187" coordsize="103,185">
              <v:shape style="position:absolute;left:8353;top:2187;width:103;height:185" coordorigin="8353,2187" coordsize="103,185" path="m8353,2372l8457,2372,8457,2187,8353,2187,8353,2372e" filled="t" fillcolor="#FFFFFF" stroked="f">
                <v:path arrowok="t"/>
                <v:fill/>
              </v:shape>
            </v:group>
            <v:group style="position:absolute;left:7840;top:2187;width:514;height:185" coordorigin="7840,2187" coordsize="514,185">
              <v:shape style="position:absolute;left:7840;top:2187;width:514;height:185" coordorigin="7840,2187" coordsize="514,185" path="m7840,2372l8353,2372,8353,2187,7840,2187,7840,2372e" filled="t" fillcolor="#FFFFFF" stroked="f">
                <v:path arrowok="t"/>
                <v:fill/>
              </v:shape>
            </v:group>
            <v:group style="position:absolute;left:8461;top:2177;width:108;height:206" coordorigin="8461,2177" coordsize="108,206">
              <v:shape style="position:absolute;left:8461;top:2177;width:108;height:206" coordorigin="8461,2177" coordsize="108,206" path="m8461,2384l8569,2384,8569,2177,8461,2177,8461,2384e" filled="t" fillcolor="#FFFFFF" stroked="f">
                <v:path arrowok="t"/>
                <v:fill/>
              </v:shape>
            </v:group>
            <v:group style="position:absolute;left:9079;top:2177;width:103;height:206" coordorigin="9079,2177" coordsize="103,206">
              <v:shape style="position:absolute;left:9079;top:2177;width:103;height:206" coordorigin="9079,2177" coordsize="103,206" path="m9079,2384l9182,2384,9182,2177,9079,2177,9079,2384e" filled="t" fillcolor="#FFFFFF" stroked="f">
                <v:path arrowok="t"/>
                <v:fill/>
              </v:shape>
            </v:group>
            <v:group style="position:absolute;left:8461;top:2383;width:1976;height:26" coordorigin="8461,2383" coordsize="1976,26">
              <v:shape style="position:absolute;left:8461;top:2383;width:1976;height:26" coordorigin="8461,2383" coordsize="1976,26" path="m8461,2409l10437,2409,10437,2383,8461,2383,8461,2409xe" filled="t" fillcolor="#FFFFFF" stroked="f">
                <v:path arrowok="t"/>
                <v:fill/>
              </v:shape>
            </v:group>
            <v:group style="position:absolute;left:8569;top:2177;width:509;height:206" coordorigin="8569,2177" coordsize="509,206">
              <v:shape style="position:absolute;left:8569;top:2177;width:509;height:206" coordorigin="8569,2177" coordsize="509,206" path="m8569,2384l9079,2384,9079,2177,8569,2177,8569,2384e" filled="t" fillcolor="#FFFFFF" stroked="f">
                <v:path arrowok="t"/>
                <v:fill/>
              </v:shape>
            </v:group>
            <v:group style="position:absolute;left:9187;top:2177;width:108;height:206" coordorigin="9187,2177" coordsize="108,206">
              <v:shape style="position:absolute;left:9187;top:2177;width:108;height:206" coordorigin="9187,2177" coordsize="108,206" path="m9187,2384l9295,2384,9295,2177,9187,2177,9187,2384e" filled="t" fillcolor="#FFFFFF" stroked="f">
                <v:path arrowok="t"/>
                <v:fill/>
              </v:shape>
            </v:group>
            <v:group style="position:absolute;left:9686;top:2177;width:103;height:206" coordorigin="9686,2177" coordsize="103,206">
              <v:shape style="position:absolute;left:9686;top:2177;width:103;height:206" coordorigin="9686,2177" coordsize="103,206" path="m9686,2384l9789,2384,9789,2177,9686,2177,9686,2384e" filled="t" fillcolor="#FFFFFF" stroked="f">
                <v:path arrowok="t"/>
                <v:fill/>
              </v:shape>
            </v:group>
            <v:group style="position:absolute;left:9295;top:2177;width:391;height:206" coordorigin="9295,2177" coordsize="391,206">
              <v:shape style="position:absolute;left:9295;top:2177;width:391;height:206" coordorigin="9295,2177" coordsize="391,206" path="m9295,2384l9686,2384,9686,2177,9295,2177,9295,2384e" filled="t" fillcolor="#FFFFFF" stroked="f">
                <v:path arrowok="t"/>
                <v:fill/>
              </v:shape>
            </v:group>
            <v:group style="position:absolute;left:9794;top:2177;width:108;height:206" coordorigin="9794,2177" coordsize="108,206">
              <v:shape style="position:absolute;left:9794;top:2177;width:108;height:206" coordorigin="9794,2177" coordsize="108,206" path="m9794,2384l9902,2384,9902,2177,9794,2177,9794,2384e" filled="t" fillcolor="#FFFFFF" stroked="f">
                <v:path arrowok="t"/>
                <v:fill/>
              </v:shape>
            </v:group>
            <v:group style="position:absolute;left:10334;top:2177;width:103;height:206" coordorigin="10334,2177" coordsize="103,206">
              <v:shape style="position:absolute;left:10334;top:2177;width:103;height:206" coordorigin="10334,2177" coordsize="103,206" path="m10334,2384l10437,2384,10437,2177,10334,2177,10334,2384e" filled="t" fillcolor="#FFFFFF" stroked="f">
                <v:path arrowok="t"/>
                <v:fill/>
              </v:shape>
            </v:group>
            <v:group style="position:absolute;left:9902;top:2177;width:432;height:206" coordorigin="9902,2177" coordsize="432,206">
              <v:shape style="position:absolute;left:9902;top:2177;width:432;height:206" coordorigin="9902,2177" coordsize="432,206" path="m9902,2384l10334,2384,10334,2177,9902,2177,9902,2384e" filled="t" fillcolor="#FFFFFF" stroked="f">
                <v:path arrowok="t"/>
                <v:fill/>
              </v:shape>
            </v:group>
            <v:group style="position:absolute;left:10442;top:2187;width:108;height:185" coordorigin="10442,2187" coordsize="108,185">
              <v:shape style="position:absolute;left:10442;top:2187;width:108;height:185" coordorigin="10442,2187" coordsize="108,185" path="m10442,2372l10550,2372,10550,2187,10442,2187,10442,2372e" filled="t" fillcolor="#FFFFFF" stroked="f">
                <v:path arrowok="t"/>
                <v:fill/>
              </v:shape>
            </v:group>
            <v:group style="position:absolute;left:11054;top:2187;width:101;height:185" coordorigin="11054,2187" coordsize="101,185">
              <v:shape style="position:absolute;left:11054;top:2187;width:101;height:185" coordorigin="11054,2187" coordsize="101,185" path="m11054,2372l11155,2372,11155,2187,11054,2187,11054,2372e" filled="t" fillcolor="#FFFFFF" stroked="f">
                <v:path arrowok="t"/>
                <v:fill/>
              </v:shape>
            </v:group>
            <v:group style="position:absolute;left:10442;top:2412;width:713;height:2" coordorigin="10442,2412" coordsize="713,2">
              <v:shape style="position:absolute;left:10442;top:2412;width:713;height:2" coordorigin="10442,2412" coordsize="713,0" path="m10442,2412l11155,2412e" filled="f" stroked="t" strokeweight="4.18pt" strokecolor="#FFFFFF">
                <v:path arrowok="t"/>
              </v:shape>
            </v:group>
            <v:group style="position:absolute;left:10550;top:2187;width:504;height:185" coordorigin="10550,2187" coordsize="504,185">
              <v:shape style="position:absolute;left:10550;top:2187;width:504;height:185" coordorigin="10550,2187" coordsize="504,185" path="m10550,2372l11054,2372,11054,2187,10550,2187,10550,2372e" filled="t" fillcolor="#FFFFFF" stroked="f">
                <v:path arrowok="t"/>
                <v:fill/>
              </v:shape>
            </v:group>
            <v:group style="position:absolute;left:715;top:2148;width:10452;height:2" coordorigin="715,2148" coordsize="10452,2">
              <v:shape style="position:absolute;left:715;top:2148;width:10452;height:2" coordorigin="715,2148" coordsize="10452,0" path="m715,2148l11167,2148e" filled="f" stroked="t" strokeweight=".580pt" strokecolor="#000000">
                <v:path arrowok="t"/>
              </v:shape>
            </v:group>
            <v:group style="position:absolute;left:725;top:2441;width:1532;height:2" coordorigin="725,2441" coordsize="1532,2">
              <v:shape style="position:absolute;left:725;top:2441;width:1532;height:2" coordorigin="725,2441" coordsize="1532,0" path="m725,2441l2256,2441e" filled="f" stroked="t" strokeweight="2.5pt" strokecolor="#FFFFFF">
                <v:path arrowok="t"/>
              </v:shape>
            </v:group>
            <v:group style="position:absolute;left:725;top:2465;width:103;height:206" coordorigin="725,2465" coordsize="103,206">
              <v:shape style="position:absolute;left:725;top:2465;width:103;height:206" coordorigin="725,2465" coordsize="103,206" path="m725,2672l828,2672,828,2465,725,2465,725,2672e" filled="t" fillcolor="#FFFFFF" stroked="f">
                <v:path arrowok="t"/>
                <v:fill/>
              </v:shape>
            </v:group>
            <v:group style="position:absolute;left:2153;top:2465;width:103;height:206" coordorigin="2153,2465" coordsize="103,206">
              <v:shape style="position:absolute;left:2153;top:2465;width:103;height:206" coordorigin="2153,2465" coordsize="103,206" path="m2153,2672l2256,2672,2256,2465,2153,2465,2153,2672e" filled="t" fillcolor="#FFFFFF" stroked="f">
                <v:path arrowok="t"/>
                <v:fill/>
              </v:shape>
            </v:group>
            <v:group style="position:absolute;left:828;top:2465;width:1325;height:206" coordorigin="828,2465" coordsize="1325,206">
              <v:shape style="position:absolute;left:828;top:2465;width:1325;height:206" coordorigin="828,2465" coordsize="1325,206" path="m828,2672l2153,2672,2153,2465,828,2465,828,2672e" filled="t" fillcolor="#FFFFFF" stroked="f">
                <v:path arrowok="t"/>
                <v:fill/>
              </v:shape>
            </v:group>
            <v:group style="position:absolute;left:2261;top:2453;width:108;height:185" coordorigin="2261,2453" coordsize="108,185">
              <v:shape style="position:absolute;left:2261;top:2453;width:108;height:185" coordorigin="2261,2453" coordsize="108,185" path="m2261,2638l2369,2638,2369,2453,2261,2453,2261,2638e" filled="t" fillcolor="#FFFFFF" stroked="f">
                <v:path arrowok="t"/>
                <v:fill/>
              </v:shape>
            </v:group>
            <v:group style="position:absolute;left:2844;top:2453;width:103;height:185" coordorigin="2844,2453" coordsize="103,185">
              <v:shape style="position:absolute;left:2844;top:2453;width:103;height:185" coordorigin="2844,2453" coordsize="103,185" path="m2844,2638l2948,2638,2948,2453,2844,2453,2844,2638e" filled="t" fillcolor="#FFFFFF" stroked="f">
                <v:path arrowok="t"/>
                <v:fill/>
              </v:shape>
            </v:group>
            <v:group style="position:absolute;left:2261;top:2655;width:2235;height:2" coordorigin="2261,2655" coordsize="2235,2">
              <v:shape style="position:absolute;left:2261;top:2655;width:2235;height:2" coordorigin="2261,2655" coordsize="2235,0" path="m2261,2655l4496,2655e" filled="f" stroked="t" strokeweight="1.78pt" strokecolor="#FFFFFF">
                <v:path arrowok="t"/>
              </v:shape>
            </v:group>
            <v:group style="position:absolute;left:2369;top:2453;width:475;height:185" coordorigin="2369,2453" coordsize="475,185">
              <v:shape style="position:absolute;left:2369;top:2453;width:475;height:185" coordorigin="2369,2453" coordsize="475,185" path="m2369,2638l2844,2638,2844,2453,2369,2453,2369,2638e" filled="t" fillcolor="#FFFFFF" stroked="f">
                <v:path arrowok="t"/>
                <v:fill/>
              </v:shape>
            </v:group>
            <v:group style="position:absolute;left:2952;top:2441;width:108;height:206" coordorigin="2952,2441" coordsize="108,206">
              <v:shape style="position:absolute;left:2952;top:2441;width:108;height:206" coordorigin="2952,2441" coordsize="108,206" path="m2952,2648l3060,2648,3060,2441,2952,2441,2952,2648e" filled="t" fillcolor="#FFFFFF" stroked="f">
                <v:path arrowok="t"/>
                <v:fill/>
              </v:shape>
            </v:group>
            <v:group style="position:absolute;left:3528;top:2441;width:103;height:206" coordorigin="3528,2441" coordsize="103,206">
              <v:shape style="position:absolute;left:3528;top:2441;width:103;height:206" coordorigin="3528,2441" coordsize="103,206" path="m3528,2648l3632,2648,3632,2441,3528,2441,3528,2648e" filled="t" fillcolor="#FFFFFF" stroked="f">
                <v:path arrowok="t"/>
                <v:fill/>
              </v:shape>
            </v:group>
            <v:group style="position:absolute;left:3060;top:2441;width:468;height:206" coordorigin="3060,2441" coordsize="468,206">
              <v:shape style="position:absolute;left:3060;top:2441;width:468;height:206" coordorigin="3060,2441" coordsize="468,206" path="m3060,2648l3528,2648,3528,2441,3060,2441,3060,2648e" filled="t" fillcolor="#FFFFFF" stroked="f">
                <v:path arrowok="t"/>
                <v:fill/>
              </v:shape>
            </v:group>
            <v:group style="position:absolute;left:3636;top:2453;width:108;height:185" coordorigin="3636,2453" coordsize="108,185">
              <v:shape style="position:absolute;left:3636;top:2453;width:108;height:185" coordorigin="3636,2453" coordsize="108,185" path="m3636,2638l3744,2638,3744,2453,3636,2453,3636,2638e" filled="t" fillcolor="#FFFFFF" stroked="f">
                <v:path arrowok="t"/>
                <v:fill/>
              </v:shape>
            </v:group>
            <v:group style="position:absolute;left:4393;top:2453;width:103;height:185" coordorigin="4393,2453" coordsize="103,185">
              <v:shape style="position:absolute;left:4393;top:2453;width:103;height:185" coordorigin="4393,2453" coordsize="103,185" path="m4393,2638l4496,2638,4496,2453,4393,2453,4393,2638e" filled="t" fillcolor="#FFFFFF" stroked="f">
                <v:path arrowok="t"/>
                <v:fill/>
              </v:shape>
            </v:group>
            <v:group style="position:absolute;left:3744;top:2453;width:648;height:185" coordorigin="3744,2453" coordsize="648,185">
              <v:shape style="position:absolute;left:3744;top:2453;width:648;height:185" coordorigin="3744,2453" coordsize="648,185" path="m3744,2638l4393,2638,4393,2453,3744,2453,3744,2638e" filled="t" fillcolor="#FFFFFF" stroked="f">
                <v:path arrowok="t"/>
                <v:fill/>
              </v:shape>
            </v:group>
            <v:group style="position:absolute;left:4501;top:2441;width:667;height:2" coordorigin="4501,2441" coordsize="667,2">
              <v:shape style="position:absolute;left:4501;top:2441;width:667;height:2" coordorigin="4501,2441" coordsize="667,0" path="m4501,2441l5168,2441e" filled="f" stroked="t" strokeweight="2.5pt" strokecolor="#FFFFFF">
                <v:path arrowok="t"/>
              </v:shape>
            </v:group>
            <v:group style="position:absolute;left:4501;top:2465;width:108;height:206" coordorigin="4501,2465" coordsize="108,206">
              <v:shape style="position:absolute;left:4501;top:2465;width:108;height:206" coordorigin="4501,2465" coordsize="108,206" path="m4501,2672l4609,2672,4609,2465,4501,2465,4501,2672e" filled="t" fillcolor="#FFFFFF" stroked="f">
                <v:path arrowok="t"/>
                <v:fill/>
              </v:shape>
            </v:group>
            <v:group style="position:absolute;left:5065;top:2465;width:103;height:206" coordorigin="5065,2465" coordsize="103,206">
              <v:shape style="position:absolute;left:5065;top:2465;width:103;height:206" coordorigin="5065,2465" coordsize="103,206" path="m5065,2672l5168,2672,5168,2465,5065,2465,5065,2672e" filled="t" fillcolor="#FFFFFF" stroked="f">
                <v:path arrowok="t"/>
                <v:fill/>
              </v:shape>
            </v:group>
            <v:group style="position:absolute;left:4609;top:2465;width:456;height:206" coordorigin="4609,2465" coordsize="456,206">
              <v:shape style="position:absolute;left:4609;top:2465;width:456;height:206" coordorigin="4609,2465" coordsize="456,206" path="m4609,2672l5065,2672,5065,2465,4609,2465,4609,2672e" filled="t" fillcolor="#FFFFFF" stroked="f">
                <v:path arrowok="t"/>
                <v:fill/>
              </v:shape>
            </v:group>
            <v:group style="position:absolute;left:5173;top:2453;width:108;height:185" coordorigin="5173,2453" coordsize="108,185">
              <v:shape style="position:absolute;left:5173;top:2453;width:108;height:185" coordorigin="5173,2453" coordsize="108,185" path="m5173,2638l5281,2638,5281,2453,5173,2453,5173,2638e" filled="t" fillcolor="#FFFFFF" stroked="f">
                <v:path arrowok="t"/>
                <v:fill/>
              </v:shape>
            </v:group>
            <v:group style="position:absolute;left:5754;top:2453;width:103;height:185" coordorigin="5754,2453" coordsize="103,185">
              <v:shape style="position:absolute;left:5754;top:2453;width:103;height:185" coordorigin="5754,2453" coordsize="103,185" path="m5754,2638l5857,2638,5857,2453,5754,2453,5754,2638e" filled="t" fillcolor="#FFFFFF" stroked="f">
                <v:path arrowok="t"/>
                <v:fill/>
              </v:shape>
            </v:group>
            <v:group style="position:absolute;left:5173;top:2655;width:684;height:2" coordorigin="5173,2655" coordsize="684,2">
              <v:shape style="position:absolute;left:5173;top:2655;width:684;height:2" coordorigin="5173,2655" coordsize="684,0" path="m5173,2655l5857,2655e" filled="f" stroked="t" strokeweight="1.78pt" strokecolor="#FFFFFF">
                <v:path arrowok="t"/>
              </v:shape>
            </v:group>
            <v:group style="position:absolute;left:5281;top:2453;width:473;height:185" coordorigin="5281,2453" coordsize="473,185">
              <v:shape style="position:absolute;left:5281;top:2453;width:473;height:185" coordorigin="5281,2453" coordsize="473,185" path="m5281,2638l5754,2638,5754,2453,5281,2453,5281,2638e" filled="t" fillcolor="#FFFFFF" stroked="f">
                <v:path arrowok="t"/>
                <v:fill/>
              </v:shape>
            </v:group>
            <v:group style="position:absolute;left:5862;top:2441;width:588;height:2" coordorigin="5862,2441" coordsize="588,2">
              <v:shape style="position:absolute;left:5862;top:2441;width:588;height:2" coordorigin="5862,2441" coordsize="588,0" path="m5862,2441l6450,2441e" filled="f" stroked="t" strokeweight="2.5pt" strokecolor="#FFFFFF">
                <v:path arrowok="t"/>
              </v:shape>
            </v:group>
            <v:group style="position:absolute;left:5862;top:2465;width:108;height:206" coordorigin="5862,2465" coordsize="108,206">
              <v:shape style="position:absolute;left:5862;top:2465;width:108;height:206" coordorigin="5862,2465" coordsize="108,206" path="m5862,2672l5970,2672,5970,2465,5862,2465,5862,2672e" filled="t" fillcolor="#FFFFFF" stroked="f">
                <v:path arrowok="t"/>
                <v:fill/>
              </v:shape>
            </v:group>
            <v:group style="position:absolute;left:6347;top:2465;width:103;height:206" coordorigin="6347,2465" coordsize="103,206">
              <v:shape style="position:absolute;left:6347;top:2465;width:103;height:206" coordorigin="6347,2465" coordsize="103,206" path="m6347,2672l6450,2672,6450,2465,6347,2465,6347,2672e" filled="t" fillcolor="#FFFFFF" stroked="f">
                <v:path arrowok="t"/>
                <v:fill/>
              </v:shape>
            </v:group>
            <v:group style="position:absolute;left:5970;top:2465;width:377;height:206" coordorigin="5970,2465" coordsize="377,206">
              <v:shape style="position:absolute;left:5970;top:2465;width:377;height:206" coordorigin="5970,2465" coordsize="377,206" path="m5970,2672l6347,2672,6347,2465,5970,2465,5970,2672e" filled="t" fillcolor="#FFFFFF" stroked="f">
                <v:path arrowok="t"/>
                <v:fill/>
              </v:shape>
            </v:group>
            <v:group style="position:absolute;left:6455;top:2416;width:2002;height:38" coordorigin="6455,2416" coordsize="2002,38">
              <v:shape style="position:absolute;left:6455;top:2416;width:2002;height:38" coordorigin="6455,2416" coordsize="2002,38" path="m6455,2454l8457,2454,8457,2416,6455,2416,6455,2454xe" filled="t" fillcolor="#FFFFFF" stroked="f">
                <v:path arrowok="t"/>
                <v:fill/>
              </v:shape>
            </v:group>
            <v:group style="position:absolute;left:6455;top:2453;width:108;height:185" coordorigin="6455,2453" coordsize="108,185">
              <v:shape style="position:absolute;left:6455;top:2453;width:108;height:185" coordorigin="6455,2453" coordsize="108,185" path="m6455,2638l6563,2638,6563,2453,6455,2453,6455,2638e" filled="t" fillcolor="#FFFFFF" stroked="f">
                <v:path arrowok="t"/>
                <v:fill/>
              </v:shape>
            </v:group>
            <v:group style="position:absolute;left:7624;top:2453;width:103;height:185" coordorigin="7624,2453" coordsize="103,185">
              <v:shape style="position:absolute;left:7624;top:2453;width:103;height:185" coordorigin="7624,2453" coordsize="103,185" path="m7624,2638l7727,2638,7727,2453,7624,2453,7624,2638e" filled="t" fillcolor="#FFFFFF" stroked="f">
                <v:path arrowok="t"/>
                <v:fill/>
              </v:shape>
            </v:group>
            <v:group style="position:absolute;left:6455;top:2655;width:4700;height:2" coordorigin="6455,2655" coordsize="4700,2">
              <v:shape style="position:absolute;left:6455;top:2655;width:4700;height:2" coordorigin="6455,2655" coordsize="4700,0" path="m6455,2655l11155,2655e" filled="f" stroked="t" strokeweight="1.78pt" strokecolor="#FFFFFF">
                <v:path arrowok="t"/>
              </v:shape>
            </v:group>
            <v:group style="position:absolute;left:6563;top:2453;width:1061;height:185" coordorigin="6563,2453" coordsize="1061,185">
              <v:shape style="position:absolute;left:6563;top:2453;width:1061;height:185" coordorigin="6563,2453" coordsize="1061,185" path="m6563,2638l7624,2638,7624,2453,6563,2453,6563,2638e" filled="t" fillcolor="#FFFFFF" stroked="f">
                <v:path arrowok="t"/>
                <v:fill/>
              </v:shape>
            </v:group>
            <v:group style="position:absolute;left:7732;top:2453;width:108;height:185" coordorigin="7732,2453" coordsize="108,185">
              <v:shape style="position:absolute;left:7732;top:2453;width:108;height:185" coordorigin="7732,2453" coordsize="108,185" path="m7732,2638l7840,2638,7840,2453,7732,2453,7732,2638e" filled="t" fillcolor="#FFFFFF" stroked="f">
                <v:path arrowok="t"/>
                <v:fill/>
              </v:shape>
            </v:group>
            <v:group style="position:absolute;left:8353;top:2453;width:103;height:185" coordorigin="8353,2453" coordsize="103,185">
              <v:shape style="position:absolute;left:8353;top:2453;width:103;height:185" coordorigin="8353,2453" coordsize="103,185" path="m8353,2638l8457,2638,8457,2453,8353,2453,8353,2638e" filled="t" fillcolor="#FFFFFF" stroked="f">
                <v:path arrowok="t"/>
                <v:fill/>
              </v:shape>
            </v:group>
            <v:group style="position:absolute;left:7840;top:2453;width:514;height:185" coordorigin="7840,2453" coordsize="514,185">
              <v:shape style="position:absolute;left:7840;top:2453;width:514;height:185" coordorigin="7840,2453" coordsize="514,185" path="m7840,2638l8353,2638,8353,2453,7840,2453,7840,2638e" filled="t" fillcolor="#FFFFFF" stroked="f">
                <v:path arrowok="t"/>
                <v:fill/>
              </v:shape>
            </v:group>
            <v:group style="position:absolute;left:8461;top:2416;width:1976;height:26" coordorigin="8461,2416" coordsize="1976,26">
              <v:shape style="position:absolute;left:8461;top:2416;width:1976;height:26" coordorigin="8461,2416" coordsize="1976,26" path="m8461,2442l10437,2442,10437,2416,8461,2416,8461,2442xe" filled="t" fillcolor="#FFFFFF" stroked="f">
                <v:path arrowok="t"/>
                <v:fill/>
              </v:shape>
            </v:group>
            <v:group style="position:absolute;left:8461;top:2441;width:108;height:206" coordorigin="8461,2441" coordsize="108,206">
              <v:shape style="position:absolute;left:8461;top:2441;width:108;height:206" coordorigin="8461,2441" coordsize="108,206" path="m8461,2648l8569,2648,8569,2441,8461,2441,8461,2648e" filled="t" fillcolor="#FFFFFF" stroked="f">
                <v:path arrowok="t"/>
                <v:fill/>
              </v:shape>
            </v:group>
            <v:group style="position:absolute;left:9079;top:2441;width:103;height:206" coordorigin="9079,2441" coordsize="103,206">
              <v:shape style="position:absolute;left:9079;top:2441;width:103;height:206" coordorigin="9079,2441" coordsize="103,206" path="m9079,2648l9182,2648,9182,2441,9079,2441,9079,2648e" filled="t" fillcolor="#FFFFFF" stroked="f">
                <v:path arrowok="t"/>
                <v:fill/>
              </v:shape>
            </v:group>
            <v:group style="position:absolute;left:8569;top:2441;width:509;height:206" coordorigin="8569,2441" coordsize="509,206">
              <v:shape style="position:absolute;left:8569;top:2441;width:509;height:206" coordorigin="8569,2441" coordsize="509,206" path="m8569,2648l9079,2648,9079,2441,8569,2441,8569,2648e" filled="t" fillcolor="#FFFFFF" stroked="f">
                <v:path arrowok="t"/>
                <v:fill/>
              </v:shape>
            </v:group>
            <v:group style="position:absolute;left:9187;top:2441;width:108;height:206" coordorigin="9187,2441" coordsize="108,206">
              <v:shape style="position:absolute;left:9187;top:2441;width:108;height:206" coordorigin="9187,2441" coordsize="108,206" path="m9187,2648l9295,2648,9295,2441,9187,2441,9187,2648e" filled="t" fillcolor="#FFFFFF" stroked="f">
                <v:path arrowok="t"/>
                <v:fill/>
              </v:shape>
            </v:group>
            <v:group style="position:absolute;left:9686;top:2441;width:103;height:206" coordorigin="9686,2441" coordsize="103,206">
              <v:shape style="position:absolute;left:9686;top:2441;width:103;height:206" coordorigin="9686,2441" coordsize="103,206" path="m9686,2648l9789,2648,9789,2441,9686,2441,9686,2648e" filled="t" fillcolor="#FFFFFF" stroked="f">
                <v:path arrowok="t"/>
                <v:fill/>
              </v:shape>
            </v:group>
            <v:group style="position:absolute;left:9295;top:2441;width:391;height:206" coordorigin="9295,2441" coordsize="391,206">
              <v:shape style="position:absolute;left:9295;top:2441;width:391;height:206" coordorigin="9295,2441" coordsize="391,206" path="m9295,2648l9686,2648,9686,2441,9295,2441,9295,2648e" filled="t" fillcolor="#FFFFFF" stroked="f">
                <v:path arrowok="t"/>
                <v:fill/>
              </v:shape>
            </v:group>
            <v:group style="position:absolute;left:9794;top:2441;width:108;height:206" coordorigin="9794,2441" coordsize="108,206">
              <v:shape style="position:absolute;left:9794;top:2441;width:108;height:206" coordorigin="9794,2441" coordsize="108,206" path="m9794,2648l9902,2648,9902,2441,9794,2441,9794,2648e" filled="t" fillcolor="#FFFFFF" stroked="f">
                <v:path arrowok="t"/>
                <v:fill/>
              </v:shape>
            </v:group>
            <v:group style="position:absolute;left:10334;top:2441;width:103;height:206" coordorigin="10334,2441" coordsize="103,206">
              <v:shape style="position:absolute;left:10334;top:2441;width:103;height:206" coordorigin="10334,2441" coordsize="103,206" path="m10334,2648l10437,2648,10437,2441,10334,2441,10334,2648e" filled="t" fillcolor="#FFFFFF" stroked="f">
                <v:path arrowok="t"/>
                <v:fill/>
              </v:shape>
            </v:group>
            <v:group style="position:absolute;left:9902;top:2441;width:432;height:206" coordorigin="9902,2441" coordsize="432,206">
              <v:shape style="position:absolute;left:9902;top:2441;width:432;height:206" coordorigin="9902,2441" coordsize="432,206" path="m9902,2648l10334,2648,10334,2441,9902,2441,9902,2648e" filled="t" fillcolor="#FFFFFF" stroked="f">
                <v:path arrowok="t"/>
                <v:fill/>
              </v:shape>
            </v:group>
            <v:group style="position:absolute;left:10442;top:2453;width:108;height:185" coordorigin="10442,2453" coordsize="108,185">
              <v:shape style="position:absolute;left:10442;top:2453;width:108;height:185" coordorigin="10442,2453" coordsize="108,185" path="m10442,2638l10550,2638,10550,2453,10442,2453,10442,2638e" filled="t" fillcolor="#FFFFFF" stroked="f">
                <v:path arrowok="t"/>
                <v:fill/>
              </v:shape>
            </v:group>
            <v:group style="position:absolute;left:11054;top:2453;width:101;height:185" coordorigin="11054,2453" coordsize="101,185">
              <v:shape style="position:absolute;left:11054;top:2453;width:101;height:185" coordorigin="11054,2453" coordsize="101,185" path="m11054,2638l11155,2638,11155,2453,11054,2453,11054,2638e" filled="t" fillcolor="#FFFFFF" stroked="f">
                <v:path arrowok="t"/>
                <v:fill/>
              </v:shape>
            </v:group>
            <v:group style="position:absolute;left:10550;top:2453;width:504;height:185" coordorigin="10550,2453" coordsize="504,185">
              <v:shape style="position:absolute;left:10550;top:2453;width:504;height:185" coordorigin="10550,2453" coordsize="504,185" path="m10550,2638l11054,2638,11054,2453,10550,2453,10550,2638e" filled="t" fillcolor="#FFFFFF" stroked="f">
                <v:path arrowok="t"/>
                <v:fill/>
              </v:shape>
            </v:group>
            <v:group style="position:absolute;left:715;top:2412;width:10452;height:2" coordorigin="715,2412" coordsize="10452,2">
              <v:shape style="position:absolute;left:715;top:2412;width:10452;height:2" coordorigin="715,2412" coordsize="10452,0" path="m715,2412l11167,2412e" filled="f" stroked="t" strokeweight=".580pt" strokecolor="#000000">
                <v:path arrowok="t"/>
              </v:shape>
            </v:group>
            <v:group style="position:absolute;left:725;top:2708;width:1532;height:2" coordorigin="725,2708" coordsize="1532,2">
              <v:shape style="position:absolute;left:725;top:2708;width:1532;height:2" coordorigin="725,2708" coordsize="1532,0" path="m725,2708l2256,2708e" filled="f" stroked="t" strokeweight="2.5pt" strokecolor="#FFFFFF">
                <v:path arrowok="t"/>
              </v:shape>
            </v:group>
            <v:group style="position:absolute;left:725;top:2732;width:103;height:206" coordorigin="725,2732" coordsize="103,206">
              <v:shape style="position:absolute;left:725;top:2732;width:103;height:206" coordorigin="725,2732" coordsize="103,206" path="m725,2938l828,2938,828,2732,725,2732,725,2938e" filled="t" fillcolor="#FFFFFF" stroked="f">
                <v:path arrowok="t"/>
                <v:fill/>
              </v:shape>
            </v:group>
            <v:group style="position:absolute;left:2153;top:2732;width:103;height:206" coordorigin="2153,2732" coordsize="103,206">
              <v:shape style="position:absolute;left:2153;top:2732;width:103;height:206" coordorigin="2153,2732" coordsize="103,206" path="m2153,2938l2256,2938,2256,2732,2153,2732,2153,2938e" filled="t" fillcolor="#FFFFFF" stroked="f">
                <v:path arrowok="t"/>
                <v:fill/>
              </v:shape>
            </v:group>
            <v:group style="position:absolute;left:828;top:2732;width:1325;height:206" coordorigin="828,2732" coordsize="1325,206">
              <v:shape style="position:absolute;left:828;top:2732;width:1325;height:206" coordorigin="828,2732" coordsize="1325,206" path="m828,2938l2153,2938,2153,2732,828,2732,828,2938e" filled="t" fillcolor="#FFFFFF" stroked="f">
                <v:path arrowok="t"/>
                <v:fill/>
              </v:shape>
            </v:group>
            <v:group style="position:absolute;left:2261;top:2700;width:2235;height:2" coordorigin="2261,2700" coordsize="2235,2">
              <v:shape style="position:absolute;left:2261;top:2700;width:2235;height:2" coordorigin="2261,2700" coordsize="2235,0" path="m2261,2700l4496,2700e" filled="f" stroked="t" strokeweight="1.78pt" strokecolor="#FFFFFF">
                <v:path arrowok="t"/>
              </v:shape>
            </v:group>
            <v:group style="position:absolute;left:2261;top:2717;width:108;height:185" coordorigin="2261,2717" coordsize="108,185">
              <v:shape style="position:absolute;left:2261;top:2717;width:108;height:185" coordorigin="2261,2717" coordsize="108,185" path="m2261,2902l2369,2902,2369,2717,2261,2717,2261,2902e" filled="t" fillcolor="#FFFFFF" stroked="f">
                <v:path arrowok="t"/>
                <v:fill/>
              </v:shape>
            </v:group>
            <v:group style="position:absolute;left:2844;top:2717;width:103;height:185" coordorigin="2844,2717" coordsize="103,185">
              <v:shape style="position:absolute;left:2844;top:2717;width:103;height:185" coordorigin="2844,2717" coordsize="103,185" path="m2844,2902l2948,2902,2948,2717,2844,2717,2844,2902e" filled="t" fillcolor="#FFFFFF" stroked="f">
                <v:path arrowok="t"/>
                <v:fill/>
              </v:shape>
            </v:group>
            <v:group style="position:absolute;left:2261;top:2943;width:686;height:2" coordorigin="2261,2943" coordsize="686,2">
              <v:shape style="position:absolute;left:2261;top:2943;width:686;height:2" coordorigin="2261,2943" coordsize="686,0" path="m2261,2943l2948,2943e" filled="f" stroked="t" strokeweight="4.18pt" strokecolor="#FFFFFF">
                <v:path arrowok="t"/>
              </v:shape>
            </v:group>
            <v:group style="position:absolute;left:2369;top:2717;width:475;height:185" coordorigin="2369,2717" coordsize="475,185">
              <v:shape style="position:absolute;left:2369;top:2717;width:475;height:185" coordorigin="2369,2717" coordsize="475,185" path="m2369,2902l2844,2902,2844,2717,2369,2717,2369,2902e" filled="t" fillcolor="#FFFFFF" stroked="f">
                <v:path arrowok="t"/>
                <v:fill/>
              </v:shape>
            </v:group>
            <v:group style="position:absolute;left:2952;top:2708;width:108;height:206" coordorigin="2952,2708" coordsize="108,206">
              <v:shape style="position:absolute;left:2952;top:2708;width:108;height:206" coordorigin="2952,2708" coordsize="108,206" path="m2952,2914l3060,2914,3060,2708,2952,2708,2952,2914e" filled="t" fillcolor="#FFFFFF" stroked="f">
                <v:path arrowok="t"/>
                <v:fill/>
              </v:shape>
            </v:group>
            <v:group style="position:absolute;left:3528;top:2708;width:103;height:206" coordorigin="3528,2708" coordsize="103,206">
              <v:shape style="position:absolute;left:3528;top:2708;width:103;height:206" coordorigin="3528,2708" coordsize="103,206" path="m3528,2914l3632,2914,3632,2708,3528,2708,3528,2914e" filled="t" fillcolor="#FFFFFF" stroked="f">
                <v:path arrowok="t"/>
                <v:fill/>
              </v:shape>
            </v:group>
            <v:group style="position:absolute;left:2952;top:2943;width:679;height:2" coordorigin="2952,2943" coordsize="679,2">
              <v:shape style="position:absolute;left:2952;top:2943;width:679;height:2" coordorigin="2952,2943" coordsize="679,0" path="m2952,2943l3632,2943e" filled="f" stroked="t" strokeweight="2.98pt" strokecolor="#FFFFFF">
                <v:path arrowok="t"/>
              </v:shape>
            </v:group>
            <v:group style="position:absolute;left:3060;top:2708;width:468;height:206" coordorigin="3060,2708" coordsize="468,206">
              <v:shape style="position:absolute;left:3060;top:2708;width:468;height:206" coordorigin="3060,2708" coordsize="468,206" path="m3060,2914l3528,2914,3528,2708,3060,2708,3060,2914e" filled="t" fillcolor="#FFFFFF" stroked="f">
                <v:path arrowok="t"/>
                <v:fill/>
              </v:shape>
            </v:group>
            <v:group style="position:absolute;left:3636;top:2717;width:108;height:185" coordorigin="3636,2717" coordsize="108,185">
              <v:shape style="position:absolute;left:3636;top:2717;width:108;height:185" coordorigin="3636,2717" coordsize="108,185" path="m3636,2902l3744,2902,3744,2717,3636,2717,3636,2902e" filled="t" fillcolor="#FFFFFF" stroked="f">
                <v:path arrowok="t"/>
                <v:fill/>
              </v:shape>
            </v:group>
            <v:group style="position:absolute;left:4393;top:2717;width:103;height:185" coordorigin="4393,2717" coordsize="103,185">
              <v:shape style="position:absolute;left:4393;top:2717;width:103;height:185" coordorigin="4393,2717" coordsize="103,185" path="m4393,2902l4496,2902,4496,2717,4393,2717,4393,2902e" filled="t" fillcolor="#FFFFFF" stroked="f">
                <v:path arrowok="t"/>
                <v:fill/>
              </v:shape>
            </v:group>
            <v:group style="position:absolute;left:3636;top:2943;width:860;height:2" coordorigin="3636,2943" coordsize="860,2">
              <v:shape style="position:absolute;left:3636;top:2943;width:860;height:2" coordorigin="3636,2943" coordsize="860,0" path="m3636,2943l4496,2943e" filled="f" stroked="t" strokeweight="4.18pt" strokecolor="#FFFFFF">
                <v:path arrowok="t"/>
              </v:shape>
            </v:group>
            <v:group style="position:absolute;left:3744;top:2717;width:648;height:185" coordorigin="3744,2717" coordsize="648,185">
              <v:shape style="position:absolute;left:3744;top:2717;width:648;height:185" coordorigin="3744,2717" coordsize="648,185" path="m3744,2902l4393,2902,4393,2717,3744,2717,3744,2902e" filled="t" fillcolor="#FFFFFF" stroked="f">
                <v:path arrowok="t"/>
                <v:fill/>
              </v:shape>
            </v:group>
            <v:group style="position:absolute;left:4501;top:2708;width:667;height:2" coordorigin="4501,2708" coordsize="667,2">
              <v:shape style="position:absolute;left:4501;top:2708;width:667;height:2" coordorigin="4501,2708" coordsize="667,0" path="m4501,2708l5168,2708e" filled="f" stroked="t" strokeweight="2.5pt" strokecolor="#FFFFFF">
                <v:path arrowok="t"/>
              </v:shape>
            </v:group>
            <v:group style="position:absolute;left:4501;top:2732;width:108;height:206" coordorigin="4501,2732" coordsize="108,206">
              <v:shape style="position:absolute;left:4501;top:2732;width:108;height:206" coordorigin="4501,2732" coordsize="108,206" path="m4501,2938l4609,2938,4609,2732,4501,2732,4501,2938e" filled="t" fillcolor="#FFFFFF" stroked="f">
                <v:path arrowok="t"/>
                <v:fill/>
              </v:shape>
            </v:group>
            <v:group style="position:absolute;left:5065;top:2732;width:103;height:206" coordorigin="5065,2732" coordsize="103,206">
              <v:shape style="position:absolute;left:5065;top:2732;width:103;height:206" coordorigin="5065,2732" coordsize="103,206" path="m5065,2938l5168,2938,5168,2732,5065,2732,5065,2938e" filled="t" fillcolor="#FFFFFF" stroked="f">
                <v:path arrowok="t"/>
                <v:fill/>
              </v:shape>
            </v:group>
            <v:group style="position:absolute;left:4609;top:2732;width:456;height:206" coordorigin="4609,2732" coordsize="456,206">
              <v:shape style="position:absolute;left:4609;top:2732;width:456;height:206" coordorigin="4609,2732" coordsize="456,206" path="m4609,2938l5065,2938,5065,2732,4609,2732,4609,2938e" filled="t" fillcolor="#FFFFFF" stroked="f">
                <v:path arrowok="t"/>
                <v:fill/>
              </v:shape>
            </v:group>
            <v:group style="position:absolute;left:5173;top:2700;width:684;height:2" coordorigin="5173,2700" coordsize="684,2">
              <v:shape style="position:absolute;left:5173;top:2700;width:684;height:2" coordorigin="5173,2700" coordsize="684,0" path="m5173,2700l5857,2700e" filled="f" stroked="t" strokeweight="1.78pt" strokecolor="#FFFFFF">
                <v:path arrowok="t"/>
              </v:shape>
            </v:group>
            <v:group style="position:absolute;left:5173;top:2717;width:108;height:185" coordorigin="5173,2717" coordsize="108,185">
              <v:shape style="position:absolute;left:5173;top:2717;width:108;height:185" coordorigin="5173,2717" coordsize="108,185" path="m5173,2902l5281,2902,5281,2717,5173,2717,5173,2902e" filled="t" fillcolor="#FFFFFF" stroked="f">
                <v:path arrowok="t"/>
                <v:fill/>
              </v:shape>
            </v:group>
            <v:group style="position:absolute;left:5754;top:2717;width:103;height:185" coordorigin="5754,2717" coordsize="103,185">
              <v:shape style="position:absolute;left:5754;top:2717;width:103;height:185" coordorigin="5754,2717" coordsize="103,185" path="m5754,2902l5857,2902,5857,2717,5754,2717,5754,2902e" filled="t" fillcolor="#FFFFFF" stroked="f">
                <v:path arrowok="t"/>
                <v:fill/>
              </v:shape>
            </v:group>
            <v:group style="position:absolute;left:5173;top:2943;width:684;height:2" coordorigin="5173,2943" coordsize="684,2">
              <v:shape style="position:absolute;left:5173;top:2943;width:684;height:2" coordorigin="5173,2943" coordsize="684,0" path="m5173,2943l5857,2943e" filled="f" stroked="t" strokeweight="4.18pt" strokecolor="#FFFFFF">
                <v:path arrowok="t"/>
              </v:shape>
            </v:group>
            <v:group style="position:absolute;left:5281;top:2717;width:473;height:185" coordorigin="5281,2717" coordsize="473,185">
              <v:shape style="position:absolute;left:5281;top:2717;width:473;height:185" coordorigin="5281,2717" coordsize="473,185" path="m5281,2902l5754,2902,5754,2717,5281,2717,5281,2902e" filled="t" fillcolor="#FFFFFF" stroked="f">
                <v:path arrowok="t"/>
                <v:fill/>
              </v:shape>
            </v:group>
            <v:group style="position:absolute;left:5862;top:2708;width:588;height:2" coordorigin="5862,2708" coordsize="588,2">
              <v:shape style="position:absolute;left:5862;top:2708;width:588;height:2" coordorigin="5862,2708" coordsize="588,0" path="m5862,2708l6450,2708e" filled="f" stroked="t" strokeweight="2.5pt" strokecolor="#FFFFFF">
                <v:path arrowok="t"/>
              </v:shape>
            </v:group>
            <v:group style="position:absolute;left:5862;top:2732;width:108;height:206" coordorigin="5862,2732" coordsize="108,206">
              <v:shape style="position:absolute;left:5862;top:2732;width:108;height:206" coordorigin="5862,2732" coordsize="108,206" path="m5862,2938l5970,2938,5970,2732,5862,2732,5862,2938e" filled="t" fillcolor="#FFFFFF" stroked="f">
                <v:path arrowok="t"/>
                <v:fill/>
              </v:shape>
            </v:group>
            <v:group style="position:absolute;left:6347;top:2732;width:103;height:206" coordorigin="6347,2732" coordsize="103,206">
              <v:shape style="position:absolute;left:6347;top:2732;width:103;height:206" coordorigin="6347,2732" coordsize="103,206" path="m6347,2938l6450,2938,6450,2732,6347,2732,6347,2938e" filled="t" fillcolor="#FFFFFF" stroked="f">
                <v:path arrowok="t"/>
                <v:fill/>
              </v:shape>
            </v:group>
            <v:group style="position:absolute;left:5970;top:2732;width:377;height:206" coordorigin="5970,2732" coordsize="377,206">
              <v:shape style="position:absolute;left:5970;top:2732;width:377;height:206" coordorigin="5970,2732" coordsize="377,206" path="m5970,2938l6347,2938,6347,2732,5970,2732,5970,2938e" filled="t" fillcolor="#FFFFFF" stroked="f">
                <v:path arrowok="t"/>
                <v:fill/>
              </v:shape>
            </v:group>
            <v:group style="position:absolute;left:6455;top:2700;width:4700;height:2" coordorigin="6455,2700" coordsize="4700,2">
              <v:shape style="position:absolute;left:6455;top:2700;width:4700;height:2" coordorigin="6455,2700" coordsize="4700,0" path="m6455,2700l11155,2700e" filled="f" stroked="t" strokeweight="1.78pt" strokecolor="#FFFFFF">
                <v:path arrowok="t"/>
              </v:shape>
            </v:group>
            <v:group style="position:absolute;left:6455;top:2717;width:108;height:185" coordorigin="6455,2717" coordsize="108,185">
              <v:shape style="position:absolute;left:6455;top:2717;width:108;height:185" coordorigin="6455,2717" coordsize="108,185" path="m6455,2902l6563,2902,6563,2717,6455,2717,6455,2902e" filled="t" fillcolor="#FFFFFF" stroked="f">
                <v:path arrowok="t"/>
                <v:fill/>
              </v:shape>
            </v:group>
            <v:group style="position:absolute;left:7624;top:2717;width:103;height:185" coordorigin="7624,2717" coordsize="103,185">
              <v:shape style="position:absolute;left:7624;top:2717;width:103;height:185" coordorigin="7624,2717" coordsize="103,185" path="m7624,2902l7727,2902,7727,2717,7624,2717,7624,2902e" filled="t" fillcolor="#FFFFFF" stroked="f">
                <v:path arrowok="t"/>
                <v:fill/>
              </v:shape>
            </v:group>
            <v:group style="position:absolute;left:6455;top:2901;width:2002;height:38" coordorigin="6455,2901" coordsize="2002,38">
              <v:shape style="position:absolute;left:6455;top:2901;width:2002;height:38" coordorigin="6455,2901" coordsize="2002,38" path="m6455,2939l8457,2939,8457,2901,6455,2901,6455,2939xe" filled="t" fillcolor="#FFFFFF" stroked="f">
                <v:path arrowok="t"/>
                <v:fill/>
              </v:shape>
            </v:group>
            <v:group style="position:absolute;left:6563;top:2717;width:1061;height:185" coordorigin="6563,2717" coordsize="1061,185">
              <v:shape style="position:absolute;left:6563;top:2717;width:1061;height:185" coordorigin="6563,2717" coordsize="1061,185" path="m6563,2902l7624,2902,7624,2717,6563,2717,6563,2902e" filled="t" fillcolor="#FFFFFF" stroked="f">
                <v:path arrowok="t"/>
                <v:fill/>
              </v:shape>
            </v:group>
            <v:group style="position:absolute;left:7732;top:2717;width:108;height:185" coordorigin="7732,2717" coordsize="108,185">
              <v:shape style="position:absolute;left:7732;top:2717;width:108;height:185" coordorigin="7732,2717" coordsize="108,185" path="m7732,2902l7840,2902,7840,2717,7732,2717,7732,2902e" filled="t" fillcolor="#FFFFFF" stroked="f">
                <v:path arrowok="t"/>
                <v:fill/>
              </v:shape>
            </v:group>
            <v:group style="position:absolute;left:8353;top:2717;width:103;height:185" coordorigin="8353,2717" coordsize="103,185">
              <v:shape style="position:absolute;left:8353;top:2717;width:103;height:185" coordorigin="8353,2717" coordsize="103,185" path="m8353,2902l8457,2902,8457,2717,8353,2717,8353,2902e" filled="t" fillcolor="#FFFFFF" stroked="f">
                <v:path arrowok="t"/>
                <v:fill/>
              </v:shape>
            </v:group>
            <v:group style="position:absolute;left:7840;top:2717;width:514;height:185" coordorigin="7840,2717" coordsize="514,185">
              <v:shape style="position:absolute;left:7840;top:2717;width:514;height:185" coordorigin="7840,2717" coordsize="514,185" path="m7840,2902l8353,2902,8353,2717,7840,2717,7840,2902e" filled="t" fillcolor="#FFFFFF" stroked="f">
                <v:path arrowok="t"/>
                <v:fill/>
              </v:shape>
            </v:group>
            <v:group style="position:absolute;left:8461;top:2708;width:108;height:206" coordorigin="8461,2708" coordsize="108,206">
              <v:shape style="position:absolute;left:8461;top:2708;width:108;height:206" coordorigin="8461,2708" coordsize="108,206" path="m8461,2914l8569,2914,8569,2708,8461,2708,8461,2914e" filled="t" fillcolor="#FFFFFF" stroked="f">
                <v:path arrowok="t"/>
                <v:fill/>
              </v:shape>
            </v:group>
            <v:group style="position:absolute;left:9079;top:2708;width:103;height:206" coordorigin="9079,2708" coordsize="103,206">
              <v:shape style="position:absolute;left:9079;top:2708;width:103;height:206" coordorigin="9079,2708" coordsize="103,206" path="m9079,2914l9182,2914,9182,2708,9079,2708,9079,2914e" filled="t" fillcolor="#FFFFFF" stroked="f">
                <v:path arrowok="t"/>
                <v:fill/>
              </v:shape>
            </v:group>
            <v:group style="position:absolute;left:8461;top:2913;width:1976;height:26" coordorigin="8461,2913" coordsize="1976,26">
              <v:shape style="position:absolute;left:8461;top:2913;width:1976;height:26" coordorigin="8461,2913" coordsize="1976,26" path="m8461,2939l10437,2939,10437,2913,8461,2913,8461,2939xe" filled="t" fillcolor="#FFFFFF" stroked="f">
                <v:path arrowok="t"/>
                <v:fill/>
              </v:shape>
            </v:group>
            <v:group style="position:absolute;left:8569;top:2708;width:509;height:206" coordorigin="8569,2708" coordsize="509,206">
              <v:shape style="position:absolute;left:8569;top:2708;width:509;height:206" coordorigin="8569,2708" coordsize="509,206" path="m8569,2914l9079,2914,9079,2708,8569,2708,8569,2914e" filled="t" fillcolor="#FFFFFF" stroked="f">
                <v:path arrowok="t"/>
                <v:fill/>
              </v:shape>
            </v:group>
            <v:group style="position:absolute;left:9187;top:2708;width:108;height:206" coordorigin="9187,2708" coordsize="108,206">
              <v:shape style="position:absolute;left:9187;top:2708;width:108;height:206" coordorigin="9187,2708" coordsize="108,206" path="m9187,2914l9295,2914,9295,2708,9187,2708,9187,2914e" filled="t" fillcolor="#FFFFFF" stroked="f">
                <v:path arrowok="t"/>
                <v:fill/>
              </v:shape>
            </v:group>
            <v:group style="position:absolute;left:9686;top:2708;width:103;height:206" coordorigin="9686,2708" coordsize="103,206">
              <v:shape style="position:absolute;left:9686;top:2708;width:103;height:206" coordorigin="9686,2708" coordsize="103,206" path="m9686,2914l9789,2914,9789,2708,9686,2708,9686,2914e" filled="t" fillcolor="#FFFFFF" stroked="f">
                <v:path arrowok="t"/>
                <v:fill/>
              </v:shape>
            </v:group>
            <v:group style="position:absolute;left:9295;top:2708;width:391;height:206" coordorigin="9295,2708" coordsize="391,206">
              <v:shape style="position:absolute;left:9295;top:2708;width:391;height:206" coordorigin="9295,2708" coordsize="391,206" path="m9295,2914l9686,2914,9686,2708,9295,2708,9295,2914e" filled="t" fillcolor="#FFFFFF" stroked="f">
                <v:path arrowok="t"/>
                <v:fill/>
              </v:shape>
            </v:group>
            <v:group style="position:absolute;left:9794;top:2708;width:108;height:206" coordorigin="9794,2708" coordsize="108,206">
              <v:shape style="position:absolute;left:9794;top:2708;width:108;height:206" coordorigin="9794,2708" coordsize="108,206" path="m9794,2914l9902,2914,9902,2708,9794,2708,9794,2914e" filled="t" fillcolor="#FFFFFF" stroked="f">
                <v:path arrowok="t"/>
                <v:fill/>
              </v:shape>
            </v:group>
            <v:group style="position:absolute;left:10334;top:2708;width:103;height:206" coordorigin="10334,2708" coordsize="103,206">
              <v:shape style="position:absolute;left:10334;top:2708;width:103;height:206" coordorigin="10334,2708" coordsize="103,206" path="m10334,2914l10437,2914,10437,2708,10334,2708,10334,2914e" filled="t" fillcolor="#FFFFFF" stroked="f">
                <v:path arrowok="t"/>
                <v:fill/>
              </v:shape>
            </v:group>
            <v:group style="position:absolute;left:9902;top:2708;width:432;height:206" coordorigin="9902,2708" coordsize="432,206">
              <v:shape style="position:absolute;left:9902;top:2708;width:432;height:206" coordorigin="9902,2708" coordsize="432,206" path="m9902,2914l10334,2914,10334,2708,9902,2708,9902,2914e" filled="t" fillcolor="#FFFFFF" stroked="f">
                <v:path arrowok="t"/>
                <v:fill/>
              </v:shape>
            </v:group>
            <v:group style="position:absolute;left:10442;top:2717;width:108;height:185" coordorigin="10442,2717" coordsize="108,185">
              <v:shape style="position:absolute;left:10442;top:2717;width:108;height:185" coordorigin="10442,2717" coordsize="108,185" path="m10442,2902l10550,2902,10550,2717,10442,2717,10442,2902e" filled="t" fillcolor="#FFFFFF" stroked="f">
                <v:path arrowok="t"/>
                <v:fill/>
              </v:shape>
            </v:group>
            <v:group style="position:absolute;left:11054;top:2717;width:101;height:185" coordorigin="11054,2717" coordsize="101,185">
              <v:shape style="position:absolute;left:11054;top:2717;width:101;height:185" coordorigin="11054,2717" coordsize="101,185" path="m11054,2902l11155,2902,11155,2717,11054,2717,11054,2902e" filled="t" fillcolor="#FFFFFF" stroked="f">
                <v:path arrowok="t"/>
                <v:fill/>
              </v:shape>
            </v:group>
            <v:group style="position:absolute;left:10442;top:2943;width:713;height:2" coordorigin="10442,2943" coordsize="713,2">
              <v:shape style="position:absolute;left:10442;top:2943;width:713;height:2" coordorigin="10442,2943" coordsize="713,0" path="m10442,2943l11155,2943e" filled="f" stroked="t" strokeweight="4.18pt" strokecolor="#FFFFFF">
                <v:path arrowok="t"/>
              </v:shape>
            </v:group>
            <v:group style="position:absolute;left:10550;top:2717;width:504;height:185" coordorigin="10550,2717" coordsize="504,185">
              <v:shape style="position:absolute;left:10550;top:2717;width:504;height:185" coordorigin="10550,2717" coordsize="504,185" path="m10550,2902l11054,2902,11054,2717,10550,2717,10550,2902e" filled="t" fillcolor="#FFFFFF" stroked="f">
                <v:path arrowok="t"/>
                <v:fill/>
              </v:shape>
            </v:group>
            <v:group style="position:absolute;left:715;top:2676;width:10452;height:2" coordorigin="715,2676" coordsize="10452,2">
              <v:shape style="position:absolute;left:715;top:2676;width:10452;height:2" coordorigin="715,2676" coordsize="10452,0" path="m715,2676l11167,2676e" filled="f" stroked="t" strokeweight=".580pt" strokecolor="#000000">
                <v:path arrowok="t"/>
              </v:shape>
            </v:group>
            <v:group style="position:absolute;left:725;top:2972;width:1532;height:2" coordorigin="725,2972" coordsize="1532,2">
              <v:shape style="position:absolute;left:725;top:2972;width:1532;height:2" coordorigin="725,2972" coordsize="1532,0" path="m725,2972l2256,2972e" filled="f" stroked="t" strokeweight="2.5pt" strokecolor="#FFFFFF">
                <v:path arrowok="t"/>
              </v:shape>
            </v:group>
            <v:group style="position:absolute;left:725;top:2996;width:103;height:206" coordorigin="725,2996" coordsize="103,206">
              <v:shape style="position:absolute;left:725;top:2996;width:103;height:206" coordorigin="725,2996" coordsize="103,206" path="m725,3202l828,3202,828,2996,725,2996,725,3202e" filled="t" fillcolor="#FFFFFF" stroked="f">
                <v:path arrowok="t"/>
                <v:fill/>
              </v:shape>
            </v:group>
            <v:group style="position:absolute;left:2153;top:2996;width:103;height:206" coordorigin="2153,2996" coordsize="103,206">
              <v:shape style="position:absolute;left:2153;top:2996;width:103;height:206" coordorigin="2153,2996" coordsize="103,206" path="m2153,3202l2256,3202,2256,2996,2153,2996,2153,3202e" filled="t" fillcolor="#FFFFFF" stroked="f">
                <v:path arrowok="t"/>
                <v:fill/>
              </v:shape>
            </v:group>
            <v:group style="position:absolute;left:828;top:2996;width:1325;height:206" coordorigin="828,2996" coordsize="1325,206">
              <v:shape style="position:absolute;left:828;top:2996;width:1325;height:206" coordorigin="828,2996" coordsize="1325,206" path="m828,3202l2153,3202,2153,2996,828,2996,828,3202e" filled="t" fillcolor="#FFFFFF" stroked="f">
                <v:path arrowok="t"/>
                <v:fill/>
              </v:shape>
            </v:group>
            <v:group style="position:absolute;left:2261;top:2984;width:108;height:182" coordorigin="2261,2984" coordsize="108,182">
              <v:shape style="position:absolute;left:2261;top:2984;width:108;height:182" coordorigin="2261,2984" coordsize="108,182" path="m2261,3166l2369,3166,2369,2984,2261,2984,2261,3166e" filled="t" fillcolor="#FFFFFF" stroked="f">
                <v:path arrowok="t"/>
                <v:fill/>
              </v:shape>
            </v:group>
            <v:group style="position:absolute;left:2844;top:2984;width:103;height:182" coordorigin="2844,2984" coordsize="103,182">
              <v:shape style="position:absolute;left:2844;top:2984;width:103;height:182" coordorigin="2844,2984" coordsize="103,182" path="m2844,3166l2948,3166,2948,2984,2844,2984,2844,3166e" filled="t" fillcolor="#FFFFFF" stroked="f">
                <v:path arrowok="t"/>
                <v:fill/>
              </v:shape>
            </v:group>
            <v:group style="position:absolute;left:2261;top:3207;width:686;height:2" coordorigin="2261,3207" coordsize="686,2">
              <v:shape style="position:absolute;left:2261;top:3207;width:686;height:2" coordorigin="2261,3207" coordsize="686,0" path="m2261,3207l2948,3207e" filled="f" stroked="t" strokeweight="4.18pt" strokecolor="#FFFFFF">
                <v:path arrowok="t"/>
              </v:shape>
            </v:group>
            <v:group style="position:absolute;left:2369;top:2984;width:475;height:182" coordorigin="2369,2984" coordsize="475,182">
              <v:shape style="position:absolute;left:2369;top:2984;width:475;height:182" coordorigin="2369,2984" coordsize="475,182" path="m2369,3166l2844,3166,2844,2984,2369,2984,2369,3166e" filled="t" fillcolor="#FFFFFF" stroked="f">
                <v:path arrowok="t"/>
                <v:fill/>
              </v:shape>
            </v:group>
            <v:group style="position:absolute;left:2952;top:2972;width:108;height:206" coordorigin="2952,2972" coordsize="108,206">
              <v:shape style="position:absolute;left:2952;top:2972;width:108;height:206" coordorigin="2952,2972" coordsize="108,206" path="m2952,3178l3060,3178,3060,2972,2952,2972,2952,3178e" filled="t" fillcolor="#FFFFFF" stroked="f">
                <v:path arrowok="t"/>
                <v:fill/>
              </v:shape>
            </v:group>
            <v:group style="position:absolute;left:3528;top:2972;width:103;height:206" coordorigin="3528,2972" coordsize="103,206">
              <v:shape style="position:absolute;left:3528;top:2972;width:103;height:206" coordorigin="3528,2972" coordsize="103,206" path="m3528,3178l3632,3178,3632,2972,3528,2972,3528,3178e" filled="t" fillcolor="#FFFFFF" stroked="f">
                <v:path arrowok="t"/>
                <v:fill/>
              </v:shape>
            </v:group>
            <v:group style="position:absolute;left:2952;top:3207;width:679;height:2" coordorigin="2952,3207" coordsize="679,2">
              <v:shape style="position:absolute;left:2952;top:3207;width:679;height:2" coordorigin="2952,3207" coordsize="679,0" path="m2952,3207l3632,3207e" filled="f" stroked="t" strokeweight="2.98pt" strokecolor="#FFFFFF">
                <v:path arrowok="t"/>
              </v:shape>
            </v:group>
            <v:group style="position:absolute;left:3060;top:2972;width:468;height:206" coordorigin="3060,2972" coordsize="468,206">
              <v:shape style="position:absolute;left:3060;top:2972;width:468;height:206" coordorigin="3060,2972" coordsize="468,206" path="m3060,3178l3528,3178,3528,2972,3060,2972,3060,3178e" filled="t" fillcolor="#FFFFFF" stroked="f">
                <v:path arrowok="t"/>
                <v:fill/>
              </v:shape>
            </v:group>
            <v:group style="position:absolute;left:3636;top:2984;width:108;height:182" coordorigin="3636,2984" coordsize="108,182">
              <v:shape style="position:absolute;left:3636;top:2984;width:108;height:182" coordorigin="3636,2984" coordsize="108,182" path="m3636,3166l3744,3166,3744,2984,3636,2984,3636,3166e" filled="t" fillcolor="#FFFFFF" stroked="f">
                <v:path arrowok="t"/>
                <v:fill/>
              </v:shape>
            </v:group>
            <v:group style="position:absolute;left:4393;top:2984;width:103;height:182" coordorigin="4393,2984" coordsize="103,182">
              <v:shape style="position:absolute;left:4393;top:2984;width:103;height:182" coordorigin="4393,2984" coordsize="103,182" path="m4393,3166l4496,3166,4496,2984,4393,2984,4393,3166e" filled="t" fillcolor="#FFFFFF" stroked="f">
                <v:path arrowok="t"/>
                <v:fill/>
              </v:shape>
            </v:group>
            <v:group style="position:absolute;left:3636;top:3207;width:860;height:2" coordorigin="3636,3207" coordsize="860,2">
              <v:shape style="position:absolute;left:3636;top:3207;width:860;height:2" coordorigin="3636,3207" coordsize="860,0" path="m3636,3207l4496,3207e" filled="f" stroked="t" strokeweight="4.18pt" strokecolor="#FFFFFF">
                <v:path arrowok="t"/>
              </v:shape>
            </v:group>
            <v:group style="position:absolute;left:3744;top:2984;width:648;height:182" coordorigin="3744,2984" coordsize="648,182">
              <v:shape style="position:absolute;left:3744;top:2984;width:648;height:182" coordorigin="3744,2984" coordsize="648,182" path="m3744,3166l4393,3166,4393,2984,3744,2984,3744,3166e" filled="t" fillcolor="#FFFFFF" stroked="f">
                <v:path arrowok="t"/>
                <v:fill/>
              </v:shape>
            </v:group>
            <v:group style="position:absolute;left:4501;top:2972;width:667;height:2" coordorigin="4501,2972" coordsize="667,2">
              <v:shape style="position:absolute;left:4501;top:2972;width:667;height:2" coordorigin="4501,2972" coordsize="667,0" path="m4501,2972l5168,2972e" filled="f" stroked="t" strokeweight="2.5pt" strokecolor="#FFFFFF">
                <v:path arrowok="t"/>
              </v:shape>
            </v:group>
            <v:group style="position:absolute;left:4501;top:2996;width:108;height:206" coordorigin="4501,2996" coordsize="108,206">
              <v:shape style="position:absolute;left:4501;top:2996;width:108;height:206" coordorigin="4501,2996" coordsize="108,206" path="m4501,3202l4609,3202,4609,2996,4501,2996,4501,3202e" filled="t" fillcolor="#FFFFFF" stroked="f">
                <v:path arrowok="t"/>
                <v:fill/>
              </v:shape>
            </v:group>
            <v:group style="position:absolute;left:5065;top:2996;width:103;height:206" coordorigin="5065,2996" coordsize="103,206">
              <v:shape style="position:absolute;left:5065;top:2996;width:103;height:206" coordorigin="5065,2996" coordsize="103,206" path="m5065,3202l5168,3202,5168,2996,5065,2996,5065,3202e" filled="t" fillcolor="#FFFFFF" stroked="f">
                <v:path arrowok="t"/>
                <v:fill/>
              </v:shape>
            </v:group>
            <v:group style="position:absolute;left:4609;top:2996;width:456;height:206" coordorigin="4609,2996" coordsize="456,206">
              <v:shape style="position:absolute;left:4609;top:2996;width:456;height:206" coordorigin="4609,2996" coordsize="456,206" path="m4609,3202l5065,3202,5065,2996,4609,2996,4609,3202e" filled="t" fillcolor="#FFFFFF" stroked="f">
                <v:path arrowok="t"/>
                <v:fill/>
              </v:shape>
            </v:group>
            <v:group style="position:absolute;left:5173;top:2984;width:108;height:182" coordorigin="5173,2984" coordsize="108,182">
              <v:shape style="position:absolute;left:5173;top:2984;width:108;height:182" coordorigin="5173,2984" coordsize="108,182" path="m5173,3166l5281,3166,5281,2984,5173,2984,5173,3166e" filled="t" fillcolor="#FFFFFF" stroked="f">
                <v:path arrowok="t"/>
                <v:fill/>
              </v:shape>
            </v:group>
            <v:group style="position:absolute;left:5754;top:2984;width:103;height:182" coordorigin="5754,2984" coordsize="103,182">
              <v:shape style="position:absolute;left:5754;top:2984;width:103;height:182" coordorigin="5754,2984" coordsize="103,182" path="m5754,3166l5857,3166,5857,2984,5754,2984,5754,3166e" filled="t" fillcolor="#FFFFFF" stroked="f">
                <v:path arrowok="t"/>
                <v:fill/>
              </v:shape>
            </v:group>
            <v:group style="position:absolute;left:5173;top:3207;width:684;height:2" coordorigin="5173,3207" coordsize="684,2">
              <v:shape style="position:absolute;left:5173;top:3207;width:684;height:2" coordorigin="5173,3207" coordsize="684,0" path="m5173,3207l5857,3207e" filled="f" stroked="t" strokeweight="4.18pt" strokecolor="#FFFFFF">
                <v:path arrowok="t"/>
              </v:shape>
            </v:group>
            <v:group style="position:absolute;left:5281;top:2984;width:473;height:182" coordorigin="5281,2984" coordsize="473,182">
              <v:shape style="position:absolute;left:5281;top:2984;width:473;height:182" coordorigin="5281,2984" coordsize="473,182" path="m5281,3166l5754,3166,5754,2984,5281,2984,5281,3166e" filled="t" fillcolor="#FFFFFF" stroked="f">
                <v:path arrowok="t"/>
                <v:fill/>
              </v:shape>
            </v:group>
            <v:group style="position:absolute;left:5862;top:2972;width:588;height:2" coordorigin="5862,2972" coordsize="588,2">
              <v:shape style="position:absolute;left:5862;top:2972;width:588;height:2" coordorigin="5862,2972" coordsize="588,0" path="m5862,2972l6450,2972e" filled="f" stroked="t" strokeweight="2.5pt" strokecolor="#FFFFFF">
                <v:path arrowok="t"/>
              </v:shape>
            </v:group>
            <v:group style="position:absolute;left:5862;top:2996;width:108;height:206" coordorigin="5862,2996" coordsize="108,206">
              <v:shape style="position:absolute;left:5862;top:2996;width:108;height:206" coordorigin="5862,2996" coordsize="108,206" path="m5862,3202l5970,3202,5970,2996,5862,2996,5862,3202e" filled="t" fillcolor="#FFFFFF" stroked="f">
                <v:path arrowok="t"/>
                <v:fill/>
              </v:shape>
            </v:group>
            <v:group style="position:absolute;left:6347;top:2996;width:103;height:206" coordorigin="6347,2996" coordsize="103,206">
              <v:shape style="position:absolute;left:6347;top:2996;width:103;height:206" coordorigin="6347,2996" coordsize="103,206" path="m6347,3202l6450,3202,6450,2996,6347,2996,6347,3202e" filled="t" fillcolor="#FFFFFF" stroked="f">
                <v:path arrowok="t"/>
                <v:fill/>
              </v:shape>
            </v:group>
            <v:group style="position:absolute;left:5970;top:2996;width:377;height:206" coordorigin="5970,2996" coordsize="377,206">
              <v:shape style="position:absolute;left:5970;top:2996;width:377;height:206" coordorigin="5970,2996" coordsize="377,206" path="m5970,3202l6347,3202,6347,2996,5970,2996,5970,3202e" filled="t" fillcolor="#FFFFFF" stroked="f">
                <v:path arrowok="t"/>
                <v:fill/>
              </v:shape>
            </v:group>
            <v:group style="position:absolute;left:6455;top:2947;width:2002;height:38" coordorigin="6455,2947" coordsize="2002,38">
              <v:shape style="position:absolute;left:6455;top:2947;width:2002;height:38" coordorigin="6455,2947" coordsize="2002,38" path="m6455,2985l8457,2985,8457,2947,6455,2947,6455,2985xe" filled="t" fillcolor="#FFFFFF" stroked="f">
                <v:path arrowok="t"/>
                <v:fill/>
              </v:shape>
            </v:group>
            <v:group style="position:absolute;left:6455;top:2984;width:108;height:182" coordorigin="6455,2984" coordsize="108,182">
              <v:shape style="position:absolute;left:6455;top:2984;width:108;height:182" coordorigin="6455,2984" coordsize="108,182" path="m6455,3166l6563,3166,6563,2984,6455,2984,6455,3166e" filled="t" fillcolor="#FFFFFF" stroked="f">
                <v:path arrowok="t"/>
                <v:fill/>
              </v:shape>
            </v:group>
            <v:group style="position:absolute;left:7624;top:2984;width:103;height:182" coordorigin="7624,2984" coordsize="103,182">
              <v:shape style="position:absolute;left:7624;top:2984;width:103;height:182" coordorigin="7624,2984" coordsize="103,182" path="m7624,3166l7727,3166,7727,2984,7624,2984,7624,3166e" filled="t" fillcolor="#FFFFFF" stroked="f">
                <v:path arrowok="t"/>
                <v:fill/>
              </v:shape>
            </v:group>
            <v:group style="position:absolute;left:6455;top:3165;width:2002;height:38" coordorigin="6455,3165" coordsize="2002,38">
              <v:shape style="position:absolute;left:6455;top:3165;width:2002;height:38" coordorigin="6455,3165" coordsize="2002,38" path="m6455,3203l8457,3203,8457,3165,6455,3165,6455,3203xe" filled="t" fillcolor="#FFFFFF" stroked="f">
                <v:path arrowok="t"/>
                <v:fill/>
              </v:shape>
            </v:group>
            <v:group style="position:absolute;left:6563;top:2984;width:1061;height:182" coordorigin="6563,2984" coordsize="1061,182">
              <v:shape style="position:absolute;left:6563;top:2984;width:1061;height:182" coordorigin="6563,2984" coordsize="1061,182" path="m6563,3166l7624,3166,7624,2984,6563,2984,6563,3166e" filled="t" fillcolor="#FFFFFF" stroked="f">
                <v:path arrowok="t"/>
                <v:fill/>
              </v:shape>
            </v:group>
            <v:group style="position:absolute;left:7732;top:2984;width:108;height:182" coordorigin="7732,2984" coordsize="108,182">
              <v:shape style="position:absolute;left:7732;top:2984;width:108;height:182" coordorigin="7732,2984" coordsize="108,182" path="m7732,3166l7840,3166,7840,2984,7732,2984,7732,3166e" filled="t" fillcolor="#FFFFFF" stroked="f">
                <v:path arrowok="t"/>
                <v:fill/>
              </v:shape>
            </v:group>
            <v:group style="position:absolute;left:8353;top:2984;width:103;height:182" coordorigin="8353,2984" coordsize="103,182">
              <v:shape style="position:absolute;left:8353;top:2984;width:103;height:182" coordorigin="8353,2984" coordsize="103,182" path="m8353,3166l8457,3166,8457,2984,8353,2984,8353,3166e" filled="t" fillcolor="#FFFFFF" stroked="f">
                <v:path arrowok="t"/>
                <v:fill/>
              </v:shape>
            </v:group>
            <v:group style="position:absolute;left:7840;top:2984;width:514;height:182" coordorigin="7840,2984" coordsize="514,182">
              <v:shape style="position:absolute;left:7840;top:2984;width:514;height:182" coordorigin="7840,2984" coordsize="514,182" path="m7840,3166l8353,3166,8353,2984,7840,2984,7840,3166e" filled="t" fillcolor="#FFFFFF" stroked="f">
                <v:path arrowok="t"/>
                <v:fill/>
              </v:shape>
            </v:group>
            <v:group style="position:absolute;left:8461;top:2947;width:1976;height:26" coordorigin="8461,2947" coordsize="1976,26">
              <v:shape style="position:absolute;left:8461;top:2947;width:1976;height:26" coordorigin="8461,2947" coordsize="1976,26" path="m8461,2973l10437,2973,10437,2947,8461,2947,8461,2973xe" filled="t" fillcolor="#FFFFFF" stroked="f">
                <v:path arrowok="t"/>
                <v:fill/>
              </v:shape>
            </v:group>
            <v:group style="position:absolute;left:8461;top:2972;width:108;height:206" coordorigin="8461,2972" coordsize="108,206">
              <v:shape style="position:absolute;left:8461;top:2972;width:108;height:206" coordorigin="8461,2972" coordsize="108,206" path="m8461,3178l8569,3178,8569,2972,8461,2972,8461,3178e" filled="t" fillcolor="#FFFFFF" stroked="f">
                <v:path arrowok="t"/>
                <v:fill/>
              </v:shape>
            </v:group>
            <v:group style="position:absolute;left:9079;top:2972;width:103;height:206" coordorigin="9079,2972" coordsize="103,206">
              <v:shape style="position:absolute;left:9079;top:2972;width:103;height:206" coordorigin="9079,2972" coordsize="103,206" path="m9079,3178l9182,3178,9182,2972,9079,2972,9079,3178e" filled="t" fillcolor="#FFFFFF" stroked="f">
                <v:path arrowok="t"/>
                <v:fill/>
              </v:shape>
            </v:group>
            <v:group style="position:absolute;left:8461;top:3177;width:1976;height:26" coordorigin="8461,3177" coordsize="1976,26">
              <v:shape style="position:absolute;left:8461;top:3177;width:1976;height:26" coordorigin="8461,3177" coordsize="1976,26" path="m8461,3203l10437,3203,10437,3177,8461,3177,8461,3203xe" filled="t" fillcolor="#FFFFFF" stroked="f">
                <v:path arrowok="t"/>
                <v:fill/>
              </v:shape>
            </v:group>
            <v:group style="position:absolute;left:8569;top:2972;width:509;height:206" coordorigin="8569,2972" coordsize="509,206">
              <v:shape style="position:absolute;left:8569;top:2972;width:509;height:206" coordorigin="8569,2972" coordsize="509,206" path="m8569,3178l9079,3178,9079,2972,8569,2972,8569,3178e" filled="t" fillcolor="#FFFFFF" stroked="f">
                <v:path arrowok="t"/>
                <v:fill/>
              </v:shape>
            </v:group>
            <v:group style="position:absolute;left:9187;top:2972;width:108;height:206" coordorigin="9187,2972" coordsize="108,206">
              <v:shape style="position:absolute;left:9187;top:2972;width:108;height:206" coordorigin="9187,2972" coordsize="108,206" path="m9187,3178l9295,3178,9295,2972,9187,2972,9187,3178e" filled="t" fillcolor="#FFFFFF" stroked="f">
                <v:path arrowok="t"/>
                <v:fill/>
              </v:shape>
            </v:group>
            <v:group style="position:absolute;left:9686;top:2972;width:103;height:206" coordorigin="9686,2972" coordsize="103,206">
              <v:shape style="position:absolute;left:9686;top:2972;width:103;height:206" coordorigin="9686,2972" coordsize="103,206" path="m9686,3178l9789,3178,9789,2972,9686,2972,9686,3178e" filled="t" fillcolor="#FFFFFF" stroked="f">
                <v:path arrowok="t"/>
                <v:fill/>
              </v:shape>
            </v:group>
            <v:group style="position:absolute;left:9295;top:2972;width:391;height:206" coordorigin="9295,2972" coordsize="391,206">
              <v:shape style="position:absolute;left:9295;top:2972;width:391;height:206" coordorigin="9295,2972" coordsize="391,206" path="m9295,3178l9686,3178,9686,2972,9295,2972,9295,3178e" filled="t" fillcolor="#FFFFFF" stroked="f">
                <v:path arrowok="t"/>
                <v:fill/>
              </v:shape>
            </v:group>
            <v:group style="position:absolute;left:9794;top:2972;width:108;height:206" coordorigin="9794,2972" coordsize="108,206">
              <v:shape style="position:absolute;left:9794;top:2972;width:108;height:206" coordorigin="9794,2972" coordsize="108,206" path="m9794,3178l9902,3178,9902,2972,9794,2972,9794,3178e" filled="t" fillcolor="#FFFFFF" stroked="f">
                <v:path arrowok="t"/>
                <v:fill/>
              </v:shape>
            </v:group>
            <v:group style="position:absolute;left:10334;top:2972;width:103;height:206" coordorigin="10334,2972" coordsize="103,206">
              <v:shape style="position:absolute;left:10334;top:2972;width:103;height:206" coordorigin="10334,2972" coordsize="103,206" path="m10334,3178l10437,3178,10437,2972,10334,2972,10334,3178e" filled="t" fillcolor="#FFFFFF" stroked="f">
                <v:path arrowok="t"/>
                <v:fill/>
              </v:shape>
            </v:group>
            <v:group style="position:absolute;left:9902;top:2972;width:432;height:206" coordorigin="9902,2972" coordsize="432,206">
              <v:shape style="position:absolute;left:9902;top:2972;width:432;height:206" coordorigin="9902,2972" coordsize="432,206" path="m9902,3178l10334,3178,10334,2972,9902,2972,9902,3178e" filled="t" fillcolor="#FFFFFF" stroked="f">
                <v:path arrowok="t"/>
                <v:fill/>
              </v:shape>
            </v:group>
            <v:group style="position:absolute;left:10442;top:2984;width:108;height:182" coordorigin="10442,2984" coordsize="108,182">
              <v:shape style="position:absolute;left:10442;top:2984;width:108;height:182" coordorigin="10442,2984" coordsize="108,182" path="m10442,3166l10550,3166,10550,2984,10442,2984,10442,3166e" filled="t" fillcolor="#FFFFFF" stroked="f">
                <v:path arrowok="t"/>
                <v:fill/>
              </v:shape>
            </v:group>
            <v:group style="position:absolute;left:11054;top:2984;width:101;height:182" coordorigin="11054,2984" coordsize="101,182">
              <v:shape style="position:absolute;left:11054;top:2984;width:101;height:182" coordorigin="11054,2984" coordsize="101,182" path="m11054,3166l11155,3166,11155,2984,11054,2984,11054,3166e" filled="t" fillcolor="#FFFFFF" stroked="f">
                <v:path arrowok="t"/>
                <v:fill/>
              </v:shape>
            </v:group>
            <v:group style="position:absolute;left:10442;top:3207;width:713;height:2" coordorigin="10442,3207" coordsize="713,2">
              <v:shape style="position:absolute;left:10442;top:3207;width:713;height:2" coordorigin="10442,3207" coordsize="713,0" path="m10442,3207l11155,3207e" filled="f" stroked="t" strokeweight="4.18pt" strokecolor="#FFFFFF">
                <v:path arrowok="t"/>
              </v:shape>
            </v:group>
            <v:group style="position:absolute;left:10550;top:2984;width:504;height:182" coordorigin="10550,2984" coordsize="504,182">
              <v:shape style="position:absolute;left:10550;top:2984;width:504;height:182" coordorigin="10550,2984" coordsize="504,182" path="m10550,3166l11054,3166,11054,2984,10550,2984,10550,3166e" filled="t" fillcolor="#FFFFFF" stroked="f">
                <v:path arrowok="t"/>
                <v:fill/>
              </v:shape>
            </v:group>
            <v:group style="position:absolute;left:715;top:2943;width:10452;height:2" coordorigin="715,2943" coordsize="10452,2">
              <v:shape style="position:absolute;left:715;top:2943;width:10452;height:2" coordorigin="715,2943" coordsize="10452,0" path="m715,2943l11167,2943e" filled="f" stroked="t" strokeweight=".580pt" strokecolor="#000000">
                <v:path arrowok="t"/>
              </v:shape>
            </v:group>
            <v:group style="position:absolute;left:725;top:3236;width:1532;height:2" coordorigin="725,3236" coordsize="1532,2">
              <v:shape style="position:absolute;left:725;top:3236;width:1532;height:2" coordorigin="725,3236" coordsize="1532,0" path="m725,3236l2256,3236e" filled="f" stroked="t" strokeweight="2.5pt" strokecolor="#FFFFFF">
                <v:path arrowok="t"/>
              </v:shape>
            </v:group>
            <v:group style="position:absolute;left:725;top:3260;width:103;height:209" coordorigin="725,3260" coordsize="103,209">
              <v:shape style="position:absolute;left:725;top:3260;width:103;height:209" coordorigin="725,3260" coordsize="103,209" path="m725,3468l828,3468,828,3260,725,3260,725,3468e" filled="t" fillcolor="#FFFFFF" stroked="f">
                <v:path arrowok="t"/>
                <v:fill/>
              </v:shape>
            </v:group>
            <v:group style="position:absolute;left:2153;top:3260;width:103;height:209" coordorigin="2153,3260" coordsize="103,209">
              <v:shape style="position:absolute;left:2153;top:3260;width:103;height:209" coordorigin="2153,3260" coordsize="103,209" path="m2153,3468l2256,3468,2256,3260,2153,3260,2153,3468e" filled="t" fillcolor="#FFFFFF" stroked="f">
                <v:path arrowok="t"/>
                <v:fill/>
              </v:shape>
            </v:group>
            <v:group style="position:absolute;left:828;top:3260;width:1325;height:209" coordorigin="828,3260" coordsize="1325,209">
              <v:shape style="position:absolute;left:828;top:3260;width:1325;height:209" coordorigin="828,3260" coordsize="1325,209" path="m828,3468l2153,3468,2153,3260,828,3260,828,3468e" filled="t" fillcolor="#FFFFFF" stroked="f">
                <v:path arrowok="t"/>
                <v:fill/>
              </v:shape>
            </v:group>
            <v:group style="position:absolute;left:2261;top:3248;width:108;height:185" coordorigin="2261,3248" coordsize="108,185">
              <v:shape style="position:absolute;left:2261;top:3248;width:108;height:185" coordorigin="2261,3248" coordsize="108,185" path="m2261,3432l2369,3432,2369,3248,2261,3248,2261,3432e" filled="t" fillcolor="#FFFFFF" stroked="f">
                <v:path arrowok="t"/>
                <v:fill/>
              </v:shape>
            </v:group>
            <v:group style="position:absolute;left:2844;top:3248;width:103;height:185" coordorigin="2844,3248" coordsize="103,185">
              <v:shape style="position:absolute;left:2844;top:3248;width:103;height:185" coordorigin="2844,3248" coordsize="103,185" path="m2844,3432l2948,3432,2948,3248,2844,3248,2844,3432e" filled="t" fillcolor="#FFFFFF" stroked="f">
                <v:path arrowok="t"/>
                <v:fill/>
              </v:shape>
            </v:group>
            <v:group style="position:absolute;left:2261;top:3473;width:686;height:2" coordorigin="2261,3473" coordsize="686,2">
              <v:shape style="position:absolute;left:2261;top:3473;width:686;height:2" coordorigin="2261,3473" coordsize="686,0" path="m2261,3473l2948,3473e" filled="f" stroked="t" strokeweight="4.18pt" strokecolor="#FFFFFF">
                <v:path arrowok="t"/>
              </v:shape>
            </v:group>
            <v:group style="position:absolute;left:2369;top:3248;width:475;height:185" coordorigin="2369,3248" coordsize="475,185">
              <v:shape style="position:absolute;left:2369;top:3248;width:475;height:185" coordorigin="2369,3248" coordsize="475,185" path="m2369,3432l2844,3432,2844,3248,2369,3248,2369,3432e" filled="t" fillcolor="#FFFFFF" stroked="f">
                <v:path arrowok="t"/>
                <v:fill/>
              </v:shape>
            </v:group>
            <v:group style="position:absolute;left:2952;top:3236;width:108;height:209" coordorigin="2952,3236" coordsize="108,209">
              <v:shape style="position:absolute;left:2952;top:3236;width:108;height:209" coordorigin="2952,3236" coordsize="108,209" path="m2952,3444l3060,3444,3060,3236,2952,3236,2952,3444e" filled="t" fillcolor="#FFFFFF" stroked="f">
                <v:path arrowok="t"/>
                <v:fill/>
              </v:shape>
            </v:group>
            <v:group style="position:absolute;left:3528;top:3236;width:103;height:209" coordorigin="3528,3236" coordsize="103,209">
              <v:shape style="position:absolute;left:3528;top:3236;width:103;height:209" coordorigin="3528,3236" coordsize="103,209" path="m3528,3444l3632,3444,3632,3236,3528,3236,3528,3444e" filled="t" fillcolor="#FFFFFF" stroked="f">
                <v:path arrowok="t"/>
                <v:fill/>
              </v:shape>
            </v:group>
            <v:group style="position:absolute;left:2952;top:3473;width:679;height:2" coordorigin="2952,3473" coordsize="679,2">
              <v:shape style="position:absolute;left:2952;top:3473;width:679;height:2" coordorigin="2952,3473" coordsize="679,0" path="m2952,3473l3632,3473e" filled="f" stroked="t" strokeweight="2.98pt" strokecolor="#FFFFFF">
                <v:path arrowok="t"/>
              </v:shape>
            </v:group>
            <v:group style="position:absolute;left:3060;top:3236;width:468;height:209" coordorigin="3060,3236" coordsize="468,209">
              <v:shape style="position:absolute;left:3060;top:3236;width:468;height:209" coordorigin="3060,3236" coordsize="468,209" path="m3060,3444l3528,3444,3528,3236,3060,3236,3060,3444e" filled="t" fillcolor="#FFFFFF" stroked="f">
                <v:path arrowok="t"/>
                <v:fill/>
              </v:shape>
            </v:group>
            <v:group style="position:absolute;left:3636;top:3248;width:108;height:185" coordorigin="3636,3248" coordsize="108,185">
              <v:shape style="position:absolute;left:3636;top:3248;width:108;height:185" coordorigin="3636,3248" coordsize="108,185" path="m3636,3432l3744,3432,3744,3248,3636,3248,3636,3432e" filled="t" fillcolor="#FFFFFF" stroked="f">
                <v:path arrowok="t"/>
                <v:fill/>
              </v:shape>
            </v:group>
            <v:group style="position:absolute;left:4393;top:3248;width:103;height:185" coordorigin="4393,3248" coordsize="103,185">
              <v:shape style="position:absolute;left:4393;top:3248;width:103;height:185" coordorigin="4393,3248" coordsize="103,185" path="m4393,3432l4496,3432,4496,3248,4393,3248,4393,3432e" filled="t" fillcolor="#FFFFFF" stroked="f">
                <v:path arrowok="t"/>
                <v:fill/>
              </v:shape>
            </v:group>
            <v:group style="position:absolute;left:3636;top:3473;width:860;height:2" coordorigin="3636,3473" coordsize="860,2">
              <v:shape style="position:absolute;left:3636;top:3473;width:860;height:2" coordorigin="3636,3473" coordsize="860,0" path="m3636,3473l4496,3473e" filled="f" stroked="t" strokeweight="4.18pt" strokecolor="#FFFFFF">
                <v:path arrowok="t"/>
              </v:shape>
            </v:group>
            <v:group style="position:absolute;left:3744;top:3248;width:648;height:185" coordorigin="3744,3248" coordsize="648,185">
              <v:shape style="position:absolute;left:3744;top:3248;width:648;height:185" coordorigin="3744,3248" coordsize="648,185" path="m3744,3432l4393,3432,4393,3248,3744,3248,3744,3432e" filled="t" fillcolor="#FFFFFF" stroked="f">
                <v:path arrowok="t"/>
                <v:fill/>
              </v:shape>
            </v:group>
            <v:group style="position:absolute;left:4501;top:3236;width:667;height:2" coordorigin="4501,3236" coordsize="667,2">
              <v:shape style="position:absolute;left:4501;top:3236;width:667;height:2" coordorigin="4501,3236" coordsize="667,0" path="m4501,3236l5168,3236e" filled="f" stroked="t" strokeweight="2.5pt" strokecolor="#FFFFFF">
                <v:path arrowok="t"/>
              </v:shape>
            </v:group>
            <v:group style="position:absolute;left:4501;top:3260;width:108;height:209" coordorigin="4501,3260" coordsize="108,209">
              <v:shape style="position:absolute;left:4501;top:3260;width:108;height:209" coordorigin="4501,3260" coordsize="108,209" path="m4501,3468l4609,3468,4609,3260,4501,3260,4501,3468e" filled="t" fillcolor="#FFFFFF" stroked="f">
                <v:path arrowok="t"/>
                <v:fill/>
              </v:shape>
            </v:group>
            <v:group style="position:absolute;left:5065;top:3260;width:103;height:209" coordorigin="5065,3260" coordsize="103,209">
              <v:shape style="position:absolute;left:5065;top:3260;width:103;height:209" coordorigin="5065,3260" coordsize="103,209" path="m5065,3468l5168,3468,5168,3260,5065,3260,5065,3468e" filled="t" fillcolor="#FFFFFF" stroked="f">
                <v:path arrowok="t"/>
                <v:fill/>
              </v:shape>
            </v:group>
            <v:group style="position:absolute;left:4609;top:3260;width:456;height:209" coordorigin="4609,3260" coordsize="456,209">
              <v:shape style="position:absolute;left:4609;top:3260;width:456;height:209" coordorigin="4609,3260" coordsize="456,209" path="m4609,3468l5065,3468,5065,3260,4609,3260,4609,3468e" filled="t" fillcolor="#FFFFFF" stroked="f">
                <v:path arrowok="t"/>
                <v:fill/>
              </v:shape>
            </v:group>
            <v:group style="position:absolute;left:5173;top:3248;width:108;height:185" coordorigin="5173,3248" coordsize="108,185">
              <v:shape style="position:absolute;left:5173;top:3248;width:108;height:185" coordorigin="5173,3248" coordsize="108,185" path="m5173,3432l5281,3432,5281,3248,5173,3248,5173,3432e" filled="t" fillcolor="#FFFFFF" stroked="f">
                <v:path arrowok="t"/>
                <v:fill/>
              </v:shape>
            </v:group>
            <v:group style="position:absolute;left:5754;top:3248;width:103;height:185" coordorigin="5754,3248" coordsize="103,185">
              <v:shape style="position:absolute;left:5754;top:3248;width:103;height:185" coordorigin="5754,3248" coordsize="103,185" path="m5754,3432l5857,3432,5857,3248,5754,3248,5754,3432e" filled="t" fillcolor="#FFFFFF" stroked="f">
                <v:path arrowok="t"/>
                <v:fill/>
              </v:shape>
            </v:group>
            <v:group style="position:absolute;left:5173;top:3473;width:684;height:2" coordorigin="5173,3473" coordsize="684,2">
              <v:shape style="position:absolute;left:5173;top:3473;width:684;height:2" coordorigin="5173,3473" coordsize="684,0" path="m5173,3473l5857,3473e" filled="f" stroked="t" strokeweight="4.18pt" strokecolor="#FFFFFF">
                <v:path arrowok="t"/>
              </v:shape>
            </v:group>
            <v:group style="position:absolute;left:5281;top:3248;width:473;height:185" coordorigin="5281,3248" coordsize="473,185">
              <v:shape style="position:absolute;left:5281;top:3248;width:473;height:185" coordorigin="5281,3248" coordsize="473,185" path="m5281,3432l5754,3432,5754,3248,5281,3248,5281,3432e" filled="t" fillcolor="#FFFFFF" stroked="f">
                <v:path arrowok="t"/>
                <v:fill/>
              </v:shape>
            </v:group>
            <v:group style="position:absolute;left:5862;top:3236;width:588;height:2" coordorigin="5862,3236" coordsize="588,2">
              <v:shape style="position:absolute;left:5862;top:3236;width:588;height:2" coordorigin="5862,3236" coordsize="588,0" path="m5862,3236l6450,3236e" filled="f" stroked="t" strokeweight="2.5pt" strokecolor="#FFFFFF">
                <v:path arrowok="t"/>
              </v:shape>
            </v:group>
            <v:group style="position:absolute;left:5862;top:3260;width:108;height:209" coordorigin="5862,3260" coordsize="108,209">
              <v:shape style="position:absolute;left:5862;top:3260;width:108;height:209" coordorigin="5862,3260" coordsize="108,209" path="m5862,3468l5970,3468,5970,3260,5862,3260,5862,3468e" filled="t" fillcolor="#FFFFFF" stroked="f">
                <v:path arrowok="t"/>
                <v:fill/>
              </v:shape>
            </v:group>
            <v:group style="position:absolute;left:6347;top:3260;width:103;height:209" coordorigin="6347,3260" coordsize="103,209">
              <v:shape style="position:absolute;left:6347;top:3260;width:103;height:209" coordorigin="6347,3260" coordsize="103,209" path="m6347,3468l6450,3468,6450,3260,6347,3260,6347,3468e" filled="t" fillcolor="#FFFFFF" stroked="f">
                <v:path arrowok="t"/>
                <v:fill/>
              </v:shape>
            </v:group>
            <v:group style="position:absolute;left:5970;top:3260;width:377;height:209" coordorigin="5970,3260" coordsize="377,209">
              <v:shape style="position:absolute;left:5970;top:3260;width:377;height:209" coordorigin="5970,3260" coordsize="377,209" path="m5970,3468l6347,3468,6347,3260,5970,3260,5970,3468e" filled="t" fillcolor="#FFFFFF" stroked="f">
                <v:path arrowok="t"/>
                <v:fill/>
              </v:shape>
            </v:group>
            <v:group style="position:absolute;left:6455;top:3211;width:2002;height:38" coordorigin="6455,3211" coordsize="2002,38">
              <v:shape style="position:absolute;left:6455;top:3211;width:2002;height:38" coordorigin="6455,3211" coordsize="2002,38" path="m6455,3249l8457,3249,8457,3211,6455,3211,6455,3249xe" filled="t" fillcolor="#FFFFFF" stroked="f">
                <v:path arrowok="t"/>
                <v:fill/>
              </v:shape>
            </v:group>
            <v:group style="position:absolute;left:6455;top:3248;width:108;height:185" coordorigin="6455,3248" coordsize="108,185">
              <v:shape style="position:absolute;left:6455;top:3248;width:108;height:185" coordorigin="6455,3248" coordsize="108,185" path="m6455,3432l6563,3432,6563,3248,6455,3248,6455,3432e" filled="t" fillcolor="#FFFFFF" stroked="f">
                <v:path arrowok="t"/>
                <v:fill/>
              </v:shape>
            </v:group>
            <v:group style="position:absolute;left:7624;top:3248;width:103;height:185" coordorigin="7624,3248" coordsize="103,185">
              <v:shape style="position:absolute;left:7624;top:3248;width:103;height:185" coordorigin="7624,3248" coordsize="103,185" path="m7624,3432l7727,3432,7727,3248,7624,3248,7624,3432e" filled="t" fillcolor="#FFFFFF" stroked="f">
                <v:path arrowok="t"/>
                <v:fill/>
              </v:shape>
            </v:group>
            <v:group style="position:absolute;left:6455;top:3431;width:2002;height:38" coordorigin="6455,3431" coordsize="2002,38">
              <v:shape style="position:absolute;left:6455;top:3431;width:2002;height:38" coordorigin="6455,3431" coordsize="2002,38" path="m6455,3469l8457,3469,8457,3431,6455,3431,6455,3469xe" filled="t" fillcolor="#FFFFFF" stroked="f">
                <v:path arrowok="t"/>
                <v:fill/>
              </v:shape>
            </v:group>
            <v:group style="position:absolute;left:6563;top:3248;width:1061;height:185" coordorigin="6563,3248" coordsize="1061,185">
              <v:shape style="position:absolute;left:6563;top:3248;width:1061;height:185" coordorigin="6563,3248" coordsize="1061,185" path="m6563,3432l7624,3432,7624,3248,6563,3248,6563,3432e" filled="t" fillcolor="#FFFFFF" stroked="f">
                <v:path arrowok="t"/>
                <v:fill/>
              </v:shape>
            </v:group>
            <v:group style="position:absolute;left:7732;top:3248;width:108;height:185" coordorigin="7732,3248" coordsize="108,185">
              <v:shape style="position:absolute;left:7732;top:3248;width:108;height:185" coordorigin="7732,3248" coordsize="108,185" path="m7732,3432l7840,3432,7840,3248,7732,3248,7732,3432e" filled="t" fillcolor="#FFFFFF" stroked="f">
                <v:path arrowok="t"/>
                <v:fill/>
              </v:shape>
            </v:group>
            <v:group style="position:absolute;left:8353;top:3248;width:103;height:185" coordorigin="8353,3248" coordsize="103,185">
              <v:shape style="position:absolute;left:8353;top:3248;width:103;height:185" coordorigin="8353,3248" coordsize="103,185" path="m8353,3432l8457,3432,8457,3248,8353,3248,8353,3432e" filled="t" fillcolor="#FFFFFF" stroked="f">
                <v:path arrowok="t"/>
                <v:fill/>
              </v:shape>
            </v:group>
            <v:group style="position:absolute;left:7840;top:3248;width:514;height:185" coordorigin="7840,3248" coordsize="514,185">
              <v:shape style="position:absolute;left:7840;top:3248;width:514;height:185" coordorigin="7840,3248" coordsize="514,185" path="m7840,3432l8353,3432,8353,3248,7840,3248,7840,3432e" filled="t" fillcolor="#FFFFFF" stroked="f">
                <v:path arrowok="t"/>
                <v:fill/>
              </v:shape>
            </v:group>
            <v:group style="position:absolute;left:8461;top:3211;width:1976;height:26" coordorigin="8461,3211" coordsize="1976,26">
              <v:shape style="position:absolute;left:8461;top:3211;width:1976;height:26" coordorigin="8461,3211" coordsize="1976,26" path="m8461,3237l10437,3237,10437,3211,8461,3211,8461,3237xe" filled="t" fillcolor="#FFFFFF" stroked="f">
                <v:path arrowok="t"/>
                <v:fill/>
              </v:shape>
            </v:group>
            <v:group style="position:absolute;left:8461;top:3236;width:108;height:209" coordorigin="8461,3236" coordsize="108,209">
              <v:shape style="position:absolute;left:8461;top:3236;width:108;height:209" coordorigin="8461,3236" coordsize="108,209" path="m8461,3444l8569,3444,8569,3236,8461,3236,8461,3444e" filled="t" fillcolor="#FFFFFF" stroked="f">
                <v:path arrowok="t"/>
                <v:fill/>
              </v:shape>
            </v:group>
            <v:group style="position:absolute;left:9079;top:3236;width:103;height:209" coordorigin="9079,3236" coordsize="103,209">
              <v:shape style="position:absolute;left:9079;top:3236;width:103;height:209" coordorigin="9079,3236" coordsize="103,209" path="m9079,3444l9182,3444,9182,3236,9079,3236,9079,3444e" filled="t" fillcolor="#FFFFFF" stroked="f">
                <v:path arrowok="t"/>
                <v:fill/>
              </v:shape>
            </v:group>
            <v:group style="position:absolute;left:8461;top:3443;width:1976;height:26" coordorigin="8461,3443" coordsize="1976,26">
              <v:shape style="position:absolute;left:8461;top:3443;width:1976;height:26" coordorigin="8461,3443" coordsize="1976,26" path="m8461,3469l10437,3469,10437,3443,8461,3443,8461,3469xe" filled="t" fillcolor="#FFFFFF" stroked="f">
                <v:path arrowok="t"/>
                <v:fill/>
              </v:shape>
            </v:group>
            <v:group style="position:absolute;left:8569;top:3236;width:509;height:209" coordorigin="8569,3236" coordsize="509,209">
              <v:shape style="position:absolute;left:8569;top:3236;width:509;height:209" coordorigin="8569,3236" coordsize="509,209" path="m8569,3444l9079,3444,9079,3236,8569,3236,8569,3444e" filled="t" fillcolor="#FFFFFF" stroked="f">
                <v:path arrowok="t"/>
                <v:fill/>
              </v:shape>
            </v:group>
            <v:group style="position:absolute;left:9187;top:3236;width:108;height:209" coordorigin="9187,3236" coordsize="108,209">
              <v:shape style="position:absolute;left:9187;top:3236;width:108;height:209" coordorigin="9187,3236" coordsize="108,209" path="m9187,3444l9295,3444,9295,3236,9187,3236,9187,3444e" filled="t" fillcolor="#FFFFFF" stroked="f">
                <v:path arrowok="t"/>
                <v:fill/>
              </v:shape>
            </v:group>
            <v:group style="position:absolute;left:9686;top:3236;width:103;height:209" coordorigin="9686,3236" coordsize="103,209">
              <v:shape style="position:absolute;left:9686;top:3236;width:103;height:209" coordorigin="9686,3236" coordsize="103,209" path="m9686,3444l9789,3444,9789,3236,9686,3236,9686,3444e" filled="t" fillcolor="#FFFFFF" stroked="f">
                <v:path arrowok="t"/>
                <v:fill/>
              </v:shape>
            </v:group>
            <v:group style="position:absolute;left:9295;top:3236;width:391;height:209" coordorigin="9295,3236" coordsize="391,209">
              <v:shape style="position:absolute;left:9295;top:3236;width:391;height:209" coordorigin="9295,3236" coordsize="391,209" path="m9295,3444l9686,3444,9686,3236,9295,3236,9295,3444e" filled="t" fillcolor="#FFFFFF" stroked="f">
                <v:path arrowok="t"/>
                <v:fill/>
              </v:shape>
            </v:group>
            <v:group style="position:absolute;left:9794;top:3236;width:108;height:209" coordorigin="9794,3236" coordsize="108,209">
              <v:shape style="position:absolute;left:9794;top:3236;width:108;height:209" coordorigin="9794,3236" coordsize="108,209" path="m9794,3444l9902,3444,9902,3236,9794,3236,9794,3444e" filled="t" fillcolor="#FFFFFF" stroked="f">
                <v:path arrowok="t"/>
                <v:fill/>
              </v:shape>
            </v:group>
            <v:group style="position:absolute;left:10334;top:3236;width:103;height:209" coordorigin="10334,3236" coordsize="103,209">
              <v:shape style="position:absolute;left:10334;top:3236;width:103;height:209" coordorigin="10334,3236" coordsize="103,209" path="m10334,3444l10437,3444,10437,3236,10334,3236,10334,3444e" filled="t" fillcolor="#FFFFFF" stroked="f">
                <v:path arrowok="t"/>
                <v:fill/>
              </v:shape>
            </v:group>
            <v:group style="position:absolute;left:9902;top:3236;width:432;height:209" coordorigin="9902,3236" coordsize="432,209">
              <v:shape style="position:absolute;left:9902;top:3236;width:432;height:209" coordorigin="9902,3236" coordsize="432,209" path="m9902,3444l10334,3444,10334,3236,9902,3236,9902,3444e" filled="t" fillcolor="#FFFFFF" stroked="f">
                <v:path arrowok="t"/>
                <v:fill/>
              </v:shape>
            </v:group>
            <v:group style="position:absolute;left:10442;top:3248;width:108;height:185" coordorigin="10442,3248" coordsize="108,185">
              <v:shape style="position:absolute;left:10442;top:3248;width:108;height:185" coordorigin="10442,3248" coordsize="108,185" path="m10442,3432l10550,3432,10550,3248,10442,3248,10442,3432e" filled="t" fillcolor="#FFFFFF" stroked="f">
                <v:path arrowok="t"/>
                <v:fill/>
              </v:shape>
            </v:group>
            <v:group style="position:absolute;left:11054;top:3248;width:101;height:185" coordorigin="11054,3248" coordsize="101,185">
              <v:shape style="position:absolute;left:11054;top:3248;width:101;height:185" coordorigin="11054,3248" coordsize="101,185" path="m11054,3432l11155,3432,11155,3248,11054,3248,11054,3432e" filled="t" fillcolor="#FFFFFF" stroked="f">
                <v:path arrowok="t"/>
                <v:fill/>
              </v:shape>
            </v:group>
            <v:group style="position:absolute;left:10442;top:3473;width:713;height:2" coordorigin="10442,3473" coordsize="713,2">
              <v:shape style="position:absolute;left:10442;top:3473;width:713;height:2" coordorigin="10442,3473" coordsize="713,0" path="m10442,3473l11155,3473e" filled="f" stroked="t" strokeweight="4.18pt" strokecolor="#FFFFFF">
                <v:path arrowok="t"/>
              </v:shape>
            </v:group>
            <v:group style="position:absolute;left:10550;top:3248;width:504;height:185" coordorigin="10550,3248" coordsize="504,185">
              <v:shape style="position:absolute;left:10550;top:3248;width:504;height:185" coordorigin="10550,3248" coordsize="504,185" path="m10550,3432l11054,3432,11054,3248,10550,3248,10550,3432e" filled="t" fillcolor="#FFFFFF" stroked="f">
                <v:path arrowok="t"/>
                <v:fill/>
              </v:shape>
            </v:group>
            <v:group style="position:absolute;left:715;top:3207;width:10452;height:2" coordorigin="715,3207" coordsize="10452,2">
              <v:shape style="position:absolute;left:715;top:3207;width:10452;height:2" coordorigin="715,3207" coordsize="10452,0" path="m715,3207l11167,3207e" filled="f" stroked="t" strokeweight=".580pt" strokecolor="#000000">
                <v:path arrowok="t"/>
              </v:shape>
            </v:group>
            <v:group style="position:absolute;left:725;top:3502;width:1532;height:2" coordorigin="725,3502" coordsize="1532,2">
              <v:shape style="position:absolute;left:725;top:3502;width:1532;height:2" coordorigin="725,3502" coordsize="1532,0" path="m725,3502l2256,3502e" filled="f" stroked="t" strokeweight="2.5pt" strokecolor="#FFFFFF">
                <v:path arrowok="t"/>
              </v:shape>
            </v:group>
            <v:group style="position:absolute;left:725;top:3526;width:103;height:206" coordorigin="725,3526" coordsize="103,206">
              <v:shape style="position:absolute;left:725;top:3526;width:103;height:206" coordorigin="725,3526" coordsize="103,206" path="m725,3732l828,3732,828,3526,725,3526,725,3732e" filled="t" fillcolor="#FFFFFF" stroked="f">
                <v:path arrowok="t"/>
                <v:fill/>
              </v:shape>
            </v:group>
            <v:group style="position:absolute;left:2153;top:3526;width:103;height:206" coordorigin="2153,3526" coordsize="103,206">
              <v:shape style="position:absolute;left:2153;top:3526;width:103;height:206" coordorigin="2153,3526" coordsize="103,206" path="m2153,3732l2256,3732,2256,3526,2153,3526,2153,3732e" filled="t" fillcolor="#FFFFFF" stroked="f">
                <v:path arrowok="t"/>
                <v:fill/>
              </v:shape>
            </v:group>
            <v:group style="position:absolute;left:828;top:3526;width:1325;height:206" coordorigin="828,3526" coordsize="1325,206">
              <v:shape style="position:absolute;left:828;top:3526;width:1325;height:206" coordorigin="828,3526" coordsize="1325,206" path="m828,3732l2153,3732,2153,3526,828,3526,828,3732e" filled="t" fillcolor="#FFFFFF" stroked="f">
                <v:path arrowok="t"/>
                <v:fill/>
              </v:shape>
            </v:group>
            <v:group style="position:absolute;left:2261;top:3514;width:108;height:182" coordorigin="2261,3514" coordsize="108,182">
              <v:shape style="position:absolute;left:2261;top:3514;width:108;height:182" coordorigin="2261,3514" coordsize="108,182" path="m2261,3696l2369,3696,2369,3514,2261,3514,2261,3696e" filled="t" fillcolor="#FFFFFF" stroked="f">
                <v:path arrowok="t"/>
                <v:fill/>
              </v:shape>
            </v:group>
            <v:group style="position:absolute;left:2844;top:3514;width:103;height:182" coordorigin="2844,3514" coordsize="103,182">
              <v:shape style="position:absolute;left:2844;top:3514;width:103;height:182" coordorigin="2844,3514" coordsize="103,182" path="m2844,3696l2948,3696,2948,3514,2844,3514,2844,3696e" filled="t" fillcolor="#FFFFFF" stroked="f">
                <v:path arrowok="t"/>
                <v:fill/>
              </v:shape>
            </v:group>
            <v:group style="position:absolute;left:2261;top:3695;width:686;height:38" coordorigin="2261,3695" coordsize="686,38">
              <v:shape style="position:absolute;left:2261;top:3695;width:686;height:38" coordorigin="2261,3695" coordsize="686,38" path="m2261,3733l2948,3733,2948,3695,2261,3695,2261,3733xe" filled="t" fillcolor="#FFFFFF" stroked="f">
                <v:path arrowok="t"/>
                <v:fill/>
              </v:shape>
            </v:group>
            <v:group style="position:absolute;left:2369;top:3514;width:475;height:182" coordorigin="2369,3514" coordsize="475,182">
              <v:shape style="position:absolute;left:2369;top:3514;width:475;height:182" coordorigin="2369,3514" coordsize="475,182" path="m2369,3696l2844,3696,2844,3514,2369,3514,2369,3696e" filled="t" fillcolor="#FFFFFF" stroked="f">
                <v:path arrowok="t"/>
                <v:fill/>
              </v:shape>
            </v:group>
            <v:group style="position:absolute;left:2952;top:3502;width:108;height:206" coordorigin="2952,3502" coordsize="108,206">
              <v:shape style="position:absolute;left:2952;top:3502;width:108;height:206" coordorigin="2952,3502" coordsize="108,206" path="m2952,3708l3060,3708,3060,3502,2952,3502,2952,3708e" filled="t" fillcolor="#FFFFFF" stroked="f">
                <v:path arrowok="t"/>
                <v:fill/>
              </v:shape>
            </v:group>
            <v:group style="position:absolute;left:3528;top:3502;width:103;height:206" coordorigin="3528,3502" coordsize="103,206">
              <v:shape style="position:absolute;left:3528;top:3502;width:103;height:206" coordorigin="3528,3502" coordsize="103,206" path="m3528,3708l3632,3708,3632,3502,3528,3502,3528,3708e" filled="t" fillcolor="#FFFFFF" stroked="f">
                <v:path arrowok="t"/>
                <v:fill/>
              </v:shape>
            </v:group>
            <v:group style="position:absolute;left:2952;top:3707;width:679;height:26" coordorigin="2952,3707" coordsize="679,26">
              <v:shape style="position:absolute;left:2952;top:3707;width:679;height:26" coordorigin="2952,3707" coordsize="679,26" path="m2952,3733l3632,3733,3632,3707,2952,3707,2952,3733xe" filled="t" fillcolor="#FFFFFF" stroked="f">
                <v:path arrowok="t"/>
                <v:fill/>
              </v:shape>
            </v:group>
            <v:group style="position:absolute;left:3060;top:3502;width:468;height:206" coordorigin="3060,3502" coordsize="468,206">
              <v:shape style="position:absolute;left:3060;top:3502;width:468;height:206" coordorigin="3060,3502" coordsize="468,206" path="m3060,3708l3528,3708,3528,3502,3060,3502,3060,3708e" filled="t" fillcolor="#FFFFFF" stroked="f">
                <v:path arrowok="t"/>
                <v:fill/>
              </v:shape>
            </v:group>
            <v:group style="position:absolute;left:3636;top:3514;width:108;height:182" coordorigin="3636,3514" coordsize="108,182">
              <v:shape style="position:absolute;left:3636;top:3514;width:108;height:182" coordorigin="3636,3514" coordsize="108,182" path="m3636,3696l3744,3696,3744,3514,3636,3514,3636,3696e" filled="t" fillcolor="#FFFFFF" stroked="f">
                <v:path arrowok="t"/>
                <v:fill/>
              </v:shape>
            </v:group>
            <v:group style="position:absolute;left:4393;top:3514;width:103;height:182" coordorigin="4393,3514" coordsize="103,182">
              <v:shape style="position:absolute;left:4393;top:3514;width:103;height:182" coordorigin="4393,3514" coordsize="103,182" path="m4393,3696l4496,3696,4496,3514,4393,3514,4393,3696e" filled="t" fillcolor="#FFFFFF" stroked="f">
                <v:path arrowok="t"/>
                <v:fill/>
              </v:shape>
            </v:group>
            <v:group style="position:absolute;left:3636;top:3695;width:860;height:38" coordorigin="3636,3695" coordsize="860,38">
              <v:shape style="position:absolute;left:3636;top:3695;width:860;height:38" coordorigin="3636,3695" coordsize="860,38" path="m3636,3733l4496,3733,4496,3695,3636,3695,3636,3733xe" filled="t" fillcolor="#FFFFFF" stroked="f">
                <v:path arrowok="t"/>
                <v:fill/>
              </v:shape>
            </v:group>
            <v:group style="position:absolute;left:3744;top:3514;width:648;height:182" coordorigin="3744,3514" coordsize="648,182">
              <v:shape style="position:absolute;left:3744;top:3514;width:648;height:182" coordorigin="3744,3514" coordsize="648,182" path="m3744,3696l4393,3696,4393,3514,3744,3514,3744,3696e" filled="t" fillcolor="#FFFFFF" stroked="f">
                <v:path arrowok="t"/>
                <v:fill/>
              </v:shape>
            </v:group>
            <v:group style="position:absolute;left:4501;top:3502;width:667;height:2" coordorigin="4501,3502" coordsize="667,2">
              <v:shape style="position:absolute;left:4501;top:3502;width:667;height:2" coordorigin="4501,3502" coordsize="667,0" path="m4501,3502l5168,3502e" filled="f" stroked="t" strokeweight="2.5pt" strokecolor="#FFFFFF">
                <v:path arrowok="t"/>
              </v:shape>
            </v:group>
            <v:group style="position:absolute;left:4501;top:3526;width:108;height:206" coordorigin="4501,3526" coordsize="108,206">
              <v:shape style="position:absolute;left:4501;top:3526;width:108;height:206" coordorigin="4501,3526" coordsize="108,206" path="m4501,3732l4609,3732,4609,3526,4501,3526,4501,3732e" filled="t" fillcolor="#FFFFFF" stroked="f">
                <v:path arrowok="t"/>
                <v:fill/>
              </v:shape>
            </v:group>
            <v:group style="position:absolute;left:5065;top:3526;width:103;height:206" coordorigin="5065,3526" coordsize="103,206">
              <v:shape style="position:absolute;left:5065;top:3526;width:103;height:206" coordorigin="5065,3526" coordsize="103,206" path="m5065,3732l5168,3732,5168,3526,5065,3526,5065,3732e" filled="t" fillcolor="#FFFFFF" stroked="f">
                <v:path arrowok="t"/>
                <v:fill/>
              </v:shape>
            </v:group>
            <v:group style="position:absolute;left:4609;top:3526;width:456;height:206" coordorigin="4609,3526" coordsize="456,206">
              <v:shape style="position:absolute;left:4609;top:3526;width:456;height:206" coordorigin="4609,3526" coordsize="456,206" path="m4609,3732l5065,3732,5065,3526,4609,3526,4609,3732e" filled="t" fillcolor="#FFFFFF" stroked="f">
                <v:path arrowok="t"/>
                <v:fill/>
              </v:shape>
            </v:group>
            <v:group style="position:absolute;left:5173;top:3514;width:108;height:182" coordorigin="5173,3514" coordsize="108,182">
              <v:shape style="position:absolute;left:5173;top:3514;width:108;height:182" coordorigin="5173,3514" coordsize="108,182" path="m5173,3696l5281,3696,5281,3514,5173,3514,5173,3696e" filled="t" fillcolor="#FFFFFF" stroked="f">
                <v:path arrowok="t"/>
                <v:fill/>
              </v:shape>
            </v:group>
            <v:group style="position:absolute;left:5754;top:3514;width:103;height:182" coordorigin="5754,3514" coordsize="103,182">
              <v:shape style="position:absolute;left:5754;top:3514;width:103;height:182" coordorigin="5754,3514" coordsize="103,182" path="m5754,3696l5857,3696,5857,3514,5754,3514,5754,3696e" filled="t" fillcolor="#FFFFFF" stroked="f">
                <v:path arrowok="t"/>
                <v:fill/>
              </v:shape>
            </v:group>
            <v:group style="position:absolute;left:5173;top:3695;width:684;height:38" coordorigin="5173,3695" coordsize="684,38">
              <v:shape style="position:absolute;left:5173;top:3695;width:684;height:38" coordorigin="5173,3695" coordsize="684,38" path="m5173,3733l5857,3733,5857,3695,5173,3695,5173,3733xe" filled="t" fillcolor="#FFFFFF" stroked="f">
                <v:path arrowok="t"/>
                <v:fill/>
              </v:shape>
            </v:group>
            <v:group style="position:absolute;left:5281;top:3514;width:473;height:182" coordorigin="5281,3514" coordsize="473,182">
              <v:shape style="position:absolute;left:5281;top:3514;width:473;height:182" coordorigin="5281,3514" coordsize="473,182" path="m5281,3696l5754,3696,5754,3514,5281,3514,5281,3696e" filled="t" fillcolor="#FFFFFF" stroked="f">
                <v:path arrowok="t"/>
                <v:fill/>
              </v:shape>
            </v:group>
            <v:group style="position:absolute;left:5862;top:3502;width:588;height:2" coordorigin="5862,3502" coordsize="588,2">
              <v:shape style="position:absolute;left:5862;top:3502;width:588;height:2" coordorigin="5862,3502" coordsize="588,0" path="m5862,3502l6450,3502e" filled="f" stroked="t" strokeweight="2.5pt" strokecolor="#FFFFFF">
                <v:path arrowok="t"/>
              </v:shape>
            </v:group>
            <v:group style="position:absolute;left:5862;top:3526;width:108;height:206" coordorigin="5862,3526" coordsize="108,206">
              <v:shape style="position:absolute;left:5862;top:3526;width:108;height:206" coordorigin="5862,3526" coordsize="108,206" path="m5862,3732l5970,3732,5970,3526,5862,3526,5862,3732e" filled="t" fillcolor="#FFFFFF" stroked="f">
                <v:path arrowok="t"/>
                <v:fill/>
              </v:shape>
            </v:group>
            <v:group style="position:absolute;left:6347;top:3526;width:103;height:206" coordorigin="6347,3526" coordsize="103,206">
              <v:shape style="position:absolute;left:6347;top:3526;width:103;height:206" coordorigin="6347,3526" coordsize="103,206" path="m6347,3732l6450,3732,6450,3526,6347,3526,6347,3732e" filled="t" fillcolor="#FFFFFF" stroked="f">
                <v:path arrowok="t"/>
                <v:fill/>
              </v:shape>
            </v:group>
            <v:group style="position:absolute;left:5970;top:3526;width:377;height:206" coordorigin="5970,3526" coordsize="377,206">
              <v:shape style="position:absolute;left:5970;top:3526;width:377;height:206" coordorigin="5970,3526" coordsize="377,206" path="m5970,3732l6347,3732,6347,3526,5970,3526,5970,3732e" filled="t" fillcolor="#FFFFFF" stroked="f">
                <v:path arrowok="t"/>
                <v:fill/>
              </v:shape>
            </v:group>
            <v:group style="position:absolute;left:6455;top:3477;width:2002;height:38" coordorigin="6455,3477" coordsize="2002,38">
              <v:shape style="position:absolute;left:6455;top:3477;width:2002;height:38" coordorigin="6455,3477" coordsize="2002,38" path="m6455,3515l8457,3515,8457,3477,6455,3477,6455,3515xe" filled="t" fillcolor="#FFFFFF" stroked="f">
                <v:path arrowok="t"/>
                <v:fill/>
              </v:shape>
            </v:group>
            <v:group style="position:absolute;left:6455;top:3514;width:108;height:182" coordorigin="6455,3514" coordsize="108,182">
              <v:shape style="position:absolute;left:6455;top:3514;width:108;height:182" coordorigin="6455,3514" coordsize="108,182" path="m6455,3696l6563,3696,6563,3514,6455,3514,6455,3696e" filled="t" fillcolor="#FFFFFF" stroked="f">
                <v:path arrowok="t"/>
                <v:fill/>
              </v:shape>
            </v:group>
            <v:group style="position:absolute;left:7624;top:3514;width:103;height:182" coordorigin="7624,3514" coordsize="103,182">
              <v:shape style="position:absolute;left:7624;top:3514;width:103;height:182" coordorigin="7624,3514" coordsize="103,182" path="m7624,3696l7727,3696,7727,3514,7624,3514,7624,3696e" filled="t" fillcolor="#FFFFFF" stroked="f">
                <v:path arrowok="t"/>
                <v:fill/>
              </v:shape>
            </v:group>
            <v:group style="position:absolute;left:6455;top:3695;width:2002;height:38" coordorigin="6455,3695" coordsize="2002,38">
              <v:shape style="position:absolute;left:6455;top:3695;width:2002;height:38" coordorigin="6455,3695" coordsize="2002,38" path="m6455,3733l8457,3733,8457,3695,6455,3695,6455,3733xe" filled="t" fillcolor="#FFFFFF" stroked="f">
                <v:path arrowok="t"/>
                <v:fill/>
              </v:shape>
            </v:group>
            <v:group style="position:absolute;left:6563;top:3514;width:1061;height:182" coordorigin="6563,3514" coordsize="1061,182">
              <v:shape style="position:absolute;left:6563;top:3514;width:1061;height:182" coordorigin="6563,3514" coordsize="1061,182" path="m6563,3696l7624,3696,7624,3514,6563,3514,6563,3696e" filled="t" fillcolor="#FFFFFF" stroked="f">
                <v:path arrowok="t"/>
                <v:fill/>
              </v:shape>
            </v:group>
            <v:group style="position:absolute;left:7732;top:3514;width:108;height:182" coordorigin="7732,3514" coordsize="108,182">
              <v:shape style="position:absolute;left:7732;top:3514;width:108;height:182" coordorigin="7732,3514" coordsize="108,182" path="m7732,3696l7840,3696,7840,3514,7732,3514,7732,3696e" filled="t" fillcolor="#FFFFFF" stroked="f">
                <v:path arrowok="t"/>
                <v:fill/>
              </v:shape>
            </v:group>
            <v:group style="position:absolute;left:8353;top:3514;width:103;height:182" coordorigin="8353,3514" coordsize="103,182">
              <v:shape style="position:absolute;left:8353;top:3514;width:103;height:182" coordorigin="8353,3514" coordsize="103,182" path="m8353,3696l8457,3696,8457,3514,8353,3514,8353,3696e" filled="t" fillcolor="#FFFFFF" stroked="f">
                <v:path arrowok="t"/>
                <v:fill/>
              </v:shape>
            </v:group>
            <v:group style="position:absolute;left:7840;top:3514;width:514;height:182" coordorigin="7840,3514" coordsize="514,182">
              <v:shape style="position:absolute;left:7840;top:3514;width:514;height:182" coordorigin="7840,3514" coordsize="514,182" path="m7840,3696l8353,3696,8353,3514,7840,3514,7840,3696e" filled="t" fillcolor="#FFFFFF" stroked="f">
                <v:path arrowok="t"/>
                <v:fill/>
              </v:shape>
            </v:group>
            <v:group style="position:absolute;left:8461;top:3477;width:1976;height:26" coordorigin="8461,3477" coordsize="1976,26">
              <v:shape style="position:absolute;left:8461;top:3477;width:1976;height:26" coordorigin="8461,3477" coordsize="1976,26" path="m8461,3503l10437,3503,10437,3477,8461,3477,8461,3503xe" filled="t" fillcolor="#FFFFFF" stroked="f">
                <v:path arrowok="t"/>
                <v:fill/>
              </v:shape>
            </v:group>
            <v:group style="position:absolute;left:8461;top:3502;width:108;height:206" coordorigin="8461,3502" coordsize="108,206">
              <v:shape style="position:absolute;left:8461;top:3502;width:108;height:206" coordorigin="8461,3502" coordsize="108,206" path="m8461,3708l8569,3708,8569,3502,8461,3502,8461,3708e" filled="t" fillcolor="#FFFFFF" stroked="f">
                <v:path arrowok="t"/>
                <v:fill/>
              </v:shape>
            </v:group>
            <v:group style="position:absolute;left:9079;top:3502;width:103;height:206" coordorigin="9079,3502" coordsize="103,206">
              <v:shape style="position:absolute;left:9079;top:3502;width:103;height:206" coordorigin="9079,3502" coordsize="103,206" path="m9079,3708l9182,3708,9182,3502,9079,3502,9079,3708e" filled="t" fillcolor="#FFFFFF" stroked="f">
                <v:path arrowok="t"/>
                <v:fill/>
              </v:shape>
            </v:group>
            <v:group style="position:absolute;left:8461;top:3707;width:1976;height:26" coordorigin="8461,3707" coordsize="1976,26">
              <v:shape style="position:absolute;left:8461;top:3707;width:1976;height:26" coordorigin="8461,3707" coordsize="1976,26" path="m8461,3733l10437,3733,10437,3707,8461,3707,8461,3733xe" filled="t" fillcolor="#FFFFFF" stroked="f">
                <v:path arrowok="t"/>
                <v:fill/>
              </v:shape>
            </v:group>
            <v:group style="position:absolute;left:8569;top:3502;width:509;height:206" coordorigin="8569,3502" coordsize="509,206">
              <v:shape style="position:absolute;left:8569;top:3502;width:509;height:206" coordorigin="8569,3502" coordsize="509,206" path="m8569,3708l9079,3708,9079,3502,8569,3502,8569,3708e" filled="t" fillcolor="#FFFFFF" stroked="f">
                <v:path arrowok="t"/>
                <v:fill/>
              </v:shape>
            </v:group>
            <v:group style="position:absolute;left:9187;top:3502;width:108;height:206" coordorigin="9187,3502" coordsize="108,206">
              <v:shape style="position:absolute;left:9187;top:3502;width:108;height:206" coordorigin="9187,3502" coordsize="108,206" path="m9187,3708l9295,3708,9295,3502,9187,3502,9187,3708e" filled="t" fillcolor="#FFFFFF" stroked="f">
                <v:path arrowok="t"/>
                <v:fill/>
              </v:shape>
            </v:group>
            <v:group style="position:absolute;left:9686;top:3502;width:103;height:206" coordorigin="9686,3502" coordsize="103,206">
              <v:shape style="position:absolute;left:9686;top:3502;width:103;height:206" coordorigin="9686,3502" coordsize="103,206" path="m9686,3708l9789,3708,9789,3502,9686,3502,9686,3708e" filled="t" fillcolor="#FFFFFF" stroked="f">
                <v:path arrowok="t"/>
                <v:fill/>
              </v:shape>
            </v:group>
            <v:group style="position:absolute;left:9295;top:3502;width:391;height:206" coordorigin="9295,3502" coordsize="391,206">
              <v:shape style="position:absolute;left:9295;top:3502;width:391;height:206" coordorigin="9295,3502" coordsize="391,206" path="m9295,3708l9686,3708,9686,3502,9295,3502,9295,3708e" filled="t" fillcolor="#FFFFFF" stroked="f">
                <v:path arrowok="t"/>
                <v:fill/>
              </v:shape>
            </v:group>
            <v:group style="position:absolute;left:9794;top:3502;width:108;height:206" coordorigin="9794,3502" coordsize="108,206">
              <v:shape style="position:absolute;left:9794;top:3502;width:108;height:206" coordorigin="9794,3502" coordsize="108,206" path="m9794,3708l9902,3708,9902,3502,9794,3502,9794,3708e" filled="t" fillcolor="#FFFFFF" stroked="f">
                <v:path arrowok="t"/>
                <v:fill/>
              </v:shape>
            </v:group>
            <v:group style="position:absolute;left:10334;top:3502;width:103;height:206" coordorigin="10334,3502" coordsize="103,206">
              <v:shape style="position:absolute;left:10334;top:3502;width:103;height:206" coordorigin="10334,3502" coordsize="103,206" path="m10334,3708l10437,3708,10437,3502,10334,3502,10334,3708e" filled="t" fillcolor="#FFFFFF" stroked="f">
                <v:path arrowok="t"/>
                <v:fill/>
              </v:shape>
            </v:group>
            <v:group style="position:absolute;left:9902;top:3502;width:432;height:206" coordorigin="9902,3502" coordsize="432,206">
              <v:shape style="position:absolute;left:9902;top:3502;width:432;height:206" coordorigin="9902,3502" coordsize="432,206" path="m9902,3708l10334,3708,10334,3502,9902,3502,9902,3708e" filled="t" fillcolor="#FFFFFF" stroked="f">
                <v:path arrowok="t"/>
                <v:fill/>
              </v:shape>
            </v:group>
            <v:group style="position:absolute;left:10442;top:3514;width:108;height:182" coordorigin="10442,3514" coordsize="108,182">
              <v:shape style="position:absolute;left:10442;top:3514;width:108;height:182" coordorigin="10442,3514" coordsize="108,182" path="m10442,3696l10550,3696,10550,3514,10442,3514,10442,3696e" filled="t" fillcolor="#FFFFFF" stroked="f">
                <v:path arrowok="t"/>
                <v:fill/>
              </v:shape>
            </v:group>
            <v:group style="position:absolute;left:11054;top:3514;width:101;height:182" coordorigin="11054,3514" coordsize="101,182">
              <v:shape style="position:absolute;left:11054;top:3514;width:101;height:182" coordorigin="11054,3514" coordsize="101,182" path="m11054,3696l11155,3696,11155,3514,11054,3514,11054,3696e" filled="t" fillcolor="#FFFFFF" stroked="f">
                <v:path arrowok="t"/>
                <v:fill/>
              </v:shape>
            </v:group>
            <v:group style="position:absolute;left:10442;top:3695;width:713;height:38" coordorigin="10442,3695" coordsize="713,38">
              <v:shape style="position:absolute;left:10442;top:3695;width:713;height:38" coordorigin="10442,3695" coordsize="713,38" path="m10442,3733l11155,3733,11155,3695,10442,3695,10442,3733xe" filled="t" fillcolor="#FFFFFF" stroked="f">
                <v:path arrowok="t"/>
                <v:fill/>
              </v:shape>
            </v:group>
            <v:group style="position:absolute;left:10550;top:3514;width:504;height:182" coordorigin="10550,3514" coordsize="504,182">
              <v:shape style="position:absolute;left:10550;top:3514;width:504;height:182" coordorigin="10550,3514" coordsize="504,182" path="m10550,3696l11054,3696,11054,3514,10550,3514,10550,3696e" filled="t" fillcolor="#FFFFFF" stroked="f">
                <v:path arrowok="t"/>
                <v:fill/>
              </v:shape>
            </v:group>
            <v:group style="position:absolute;left:715;top:3473;width:10452;height:2" coordorigin="715,3473" coordsize="10452,2">
              <v:shape style="position:absolute;left:715;top:3473;width:10452;height:2" coordorigin="715,3473" coordsize="10452,0" path="m715,3473l11167,3473e" filled="f" stroked="t" strokeweight=".58001pt" strokecolor="#000000">
                <v:path arrowok="t"/>
              </v:shape>
            </v:group>
            <v:group style="position:absolute;left:725;top:3766;width:1532;height:2" coordorigin="725,3766" coordsize="1532,2">
              <v:shape style="position:absolute;left:725;top:3766;width:1532;height:2" coordorigin="725,3766" coordsize="1532,0" path="m725,3766l2256,3766e" filled="f" stroked="t" strokeweight="2.5pt" strokecolor="#6FAC46">
                <v:path arrowok="t"/>
              </v:shape>
            </v:group>
            <v:group style="position:absolute;left:725;top:3790;width:103;height:206" coordorigin="725,3790" coordsize="103,206">
              <v:shape style="position:absolute;left:725;top:3790;width:103;height:206" coordorigin="725,3790" coordsize="103,206" path="m725,3996l828,3996,828,3790,725,3790,725,3996e" filled="t" fillcolor="#6FAC46" stroked="f">
                <v:path arrowok="t"/>
                <v:fill/>
              </v:shape>
            </v:group>
            <v:group style="position:absolute;left:2153;top:3790;width:103;height:206" coordorigin="2153,3790" coordsize="103,206">
              <v:shape style="position:absolute;left:2153;top:3790;width:103;height:206" coordorigin="2153,3790" coordsize="103,206" path="m2153,3996l2256,3996,2256,3790,2153,3790,2153,3996e" filled="t" fillcolor="#6FAC46" stroked="f">
                <v:path arrowok="t"/>
                <v:fill/>
              </v:shape>
            </v:group>
            <v:group style="position:absolute;left:828;top:3790;width:1325;height:206" coordorigin="828,3790" coordsize="1325,206">
              <v:shape style="position:absolute;left:828;top:3790;width:1325;height:206" coordorigin="828,3790" coordsize="1325,206" path="m828,3996l2153,3996,2153,3790,828,3790,828,3996e" filled="t" fillcolor="#6FAC46" stroked="f">
                <v:path arrowok="t"/>
                <v:fill/>
              </v:shape>
            </v:group>
            <v:group style="position:absolute;left:2261;top:3741;width:686;height:38" coordorigin="2261,3741" coordsize="686,38">
              <v:shape style="position:absolute;left:2261;top:3741;width:686;height:38" coordorigin="2261,3741" coordsize="686,38" path="m2261,3779l2948,3779,2948,3741,2261,3741,2261,3779xe" filled="t" fillcolor="#6FAC46" stroked="f">
                <v:path arrowok="t"/>
                <v:fill/>
              </v:shape>
            </v:group>
            <v:group style="position:absolute;left:2261;top:3778;width:108;height:185" coordorigin="2261,3778" coordsize="108,185">
              <v:shape style="position:absolute;left:2261;top:3778;width:108;height:185" coordorigin="2261,3778" coordsize="108,185" path="m2261,3963l2369,3963,2369,3778,2261,3778,2261,3963e" filled="t" fillcolor="#6FAC46" stroked="f">
                <v:path arrowok="t"/>
                <v:fill/>
              </v:shape>
            </v:group>
            <v:group style="position:absolute;left:2844;top:3778;width:103;height:185" coordorigin="2844,3778" coordsize="103,185">
              <v:shape style="position:absolute;left:2844;top:3778;width:103;height:185" coordorigin="2844,3778" coordsize="103,185" path="m2844,3963l2948,3963,2948,3778,2844,3778,2844,3963e" filled="t" fillcolor="#6FAC46" stroked="f">
                <v:path arrowok="t"/>
                <v:fill/>
              </v:shape>
            </v:group>
            <v:group style="position:absolute;left:2261;top:3980;width:2235;height:2" coordorigin="2261,3980" coordsize="2235,2">
              <v:shape style="position:absolute;left:2261;top:3980;width:2235;height:2" coordorigin="2261,3980" coordsize="2235,0" path="m2261,3980l4496,3980e" filled="f" stroked="t" strokeweight="1.78pt" strokecolor="#6FAC46">
                <v:path arrowok="t"/>
              </v:shape>
            </v:group>
            <v:group style="position:absolute;left:2369;top:3778;width:475;height:185" coordorigin="2369,3778" coordsize="475,185">
              <v:shape style="position:absolute;left:2369;top:3778;width:475;height:185" coordorigin="2369,3778" coordsize="475,185" path="m2369,3963l2844,3963,2844,3778,2369,3778,2369,3963e" filled="t" fillcolor="#6FAC46" stroked="f">
                <v:path arrowok="t"/>
                <v:fill/>
              </v:shape>
            </v:group>
            <v:group style="position:absolute;left:2952;top:3741;width:679;height:26" coordorigin="2952,3741" coordsize="679,26">
              <v:shape style="position:absolute;left:2952;top:3741;width:679;height:26" coordorigin="2952,3741" coordsize="679,26" path="m2952,3767l3632,3767,3632,3741,2952,3741,2952,3767xe" filled="t" fillcolor="#6FAC46" stroked="f">
                <v:path arrowok="t"/>
                <v:fill/>
              </v:shape>
            </v:group>
            <v:group style="position:absolute;left:2952;top:3766;width:108;height:206" coordorigin="2952,3766" coordsize="108,206">
              <v:shape style="position:absolute;left:2952;top:3766;width:108;height:206" coordorigin="2952,3766" coordsize="108,206" path="m2952,3972l3060,3972,3060,3766,2952,3766,2952,3972e" filled="t" fillcolor="#6FAC46" stroked="f">
                <v:path arrowok="t"/>
                <v:fill/>
              </v:shape>
            </v:group>
            <v:group style="position:absolute;left:3528;top:3766;width:103;height:206" coordorigin="3528,3766" coordsize="103,206">
              <v:shape style="position:absolute;left:3528;top:3766;width:103;height:206" coordorigin="3528,3766" coordsize="103,206" path="m3528,3972l3632,3972,3632,3766,3528,3766,3528,3972e" filled="t" fillcolor="#6FAC46" stroked="f">
                <v:path arrowok="t"/>
                <v:fill/>
              </v:shape>
            </v:group>
            <v:group style="position:absolute;left:3060;top:3766;width:468;height:206" coordorigin="3060,3766" coordsize="468,206">
              <v:shape style="position:absolute;left:3060;top:3766;width:468;height:206" coordorigin="3060,3766" coordsize="468,206" path="m3060,3972l3528,3972,3528,3766,3060,3766,3060,3972e" filled="t" fillcolor="#6FAC46" stroked="f">
                <v:path arrowok="t"/>
                <v:fill/>
              </v:shape>
            </v:group>
            <v:group style="position:absolute;left:3636;top:3741;width:860;height:38" coordorigin="3636,3741" coordsize="860,38">
              <v:shape style="position:absolute;left:3636;top:3741;width:860;height:38" coordorigin="3636,3741" coordsize="860,38" path="m3636,3779l4496,3779,4496,3741,3636,3741,3636,3779xe" filled="t" fillcolor="#6FAC46" stroked="f">
                <v:path arrowok="t"/>
                <v:fill/>
              </v:shape>
            </v:group>
            <v:group style="position:absolute;left:3636;top:3778;width:108;height:185" coordorigin="3636,3778" coordsize="108,185">
              <v:shape style="position:absolute;left:3636;top:3778;width:108;height:185" coordorigin="3636,3778" coordsize="108,185" path="m3636,3963l3744,3963,3744,3778,3636,3778,3636,3963e" filled="t" fillcolor="#6FAC46" stroked="f">
                <v:path arrowok="t"/>
                <v:fill/>
              </v:shape>
            </v:group>
            <v:group style="position:absolute;left:4393;top:3778;width:103;height:185" coordorigin="4393,3778" coordsize="103,185">
              <v:shape style="position:absolute;left:4393;top:3778;width:103;height:185" coordorigin="4393,3778" coordsize="103,185" path="m4393,3963l4496,3963,4496,3778,4393,3778,4393,3963e" filled="t" fillcolor="#6FAC46" stroked="f">
                <v:path arrowok="t"/>
                <v:fill/>
              </v:shape>
            </v:group>
            <v:group style="position:absolute;left:3744;top:3778;width:648;height:185" coordorigin="3744,3778" coordsize="648,185">
              <v:shape style="position:absolute;left:3744;top:3778;width:648;height:185" coordorigin="3744,3778" coordsize="648,185" path="m3744,3963l4393,3963,4393,3778,3744,3778,3744,3963e" filled="t" fillcolor="#6FAC46" stroked="f">
                <v:path arrowok="t"/>
                <v:fill/>
              </v:shape>
            </v:group>
            <v:group style="position:absolute;left:4501;top:3766;width:667;height:2" coordorigin="4501,3766" coordsize="667,2">
              <v:shape style="position:absolute;left:4501;top:3766;width:667;height:2" coordorigin="4501,3766" coordsize="667,0" path="m4501,3766l5168,3766e" filled="f" stroked="t" strokeweight="2.5pt" strokecolor="#6FAC46">
                <v:path arrowok="t"/>
              </v:shape>
            </v:group>
            <v:group style="position:absolute;left:4501;top:3790;width:108;height:206" coordorigin="4501,3790" coordsize="108,206">
              <v:shape style="position:absolute;left:4501;top:3790;width:108;height:206" coordorigin="4501,3790" coordsize="108,206" path="m4501,3996l4609,3996,4609,3790,4501,3790,4501,3996e" filled="t" fillcolor="#6FAC46" stroked="f">
                <v:path arrowok="t"/>
                <v:fill/>
              </v:shape>
            </v:group>
            <v:group style="position:absolute;left:5065;top:3790;width:103;height:206" coordorigin="5065,3790" coordsize="103,206">
              <v:shape style="position:absolute;left:5065;top:3790;width:103;height:206" coordorigin="5065,3790" coordsize="103,206" path="m5065,3996l5168,3996,5168,3790,5065,3790,5065,3996e" filled="t" fillcolor="#6FAC46" stroked="f">
                <v:path arrowok="t"/>
                <v:fill/>
              </v:shape>
            </v:group>
            <v:group style="position:absolute;left:4609;top:3790;width:456;height:206" coordorigin="4609,3790" coordsize="456,206">
              <v:shape style="position:absolute;left:4609;top:3790;width:456;height:206" coordorigin="4609,3790" coordsize="456,206" path="m4609,3996l5065,3996,5065,3790,4609,3790,4609,3996e" filled="t" fillcolor="#6FAC46" stroked="f">
                <v:path arrowok="t"/>
                <v:fill/>
              </v:shape>
            </v:group>
            <v:group style="position:absolute;left:5173;top:3741;width:684;height:38" coordorigin="5173,3741" coordsize="684,38">
              <v:shape style="position:absolute;left:5173;top:3741;width:684;height:38" coordorigin="5173,3741" coordsize="684,38" path="m5173,3779l5857,3779,5857,3741,5173,3741,5173,3779xe" filled="t" fillcolor="#6FAC46" stroked="f">
                <v:path arrowok="t"/>
                <v:fill/>
              </v:shape>
            </v:group>
            <v:group style="position:absolute;left:5173;top:3778;width:108;height:185" coordorigin="5173,3778" coordsize="108,185">
              <v:shape style="position:absolute;left:5173;top:3778;width:108;height:185" coordorigin="5173,3778" coordsize="108,185" path="m5173,3963l5281,3963,5281,3778,5173,3778,5173,3963e" filled="t" fillcolor="#6FAC46" stroked="f">
                <v:path arrowok="t"/>
                <v:fill/>
              </v:shape>
            </v:group>
            <v:group style="position:absolute;left:5754;top:3778;width:103;height:185" coordorigin="5754,3778" coordsize="103,185">
              <v:shape style="position:absolute;left:5754;top:3778;width:103;height:185" coordorigin="5754,3778" coordsize="103,185" path="m5754,3963l5857,3963,5857,3778,5754,3778,5754,3963e" filled="t" fillcolor="#6FAC46" stroked="f">
                <v:path arrowok="t"/>
                <v:fill/>
              </v:shape>
            </v:group>
            <v:group style="position:absolute;left:5173;top:3980;width:684;height:2" coordorigin="5173,3980" coordsize="684,2">
              <v:shape style="position:absolute;left:5173;top:3980;width:684;height:2" coordorigin="5173,3980" coordsize="684,0" path="m5173,3980l5857,3980e" filled="f" stroked="t" strokeweight="1.78pt" strokecolor="#6FAC46">
                <v:path arrowok="t"/>
              </v:shape>
            </v:group>
            <v:group style="position:absolute;left:5281;top:3778;width:473;height:185" coordorigin="5281,3778" coordsize="473,185">
              <v:shape style="position:absolute;left:5281;top:3778;width:473;height:185" coordorigin="5281,3778" coordsize="473,185" path="m5281,3963l5754,3963,5754,3778,5281,3778,5281,3963e" filled="t" fillcolor="#6FAC46" stroked="f">
                <v:path arrowok="t"/>
                <v:fill/>
              </v:shape>
            </v:group>
            <v:group style="position:absolute;left:5862;top:3766;width:588;height:2" coordorigin="5862,3766" coordsize="588,2">
              <v:shape style="position:absolute;left:5862;top:3766;width:588;height:2" coordorigin="5862,3766" coordsize="588,0" path="m5862,3766l6450,3766e" filled="f" stroked="t" strokeweight="2.5pt" strokecolor="#6FAC46">
                <v:path arrowok="t"/>
              </v:shape>
            </v:group>
            <v:group style="position:absolute;left:5862;top:3790;width:108;height:206" coordorigin="5862,3790" coordsize="108,206">
              <v:shape style="position:absolute;left:5862;top:3790;width:108;height:206" coordorigin="5862,3790" coordsize="108,206" path="m5862,3996l5970,3996,5970,3790,5862,3790,5862,3996e" filled="t" fillcolor="#6FAC46" stroked="f">
                <v:path arrowok="t"/>
                <v:fill/>
              </v:shape>
            </v:group>
            <v:group style="position:absolute;left:6347;top:3790;width:103;height:206" coordorigin="6347,3790" coordsize="103,206">
              <v:shape style="position:absolute;left:6347;top:3790;width:103;height:206" coordorigin="6347,3790" coordsize="103,206" path="m6347,3996l6450,3996,6450,3790,6347,3790,6347,3996e" filled="t" fillcolor="#6FAC46" stroked="f">
                <v:path arrowok="t"/>
                <v:fill/>
              </v:shape>
            </v:group>
            <v:group style="position:absolute;left:5970;top:3790;width:377;height:206" coordorigin="5970,3790" coordsize="377,206">
              <v:shape style="position:absolute;left:5970;top:3790;width:377;height:206" coordorigin="5970,3790" coordsize="377,206" path="m5970,3996l6347,3996,6347,3790,5970,3790,5970,3996e" filled="t" fillcolor="#6FAC46" stroked="f">
                <v:path arrowok="t"/>
                <v:fill/>
              </v:shape>
            </v:group>
            <v:group style="position:absolute;left:6455;top:3741;width:2002;height:38" coordorigin="6455,3741" coordsize="2002,38">
              <v:shape style="position:absolute;left:6455;top:3741;width:2002;height:38" coordorigin="6455,3741" coordsize="2002,38" path="m6455,3779l8457,3779,8457,3741,6455,3741,6455,3779xe" filled="t" fillcolor="#6FAC46" stroked="f">
                <v:path arrowok="t"/>
                <v:fill/>
              </v:shape>
            </v:group>
            <v:group style="position:absolute;left:6455;top:3778;width:108;height:185" coordorigin="6455,3778" coordsize="108,185">
              <v:shape style="position:absolute;left:6455;top:3778;width:108;height:185" coordorigin="6455,3778" coordsize="108,185" path="m6455,3963l6563,3963,6563,3778,6455,3778,6455,3963e" filled="t" fillcolor="#6FAC46" stroked="f">
                <v:path arrowok="t"/>
                <v:fill/>
              </v:shape>
            </v:group>
            <v:group style="position:absolute;left:7624;top:3778;width:103;height:185" coordorigin="7624,3778" coordsize="103,185">
              <v:shape style="position:absolute;left:7624;top:3778;width:103;height:185" coordorigin="7624,3778" coordsize="103,185" path="m7624,3963l7727,3963,7727,3778,7624,3778,7624,3963e" filled="t" fillcolor="#6FAC46" stroked="f">
                <v:path arrowok="t"/>
                <v:fill/>
              </v:shape>
            </v:group>
            <v:group style="position:absolute;left:6455;top:3980;width:4700;height:2" coordorigin="6455,3980" coordsize="4700,2">
              <v:shape style="position:absolute;left:6455;top:3980;width:4700;height:2" coordorigin="6455,3980" coordsize="4700,0" path="m6455,3980l11155,3980e" filled="f" stroked="t" strokeweight="1.78pt" strokecolor="#6FAC46">
                <v:path arrowok="t"/>
              </v:shape>
            </v:group>
            <v:group style="position:absolute;left:6563;top:3778;width:1061;height:185" coordorigin="6563,3778" coordsize="1061,185">
              <v:shape style="position:absolute;left:6563;top:3778;width:1061;height:185" coordorigin="6563,3778" coordsize="1061,185" path="m6563,3963l7624,3963,7624,3778,6563,3778,6563,3963e" filled="t" fillcolor="#6FAC46" stroked="f">
                <v:path arrowok="t"/>
                <v:fill/>
              </v:shape>
            </v:group>
            <v:group style="position:absolute;left:7732;top:3778;width:108;height:185" coordorigin="7732,3778" coordsize="108,185">
              <v:shape style="position:absolute;left:7732;top:3778;width:108;height:185" coordorigin="7732,3778" coordsize="108,185" path="m7732,3963l7840,3963,7840,3778,7732,3778,7732,3963e" filled="t" fillcolor="#6FAC46" stroked="f">
                <v:path arrowok="t"/>
                <v:fill/>
              </v:shape>
            </v:group>
            <v:group style="position:absolute;left:8353;top:3778;width:103;height:185" coordorigin="8353,3778" coordsize="103,185">
              <v:shape style="position:absolute;left:8353;top:3778;width:103;height:185" coordorigin="8353,3778" coordsize="103,185" path="m8353,3963l8457,3963,8457,3778,8353,3778,8353,3963e" filled="t" fillcolor="#6FAC46" stroked="f">
                <v:path arrowok="t"/>
                <v:fill/>
              </v:shape>
            </v:group>
            <v:group style="position:absolute;left:7840;top:3778;width:514;height:185" coordorigin="7840,3778" coordsize="514,185">
              <v:shape style="position:absolute;left:7840;top:3778;width:514;height:185" coordorigin="7840,3778" coordsize="514,185" path="m7840,3963l8353,3963,8353,3778,7840,3778,7840,3963e" filled="t" fillcolor="#6FAC46" stroked="f">
                <v:path arrowok="t"/>
                <v:fill/>
              </v:shape>
            </v:group>
            <v:group style="position:absolute;left:8461;top:3741;width:1976;height:26" coordorigin="8461,3741" coordsize="1976,26">
              <v:shape style="position:absolute;left:8461;top:3741;width:1976;height:26" coordorigin="8461,3741" coordsize="1976,26" path="m8461,3767l10437,3767,10437,3741,8461,3741,8461,3767xe" filled="t" fillcolor="#6FAC46" stroked="f">
                <v:path arrowok="t"/>
                <v:fill/>
              </v:shape>
            </v:group>
            <v:group style="position:absolute;left:8461;top:3766;width:108;height:206" coordorigin="8461,3766" coordsize="108,206">
              <v:shape style="position:absolute;left:8461;top:3766;width:108;height:206" coordorigin="8461,3766" coordsize="108,206" path="m8461,3972l8569,3972,8569,3766,8461,3766,8461,3972e" filled="t" fillcolor="#6FAC46" stroked="f">
                <v:path arrowok="t"/>
                <v:fill/>
              </v:shape>
            </v:group>
            <v:group style="position:absolute;left:9079;top:3766;width:103;height:206" coordorigin="9079,3766" coordsize="103,206">
              <v:shape style="position:absolute;left:9079;top:3766;width:103;height:206" coordorigin="9079,3766" coordsize="103,206" path="m9079,3972l9182,3972,9182,3766,9079,3766,9079,3972e" filled="t" fillcolor="#6FAC46" stroked="f">
                <v:path arrowok="t"/>
                <v:fill/>
              </v:shape>
            </v:group>
            <v:group style="position:absolute;left:8569;top:3766;width:509;height:206" coordorigin="8569,3766" coordsize="509,206">
              <v:shape style="position:absolute;left:8569;top:3766;width:509;height:206" coordorigin="8569,3766" coordsize="509,206" path="m8569,3972l9079,3972,9079,3766,8569,3766,8569,3972e" filled="t" fillcolor="#6FAC46" stroked="f">
                <v:path arrowok="t"/>
                <v:fill/>
              </v:shape>
            </v:group>
            <v:group style="position:absolute;left:9187;top:3766;width:108;height:206" coordorigin="9187,3766" coordsize="108,206">
              <v:shape style="position:absolute;left:9187;top:3766;width:108;height:206" coordorigin="9187,3766" coordsize="108,206" path="m9187,3972l9295,3972,9295,3766,9187,3766,9187,3972e" filled="t" fillcolor="#6FAC46" stroked="f">
                <v:path arrowok="t"/>
                <v:fill/>
              </v:shape>
            </v:group>
            <v:group style="position:absolute;left:9686;top:3766;width:103;height:206" coordorigin="9686,3766" coordsize="103,206">
              <v:shape style="position:absolute;left:9686;top:3766;width:103;height:206" coordorigin="9686,3766" coordsize="103,206" path="m9686,3972l9789,3972,9789,3766,9686,3766,9686,3972e" filled="t" fillcolor="#6FAC46" stroked="f">
                <v:path arrowok="t"/>
                <v:fill/>
              </v:shape>
            </v:group>
            <v:group style="position:absolute;left:9295;top:3766;width:391;height:206" coordorigin="9295,3766" coordsize="391,206">
              <v:shape style="position:absolute;left:9295;top:3766;width:391;height:206" coordorigin="9295,3766" coordsize="391,206" path="m9295,3972l9686,3972,9686,3766,9295,3766,9295,3972e" filled="t" fillcolor="#6FAC46" stroked="f">
                <v:path arrowok="t"/>
                <v:fill/>
              </v:shape>
            </v:group>
            <v:group style="position:absolute;left:9794;top:3766;width:108;height:206" coordorigin="9794,3766" coordsize="108,206">
              <v:shape style="position:absolute;left:9794;top:3766;width:108;height:206" coordorigin="9794,3766" coordsize="108,206" path="m9794,3972l9902,3972,9902,3766,9794,3766,9794,3972e" filled="t" fillcolor="#6FAC46" stroked="f">
                <v:path arrowok="t"/>
                <v:fill/>
              </v:shape>
            </v:group>
            <v:group style="position:absolute;left:10334;top:3766;width:103;height:206" coordorigin="10334,3766" coordsize="103,206">
              <v:shape style="position:absolute;left:10334;top:3766;width:103;height:206" coordorigin="10334,3766" coordsize="103,206" path="m10334,3972l10437,3972,10437,3766,10334,3766,10334,3972e" filled="t" fillcolor="#6FAC46" stroked="f">
                <v:path arrowok="t"/>
                <v:fill/>
              </v:shape>
            </v:group>
            <v:group style="position:absolute;left:9902;top:3766;width:432;height:206" coordorigin="9902,3766" coordsize="432,206">
              <v:shape style="position:absolute;left:9902;top:3766;width:432;height:206" coordorigin="9902,3766" coordsize="432,206" path="m9902,3972l10334,3972,10334,3766,9902,3766,9902,3972e" filled="t" fillcolor="#6FAC46" stroked="f">
                <v:path arrowok="t"/>
                <v:fill/>
              </v:shape>
            </v:group>
            <v:group style="position:absolute;left:10442;top:3741;width:713;height:38" coordorigin="10442,3741" coordsize="713,38">
              <v:shape style="position:absolute;left:10442;top:3741;width:713;height:38" coordorigin="10442,3741" coordsize="713,38" path="m10442,3779l11155,3779,11155,3741,10442,3741,10442,3779xe" filled="t" fillcolor="#6FAC46" stroked="f">
                <v:path arrowok="t"/>
                <v:fill/>
              </v:shape>
            </v:group>
            <v:group style="position:absolute;left:10442;top:3778;width:108;height:185" coordorigin="10442,3778" coordsize="108,185">
              <v:shape style="position:absolute;left:10442;top:3778;width:108;height:185" coordorigin="10442,3778" coordsize="108,185" path="m10442,3963l10550,3963,10550,3778,10442,3778,10442,3963e" filled="t" fillcolor="#6FAC46" stroked="f">
                <v:path arrowok="t"/>
                <v:fill/>
              </v:shape>
            </v:group>
            <v:group style="position:absolute;left:11054;top:3778;width:101;height:185" coordorigin="11054,3778" coordsize="101,185">
              <v:shape style="position:absolute;left:11054;top:3778;width:101;height:185" coordorigin="11054,3778" coordsize="101,185" path="m11054,3963l11155,3963,11155,3778,11054,3778,11054,3963e" filled="t" fillcolor="#6FAC46" stroked="f">
                <v:path arrowok="t"/>
                <v:fill/>
              </v:shape>
            </v:group>
            <v:group style="position:absolute;left:10550;top:3778;width:504;height:185" coordorigin="10550,3778" coordsize="504,185">
              <v:shape style="position:absolute;left:10550;top:3778;width:504;height:185" coordorigin="10550,3778" coordsize="504,185" path="m10550,3963l11054,3963,11054,3778,10550,3778,10550,3963e" filled="t" fillcolor="#6FAC46" stroked="f">
                <v:path arrowok="t"/>
                <v:fill/>
              </v:shape>
            </v:group>
            <v:group style="position:absolute;left:715;top:3737;width:10452;height:2" coordorigin="715,3737" coordsize="10452,2">
              <v:shape style="position:absolute;left:715;top:3737;width:10452;height:2" coordorigin="715,3737" coordsize="10452,0" path="m715,3737l11167,3737e" filled="f" stroked="t" strokeweight=".580pt" strokecolor="#000000">
                <v:path arrowok="t"/>
              </v:shape>
            </v:group>
            <v:group style="position:absolute;left:725;top:4032;width:1532;height:2" coordorigin="725,4032" coordsize="1532,2">
              <v:shape style="position:absolute;left:725;top:4032;width:1532;height:2" coordorigin="725,4032" coordsize="1532,0" path="m725,4032l2256,4032e" filled="f" stroked="t" strokeweight="2.5pt" strokecolor="#FFFF00">
                <v:path arrowok="t"/>
              </v:shape>
            </v:group>
            <v:group style="position:absolute;left:725;top:4056;width:103;height:206" coordorigin="725,4056" coordsize="103,206">
              <v:shape style="position:absolute;left:725;top:4056;width:103;height:206" coordorigin="725,4056" coordsize="103,206" path="m725,4263l828,4263,828,4056,725,4056,725,4263e" filled="t" fillcolor="#FFFF00" stroked="f">
                <v:path arrowok="t"/>
                <v:fill/>
              </v:shape>
            </v:group>
            <v:group style="position:absolute;left:2153;top:4056;width:103;height:206" coordorigin="2153,4056" coordsize="103,206">
              <v:shape style="position:absolute;left:2153;top:4056;width:103;height:206" coordorigin="2153,4056" coordsize="103,206" path="m2153,4263l2256,4263,2256,4056,2153,4056,2153,4263e" filled="t" fillcolor="#FFFF00" stroked="f">
                <v:path arrowok="t"/>
                <v:fill/>
              </v:shape>
            </v:group>
            <v:group style="position:absolute;left:828;top:4056;width:1325;height:206" coordorigin="828,4056" coordsize="1325,206">
              <v:shape style="position:absolute;left:828;top:4056;width:1325;height:206" coordorigin="828,4056" coordsize="1325,206" path="m828,4263l2153,4263,2153,4056,828,4056,828,4263e" filled="t" fillcolor="#FFFF00" stroked="f">
                <v:path arrowok="t"/>
                <v:fill/>
              </v:shape>
            </v:group>
            <v:group style="position:absolute;left:2261;top:4025;width:2235;height:2" coordorigin="2261,4025" coordsize="2235,2">
              <v:shape style="position:absolute;left:2261;top:4025;width:2235;height:2" coordorigin="2261,4025" coordsize="2235,0" path="m2261,4025l4496,4025e" filled="f" stroked="t" strokeweight="1.78pt" strokecolor="#FFFF00">
                <v:path arrowok="t"/>
              </v:shape>
            </v:group>
            <v:group style="position:absolute;left:2261;top:4042;width:108;height:185" coordorigin="2261,4042" coordsize="108,185">
              <v:shape style="position:absolute;left:2261;top:4042;width:108;height:185" coordorigin="2261,4042" coordsize="108,185" path="m2261,4227l2369,4227,2369,4042,2261,4042,2261,4227e" filled="t" fillcolor="#FFFF00" stroked="f">
                <v:path arrowok="t"/>
                <v:fill/>
              </v:shape>
            </v:group>
            <v:group style="position:absolute;left:2844;top:4042;width:103;height:185" coordorigin="2844,4042" coordsize="103,185">
              <v:shape style="position:absolute;left:2844;top:4042;width:103;height:185" coordorigin="2844,4042" coordsize="103,185" path="m2844,4227l2948,4227,2948,4042,2844,4042,2844,4227e" filled="t" fillcolor="#FFFF00" stroked="f">
                <v:path arrowok="t"/>
                <v:fill/>
              </v:shape>
            </v:group>
            <v:group style="position:absolute;left:2261;top:4226;width:686;height:38" coordorigin="2261,4226" coordsize="686,38">
              <v:shape style="position:absolute;left:2261;top:4226;width:686;height:38" coordorigin="2261,4226" coordsize="686,38" path="m2261,4264l2948,4264,2948,4226,2261,4226,2261,4264xe" filled="t" fillcolor="#FFFF00" stroked="f">
                <v:path arrowok="t"/>
                <v:fill/>
              </v:shape>
            </v:group>
            <v:group style="position:absolute;left:2369;top:4042;width:475;height:185" coordorigin="2369,4042" coordsize="475,185">
              <v:shape style="position:absolute;left:2369;top:4042;width:475;height:185" coordorigin="2369,4042" coordsize="475,185" path="m2369,4227l2844,4227,2844,4042,2369,4042,2369,4227e" filled="t" fillcolor="#FFFF00" stroked="f">
                <v:path arrowok="t"/>
                <v:fill/>
              </v:shape>
            </v:group>
            <v:group style="position:absolute;left:2952;top:4032;width:108;height:206" coordorigin="2952,4032" coordsize="108,206">
              <v:shape style="position:absolute;left:2952;top:4032;width:108;height:206" coordorigin="2952,4032" coordsize="108,206" path="m2952,4239l3060,4239,3060,4032,2952,4032,2952,4239e" filled="t" fillcolor="#FFFF00" stroked="f">
                <v:path arrowok="t"/>
                <v:fill/>
              </v:shape>
            </v:group>
            <v:group style="position:absolute;left:3528;top:4032;width:103;height:206" coordorigin="3528,4032" coordsize="103,206">
              <v:shape style="position:absolute;left:3528;top:4032;width:103;height:206" coordorigin="3528,4032" coordsize="103,206" path="m3528,4239l3632,4239,3632,4032,3528,4032,3528,4239e" filled="t" fillcolor="#FFFF00" stroked="f">
                <v:path arrowok="t"/>
                <v:fill/>
              </v:shape>
            </v:group>
            <v:group style="position:absolute;left:2952;top:4238;width:679;height:26" coordorigin="2952,4238" coordsize="679,26">
              <v:shape style="position:absolute;left:2952;top:4238;width:679;height:26" coordorigin="2952,4238" coordsize="679,26" path="m2952,4264l3632,4264,3632,4238,2952,4238,2952,4264xe" filled="t" fillcolor="#FFFF00" stroked="f">
                <v:path arrowok="t"/>
                <v:fill/>
              </v:shape>
            </v:group>
            <v:group style="position:absolute;left:3060;top:4032;width:468;height:206" coordorigin="3060,4032" coordsize="468,206">
              <v:shape style="position:absolute;left:3060;top:4032;width:468;height:206" coordorigin="3060,4032" coordsize="468,206" path="m3060,4239l3528,4239,3528,4032,3060,4032,3060,4239e" filled="t" fillcolor="#FFFF00" stroked="f">
                <v:path arrowok="t"/>
                <v:fill/>
              </v:shape>
            </v:group>
            <v:group style="position:absolute;left:3636;top:4042;width:108;height:185" coordorigin="3636,4042" coordsize="108,185">
              <v:shape style="position:absolute;left:3636;top:4042;width:108;height:185" coordorigin="3636,4042" coordsize="108,185" path="m3636,4227l3744,4227,3744,4042,3636,4042,3636,4227e" filled="t" fillcolor="#FFFF00" stroked="f">
                <v:path arrowok="t"/>
                <v:fill/>
              </v:shape>
            </v:group>
            <v:group style="position:absolute;left:4393;top:4042;width:103;height:185" coordorigin="4393,4042" coordsize="103,185">
              <v:shape style="position:absolute;left:4393;top:4042;width:103;height:185" coordorigin="4393,4042" coordsize="103,185" path="m4393,4227l4496,4227,4496,4042,4393,4042,4393,4227e" filled="t" fillcolor="#FFFF00" stroked="f">
                <v:path arrowok="t"/>
                <v:fill/>
              </v:shape>
            </v:group>
            <v:group style="position:absolute;left:3636;top:4226;width:860;height:38" coordorigin="3636,4226" coordsize="860,38">
              <v:shape style="position:absolute;left:3636;top:4226;width:860;height:38" coordorigin="3636,4226" coordsize="860,38" path="m3636,4264l4496,4264,4496,4226,3636,4226,3636,4264xe" filled="t" fillcolor="#FFFF00" stroked="f">
                <v:path arrowok="t"/>
                <v:fill/>
              </v:shape>
            </v:group>
            <v:group style="position:absolute;left:3744;top:4042;width:648;height:185" coordorigin="3744,4042" coordsize="648,185">
              <v:shape style="position:absolute;left:3744;top:4042;width:648;height:185" coordorigin="3744,4042" coordsize="648,185" path="m3744,4227l4393,4227,4393,4042,3744,4042,3744,4227e" filled="t" fillcolor="#FFFF00" stroked="f">
                <v:path arrowok="t"/>
                <v:fill/>
              </v:shape>
            </v:group>
            <v:group style="position:absolute;left:4501;top:4032;width:667;height:2" coordorigin="4501,4032" coordsize="667,2">
              <v:shape style="position:absolute;left:4501;top:4032;width:667;height:2" coordorigin="4501,4032" coordsize="667,0" path="m4501,4032l5168,4032e" filled="f" stroked="t" strokeweight="2.5pt" strokecolor="#FFFF00">
                <v:path arrowok="t"/>
              </v:shape>
            </v:group>
            <v:group style="position:absolute;left:4501;top:4056;width:108;height:206" coordorigin="4501,4056" coordsize="108,206">
              <v:shape style="position:absolute;left:4501;top:4056;width:108;height:206" coordorigin="4501,4056" coordsize="108,206" path="m4501,4263l4609,4263,4609,4056,4501,4056,4501,4263e" filled="t" fillcolor="#FFFF00" stroked="f">
                <v:path arrowok="t"/>
                <v:fill/>
              </v:shape>
            </v:group>
            <v:group style="position:absolute;left:5065;top:4056;width:103;height:206" coordorigin="5065,4056" coordsize="103,206">
              <v:shape style="position:absolute;left:5065;top:4056;width:103;height:206" coordorigin="5065,4056" coordsize="103,206" path="m5065,4263l5168,4263,5168,4056,5065,4056,5065,4263e" filled="t" fillcolor="#FFFF00" stroked="f">
                <v:path arrowok="t"/>
                <v:fill/>
              </v:shape>
            </v:group>
            <v:group style="position:absolute;left:4609;top:4056;width:456;height:206" coordorigin="4609,4056" coordsize="456,206">
              <v:shape style="position:absolute;left:4609;top:4056;width:456;height:206" coordorigin="4609,4056" coordsize="456,206" path="m4609,4263l5065,4263,5065,4056,4609,4056,4609,4263e" filled="t" fillcolor="#FFFF00" stroked="f">
                <v:path arrowok="t"/>
                <v:fill/>
              </v:shape>
            </v:group>
            <v:group style="position:absolute;left:5173;top:4025;width:684;height:2" coordorigin="5173,4025" coordsize="684,2">
              <v:shape style="position:absolute;left:5173;top:4025;width:684;height:2" coordorigin="5173,4025" coordsize="684,0" path="m5173,4025l5857,4025e" filled="f" stroked="t" strokeweight="1.78pt" strokecolor="#FFFF00">
                <v:path arrowok="t"/>
              </v:shape>
            </v:group>
            <v:group style="position:absolute;left:5173;top:4042;width:108;height:185" coordorigin="5173,4042" coordsize="108,185">
              <v:shape style="position:absolute;left:5173;top:4042;width:108;height:185" coordorigin="5173,4042" coordsize="108,185" path="m5173,4227l5281,4227,5281,4042,5173,4042,5173,4227e" filled="t" fillcolor="#FFFF00" stroked="f">
                <v:path arrowok="t"/>
                <v:fill/>
              </v:shape>
            </v:group>
            <v:group style="position:absolute;left:5754;top:4042;width:103;height:185" coordorigin="5754,4042" coordsize="103,185">
              <v:shape style="position:absolute;left:5754;top:4042;width:103;height:185" coordorigin="5754,4042" coordsize="103,185" path="m5754,4227l5857,4227,5857,4042,5754,4042,5754,4227e" filled="t" fillcolor="#FFFF00" stroked="f">
                <v:path arrowok="t"/>
                <v:fill/>
              </v:shape>
            </v:group>
            <v:group style="position:absolute;left:5173;top:4226;width:684;height:38" coordorigin="5173,4226" coordsize="684,38">
              <v:shape style="position:absolute;left:5173;top:4226;width:684;height:38" coordorigin="5173,4226" coordsize="684,38" path="m5173,4264l5857,4264,5857,4226,5173,4226,5173,4264xe" filled="t" fillcolor="#FFFF00" stroked="f">
                <v:path arrowok="t"/>
                <v:fill/>
              </v:shape>
            </v:group>
            <v:group style="position:absolute;left:5281;top:4042;width:473;height:185" coordorigin="5281,4042" coordsize="473,185">
              <v:shape style="position:absolute;left:5281;top:4042;width:473;height:185" coordorigin="5281,4042" coordsize="473,185" path="m5281,4227l5754,4227,5754,4042,5281,4042,5281,4227e" filled="t" fillcolor="#FFFF00" stroked="f">
                <v:path arrowok="t"/>
                <v:fill/>
              </v:shape>
            </v:group>
            <v:group style="position:absolute;left:5862;top:4032;width:588;height:2" coordorigin="5862,4032" coordsize="588,2">
              <v:shape style="position:absolute;left:5862;top:4032;width:588;height:2" coordorigin="5862,4032" coordsize="588,0" path="m5862,4032l6450,4032e" filled="f" stroked="t" strokeweight="2.5pt" strokecolor="#FFFF00">
                <v:path arrowok="t"/>
              </v:shape>
            </v:group>
            <v:group style="position:absolute;left:5862;top:4056;width:108;height:206" coordorigin="5862,4056" coordsize="108,206">
              <v:shape style="position:absolute;left:5862;top:4056;width:108;height:206" coordorigin="5862,4056" coordsize="108,206" path="m5862,4263l5970,4263,5970,4056,5862,4056,5862,4263e" filled="t" fillcolor="#FFFF00" stroked="f">
                <v:path arrowok="t"/>
                <v:fill/>
              </v:shape>
            </v:group>
            <v:group style="position:absolute;left:6347;top:4056;width:103;height:206" coordorigin="6347,4056" coordsize="103,206">
              <v:shape style="position:absolute;left:6347;top:4056;width:103;height:206" coordorigin="6347,4056" coordsize="103,206" path="m6347,4263l6450,4263,6450,4056,6347,4056,6347,4263e" filled="t" fillcolor="#FFFF00" stroked="f">
                <v:path arrowok="t"/>
                <v:fill/>
              </v:shape>
            </v:group>
            <v:group style="position:absolute;left:5970;top:4056;width:377;height:206" coordorigin="5970,4056" coordsize="377,206">
              <v:shape style="position:absolute;left:5970;top:4056;width:377;height:206" coordorigin="5970,4056" coordsize="377,206" path="m5970,4263l6347,4263,6347,4056,5970,4056,5970,4263e" filled="t" fillcolor="#FFFF00" stroked="f">
                <v:path arrowok="t"/>
                <v:fill/>
              </v:shape>
            </v:group>
            <v:group style="position:absolute;left:6455;top:4025;width:4700;height:2" coordorigin="6455,4025" coordsize="4700,2">
              <v:shape style="position:absolute;left:6455;top:4025;width:4700;height:2" coordorigin="6455,4025" coordsize="4700,0" path="m6455,4025l11155,4025e" filled="f" stroked="t" strokeweight="1.78pt" strokecolor="#FFFF00">
                <v:path arrowok="t"/>
              </v:shape>
            </v:group>
            <v:group style="position:absolute;left:6455;top:4042;width:108;height:185" coordorigin="6455,4042" coordsize="108,185">
              <v:shape style="position:absolute;left:6455;top:4042;width:108;height:185" coordorigin="6455,4042" coordsize="108,185" path="m6455,4227l6563,4227,6563,4042,6455,4042,6455,4227e" filled="t" fillcolor="#FFFF00" stroked="f">
                <v:path arrowok="t"/>
                <v:fill/>
              </v:shape>
            </v:group>
            <v:group style="position:absolute;left:7624;top:4042;width:103;height:185" coordorigin="7624,4042" coordsize="103,185">
              <v:shape style="position:absolute;left:7624;top:4042;width:103;height:185" coordorigin="7624,4042" coordsize="103,185" path="m7624,4227l7727,4227,7727,4042,7624,4042,7624,4227e" filled="t" fillcolor="#FFFF00" stroked="f">
                <v:path arrowok="t"/>
                <v:fill/>
              </v:shape>
            </v:group>
            <v:group style="position:absolute;left:6455;top:4226;width:2002;height:38" coordorigin="6455,4226" coordsize="2002,38">
              <v:shape style="position:absolute;left:6455;top:4226;width:2002;height:38" coordorigin="6455,4226" coordsize="2002,38" path="m6455,4264l8457,4264,8457,4226,6455,4226,6455,4264xe" filled="t" fillcolor="#FFFF00" stroked="f">
                <v:path arrowok="t"/>
                <v:fill/>
              </v:shape>
            </v:group>
            <v:group style="position:absolute;left:6563;top:4042;width:1061;height:185" coordorigin="6563,4042" coordsize="1061,185">
              <v:shape style="position:absolute;left:6563;top:4042;width:1061;height:185" coordorigin="6563,4042" coordsize="1061,185" path="m6563,4227l7624,4227,7624,4042,6563,4042,6563,4227e" filled="t" fillcolor="#FFFF00" stroked="f">
                <v:path arrowok="t"/>
                <v:fill/>
              </v:shape>
            </v:group>
            <v:group style="position:absolute;left:7732;top:4042;width:108;height:185" coordorigin="7732,4042" coordsize="108,185">
              <v:shape style="position:absolute;left:7732;top:4042;width:108;height:185" coordorigin="7732,4042" coordsize="108,185" path="m7732,4227l7840,4227,7840,4042,7732,4042,7732,4227e" filled="t" fillcolor="#FFFF00" stroked="f">
                <v:path arrowok="t"/>
                <v:fill/>
              </v:shape>
            </v:group>
            <v:group style="position:absolute;left:8353;top:4042;width:103;height:185" coordorigin="8353,4042" coordsize="103,185">
              <v:shape style="position:absolute;left:8353;top:4042;width:103;height:185" coordorigin="8353,4042" coordsize="103,185" path="m8353,4227l8457,4227,8457,4042,8353,4042,8353,4227e" filled="t" fillcolor="#FFFF00" stroked="f">
                <v:path arrowok="t"/>
                <v:fill/>
              </v:shape>
            </v:group>
            <v:group style="position:absolute;left:7840;top:4042;width:514;height:185" coordorigin="7840,4042" coordsize="514,185">
              <v:shape style="position:absolute;left:7840;top:4042;width:514;height:185" coordorigin="7840,4042" coordsize="514,185" path="m7840,4227l8353,4227,8353,4042,7840,4042,7840,4227e" filled="t" fillcolor="#FFFF00" stroked="f">
                <v:path arrowok="t"/>
                <v:fill/>
              </v:shape>
            </v:group>
            <v:group style="position:absolute;left:8461;top:4032;width:108;height:206" coordorigin="8461,4032" coordsize="108,206">
              <v:shape style="position:absolute;left:8461;top:4032;width:108;height:206" coordorigin="8461,4032" coordsize="108,206" path="m8461,4239l8569,4239,8569,4032,8461,4032,8461,4239e" filled="t" fillcolor="#FFFF00" stroked="f">
                <v:path arrowok="t"/>
                <v:fill/>
              </v:shape>
            </v:group>
            <v:group style="position:absolute;left:9079;top:4032;width:103;height:206" coordorigin="9079,4032" coordsize="103,206">
              <v:shape style="position:absolute;left:9079;top:4032;width:103;height:206" coordorigin="9079,4032" coordsize="103,206" path="m9079,4239l9182,4239,9182,4032,9079,4032,9079,4239e" filled="t" fillcolor="#FFFF00" stroked="f">
                <v:path arrowok="t"/>
                <v:fill/>
              </v:shape>
            </v:group>
            <v:group style="position:absolute;left:8461;top:4238;width:1976;height:26" coordorigin="8461,4238" coordsize="1976,26">
              <v:shape style="position:absolute;left:8461;top:4238;width:1976;height:26" coordorigin="8461,4238" coordsize="1976,26" path="m8461,4264l10437,4264,10437,4238,8461,4238,8461,4264xe" filled="t" fillcolor="#FFFF00" stroked="f">
                <v:path arrowok="t"/>
                <v:fill/>
              </v:shape>
            </v:group>
            <v:group style="position:absolute;left:8569;top:4032;width:509;height:206" coordorigin="8569,4032" coordsize="509,206">
              <v:shape style="position:absolute;left:8569;top:4032;width:509;height:206" coordorigin="8569,4032" coordsize="509,206" path="m8569,4239l9079,4239,9079,4032,8569,4032,8569,4239e" filled="t" fillcolor="#FFFF00" stroked="f">
                <v:path arrowok="t"/>
                <v:fill/>
              </v:shape>
            </v:group>
            <v:group style="position:absolute;left:9187;top:4032;width:108;height:206" coordorigin="9187,4032" coordsize="108,206">
              <v:shape style="position:absolute;left:9187;top:4032;width:108;height:206" coordorigin="9187,4032" coordsize="108,206" path="m9187,4239l9295,4239,9295,4032,9187,4032,9187,4239e" filled="t" fillcolor="#FFFF00" stroked="f">
                <v:path arrowok="t"/>
                <v:fill/>
              </v:shape>
            </v:group>
            <v:group style="position:absolute;left:9686;top:4032;width:103;height:206" coordorigin="9686,4032" coordsize="103,206">
              <v:shape style="position:absolute;left:9686;top:4032;width:103;height:206" coordorigin="9686,4032" coordsize="103,206" path="m9686,4239l9789,4239,9789,4032,9686,4032,9686,4239e" filled="t" fillcolor="#FFFF00" stroked="f">
                <v:path arrowok="t"/>
                <v:fill/>
              </v:shape>
            </v:group>
            <v:group style="position:absolute;left:9295;top:4032;width:391;height:206" coordorigin="9295,4032" coordsize="391,206">
              <v:shape style="position:absolute;left:9295;top:4032;width:391;height:206" coordorigin="9295,4032" coordsize="391,206" path="m9295,4239l9686,4239,9686,4032,9295,4032,9295,4239e" filled="t" fillcolor="#FFFF00" stroked="f">
                <v:path arrowok="t"/>
                <v:fill/>
              </v:shape>
            </v:group>
            <v:group style="position:absolute;left:9794;top:4032;width:108;height:206" coordorigin="9794,4032" coordsize="108,206">
              <v:shape style="position:absolute;left:9794;top:4032;width:108;height:206" coordorigin="9794,4032" coordsize="108,206" path="m9794,4239l9902,4239,9902,4032,9794,4032,9794,4239e" filled="t" fillcolor="#FFFF00" stroked="f">
                <v:path arrowok="t"/>
                <v:fill/>
              </v:shape>
            </v:group>
            <v:group style="position:absolute;left:10334;top:4032;width:103;height:206" coordorigin="10334,4032" coordsize="103,206">
              <v:shape style="position:absolute;left:10334;top:4032;width:103;height:206" coordorigin="10334,4032" coordsize="103,206" path="m10334,4239l10437,4239,10437,4032,10334,4032,10334,4239e" filled="t" fillcolor="#FFFF00" stroked="f">
                <v:path arrowok="t"/>
                <v:fill/>
              </v:shape>
            </v:group>
            <v:group style="position:absolute;left:9902;top:4032;width:432;height:206" coordorigin="9902,4032" coordsize="432,206">
              <v:shape style="position:absolute;left:9902;top:4032;width:432;height:206" coordorigin="9902,4032" coordsize="432,206" path="m9902,4239l10334,4239,10334,4032,9902,4032,9902,4239e" filled="t" fillcolor="#FFFF00" stroked="f">
                <v:path arrowok="t"/>
                <v:fill/>
              </v:shape>
            </v:group>
            <v:group style="position:absolute;left:10442;top:4042;width:108;height:185" coordorigin="10442,4042" coordsize="108,185">
              <v:shape style="position:absolute;left:10442;top:4042;width:108;height:185" coordorigin="10442,4042" coordsize="108,185" path="m10442,4227l10550,4227,10550,4042,10442,4042,10442,4227e" filled="t" fillcolor="#FFFF00" stroked="f">
                <v:path arrowok="t"/>
                <v:fill/>
              </v:shape>
            </v:group>
            <v:group style="position:absolute;left:11054;top:4042;width:101;height:185" coordorigin="11054,4042" coordsize="101,185">
              <v:shape style="position:absolute;left:11054;top:4042;width:101;height:185" coordorigin="11054,4042" coordsize="101,185" path="m11054,4227l11155,4227,11155,4042,11054,4042,11054,4227e" filled="t" fillcolor="#FFFF00" stroked="f">
                <v:path arrowok="t"/>
                <v:fill/>
              </v:shape>
            </v:group>
            <v:group style="position:absolute;left:10442;top:4226;width:713;height:38" coordorigin="10442,4226" coordsize="713,38">
              <v:shape style="position:absolute;left:10442;top:4226;width:713;height:38" coordorigin="10442,4226" coordsize="713,38" path="m10442,4264l11155,4264,11155,4226,10442,4226,10442,4264xe" filled="t" fillcolor="#FFFF00" stroked="f">
                <v:path arrowok="t"/>
                <v:fill/>
              </v:shape>
            </v:group>
            <v:group style="position:absolute;left:10550;top:4042;width:504;height:185" coordorigin="10550,4042" coordsize="504,185">
              <v:shape style="position:absolute;left:10550;top:4042;width:504;height:185" coordorigin="10550,4042" coordsize="504,185" path="m10550,4227l11054,4227,11054,4042,10550,4042,10550,4227e" filled="t" fillcolor="#FFFF00" stroked="f">
                <v:path arrowok="t"/>
                <v:fill/>
              </v:shape>
            </v:group>
            <v:group style="position:absolute;left:715;top:4001;width:10452;height:2" coordorigin="715,4001" coordsize="10452,2">
              <v:shape style="position:absolute;left:715;top:4001;width:10452;height:2" coordorigin="715,4001" coordsize="10452,0" path="m715,4001l11167,4001e" filled="f" stroked="t" strokeweight=".580pt" strokecolor="#000000">
                <v:path arrowok="t"/>
              </v:shape>
            </v:group>
            <v:group style="position:absolute;left:725;top:4296;width:1532;height:2" coordorigin="725,4296" coordsize="1532,2">
              <v:shape style="position:absolute;left:725;top:4296;width:1532;height:2" coordorigin="725,4296" coordsize="1532,0" path="m725,4296l2256,4296e" filled="f" stroked="t" strokeweight="2.5pt" strokecolor="#FFFFFF">
                <v:path arrowok="t"/>
              </v:shape>
            </v:group>
            <v:group style="position:absolute;left:725;top:4320;width:103;height:206" coordorigin="725,4320" coordsize="103,206">
              <v:shape style="position:absolute;left:725;top:4320;width:103;height:206" coordorigin="725,4320" coordsize="103,206" path="m725,4527l828,4527,828,4320,725,4320,725,4527e" filled="t" fillcolor="#FFFFFF" stroked="f">
                <v:path arrowok="t"/>
                <v:fill/>
              </v:shape>
            </v:group>
            <v:group style="position:absolute;left:2153;top:4320;width:103;height:206" coordorigin="2153,4320" coordsize="103,206">
              <v:shape style="position:absolute;left:2153;top:4320;width:103;height:206" coordorigin="2153,4320" coordsize="103,206" path="m2153,4527l2256,4527,2256,4320,2153,4320,2153,4527e" filled="t" fillcolor="#FFFFFF" stroked="f">
                <v:path arrowok="t"/>
                <v:fill/>
              </v:shape>
            </v:group>
            <v:group style="position:absolute;left:828;top:4320;width:1325;height:206" coordorigin="828,4320" coordsize="1325,206">
              <v:shape style="position:absolute;left:828;top:4320;width:1325;height:206" coordorigin="828,4320" coordsize="1325,206" path="m828,4527l2153,4527,2153,4320,828,4320,828,4527e" filled="t" fillcolor="#FFFFFF" stroked="f">
                <v:path arrowok="t"/>
                <v:fill/>
              </v:shape>
            </v:group>
            <v:group style="position:absolute;left:2261;top:4271;width:686;height:38" coordorigin="2261,4271" coordsize="686,38">
              <v:shape style="position:absolute;left:2261;top:4271;width:686;height:38" coordorigin="2261,4271" coordsize="686,38" path="m2261,4309l2948,4309,2948,4271,2261,4271,2261,4309xe" filled="t" fillcolor="#FFFFFF" stroked="f">
                <v:path arrowok="t"/>
                <v:fill/>
              </v:shape>
            </v:group>
            <v:group style="position:absolute;left:2261;top:4308;width:108;height:182" coordorigin="2261,4308" coordsize="108,182">
              <v:shape style="position:absolute;left:2261;top:4308;width:108;height:182" coordorigin="2261,4308" coordsize="108,182" path="m2261,4491l2369,4491,2369,4308,2261,4308,2261,4491e" filled="t" fillcolor="#FFFFFF" stroked="f">
                <v:path arrowok="t"/>
                <v:fill/>
              </v:shape>
            </v:group>
            <v:group style="position:absolute;left:2844;top:4308;width:103;height:182" coordorigin="2844,4308" coordsize="103,182">
              <v:shape style="position:absolute;left:2844;top:4308;width:103;height:182" coordorigin="2844,4308" coordsize="103,182" path="m2844,4491l2948,4491,2948,4308,2844,4308,2844,4491e" filled="t" fillcolor="#FFFFFF" stroked="f">
                <v:path arrowok="t"/>
                <v:fill/>
              </v:shape>
            </v:group>
            <v:group style="position:absolute;left:2261;top:4532;width:686;height:2" coordorigin="2261,4532" coordsize="686,2">
              <v:shape style="position:absolute;left:2261;top:4532;width:686;height:2" coordorigin="2261,4532" coordsize="686,0" path="m2261,4532l2948,4532e" filled="f" stroked="t" strokeweight="4.18pt" strokecolor="#FFFFFF">
                <v:path arrowok="t"/>
              </v:shape>
            </v:group>
            <v:group style="position:absolute;left:2369;top:4308;width:475;height:182" coordorigin="2369,4308" coordsize="475,182">
              <v:shape style="position:absolute;left:2369;top:4308;width:475;height:182" coordorigin="2369,4308" coordsize="475,182" path="m2369,4491l2844,4491,2844,4308,2369,4308,2369,4491e" filled="t" fillcolor="#FFFFFF" stroked="f">
                <v:path arrowok="t"/>
                <v:fill/>
              </v:shape>
            </v:group>
            <v:group style="position:absolute;left:2952;top:4271;width:679;height:26" coordorigin="2952,4271" coordsize="679,26">
              <v:shape style="position:absolute;left:2952;top:4271;width:679;height:26" coordorigin="2952,4271" coordsize="679,26" path="m2952,4297l3632,4297,3632,4271,2952,4271,2952,4297xe" filled="t" fillcolor="#FFFFFF" stroked="f">
                <v:path arrowok="t"/>
                <v:fill/>
              </v:shape>
            </v:group>
            <v:group style="position:absolute;left:2952;top:4296;width:108;height:206" coordorigin="2952,4296" coordsize="108,206">
              <v:shape style="position:absolute;left:2952;top:4296;width:108;height:206" coordorigin="2952,4296" coordsize="108,206" path="m2952,4503l3060,4503,3060,4296,2952,4296,2952,4503e" filled="t" fillcolor="#FFFFFF" stroked="f">
                <v:path arrowok="t"/>
                <v:fill/>
              </v:shape>
            </v:group>
            <v:group style="position:absolute;left:3528;top:4296;width:103;height:206" coordorigin="3528,4296" coordsize="103,206">
              <v:shape style="position:absolute;left:3528;top:4296;width:103;height:206" coordorigin="3528,4296" coordsize="103,206" path="m3528,4503l3632,4503,3632,4296,3528,4296,3528,4503e" filled="t" fillcolor="#FFFFFF" stroked="f">
                <v:path arrowok="t"/>
                <v:fill/>
              </v:shape>
            </v:group>
            <v:group style="position:absolute;left:2952;top:4532;width:679;height:2" coordorigin="2952,4532" coordsize="679,2">
              <v:shape style="position:absolute;left:2952;top:4532;width:679;height:2" coordorigin="2952,4532" coordsize="679,0" path="m2952,4532l3632,4532e" filled="f" stroked="t" strokeweight="2.98pt" strokecolor="#FFFFFF">
                <v:path arrowok="t"/>
              </v:shape>
            </v:group>
            <v:group style="position:absolute;left:3060;top:4296;width:468;height:206" coordorigin="3060,4296" coordsize="468,206">
              <v:shape style="position:absolute;left:3060;top:4296;width:468;height:206" coordorigin="3060,4296" coordsize="468,206" path="m3060,4503l3528,4503,3528,4296,3060,4296,3060,4503e" filled="t" fillcolor="#FFFFFF" stroked="f">
                <v:path arrowok="t"/>
                <v:fill/>
              </v:shape>
            </v:group>
            <v:group style="position:absolute;left:3636;top:4271;width:860;height:38" coordorigin="3636,4271" coordsize="860,38">
              <v:shape style="position:absolute;left:3636;top:4271;width:860;height:38" coordorigin="3636,4271" coordsize="860,38" path="m3636,4309l4496,4309,4496,4271,3636,4271,3636,4309xe" filled="t" fillcolor="#FFFFFF" stroked="f">
                <v:path arrowok="t"/>
                <v:fill/>
              </v:shape>
            </v:group>
            <v:group style="position:absolute;left:3636;top:4308;width:108;height:182" coordorigin="3636,4308" coordsize="108,182">
              <v:shape style="position:absolute;left:3636;top:4308;width:108;height:182" coordorigin="3636,4308" coordsize="108,182" path="m3636,4491l3744,4491,3744,4308,3636,4308,3636,4491e" filled="t" fillcolor="#FFFFFF" stroked="f">
                <v:path arrowok="t"/>
                <v:fill/>
              </v:shape>
            </v:group>
            <v:group style="position:absolute;left:4393;top:4308;width:103;height:182" coordorigin="4393,4308" coordsize="103,182">
              <v:shape style="position:absolute;left:4393;top:4308;width:103;height:182" coordorigin="4393,4308" coordsize="103,182" path="m4393,4491l4496,4491,4496,4308,4393,4308,4393,4491e" filled="t" fillcolor="#FFFFFF" stroked="f">
                <v:path arrowok="t"/>
                <v:fill/>
              </v:shape>
            </v:group>
            <v:group style="position:absolute;left:3636;top:4532;width:860;height:2" coordorigin="3636,4532" coordsize="860,2">
              <v:shape style="position:absolute;left:3636;top:4532;width:860;height:2" coordorigin="3636,4532" coordsize="860,0" path="m3636,4532l4496,4532e" filled="f" stroked="t" strokeweight="4.18pt" strokecolor="#FFFFFF">
                <v:path arrowok="t"/>
              </v:shape>
            </v:group>
            <v:group style="position:absolute;left:3744;top:4308;width:648;height:182" coordorigin="3744,4308" coordsize="648,182">
              <v:shape style="position:absolute;left:3744;top:4308;width:648;height:182" coordorigin="3744,4308" coordsize="648,182" path="m3744,4491l4393,4491,4393,4308,3744,4308,3744,4491e" filled="t" fillcolor="#FFFFFF" stroked="f">
                <v:path arrowok="t"/>
                <v:fill/>
              </v:shape>
            </v:group>
            <v:group style="position:absolute;left:4501;top:4296;width:667;height:2" coordorigin="4501,4296" coordsize="667,2">
              <v:shape style="position:absolute;left:4501;top:4296;width:667;height:2" coordorigin="4501,4296" coordsize="667,0" path="m4501,4296l5168,4296e" filled="f" stroked="t" strokeweight="2.5pt" strokecolor="#FFFFFF">
                <v:path arrowok="t"/>
              </v:shape>
            </v:group>
            <v:group style="position:absolute;left:4501;top:4320;width:108;height:206" coordorigin="4501,4320" coordsize="108,206">
              <v:shape style="position:absolute;left:4501;top:4320;width:108;height:206" coordorigin="4501,4320" coordsize="108,206" path="m4501,4527l4609,4527,4609,4320,4501,4320,4501,4527e" filled="t" fillcolor="#FFFFFF" stroked="f">
                <v:path arrowok="t"/>
                <v:fill/>
              </v:shape>
            </v:group>
            <v:group style="position:absolute;left:5065;top:4320;width:103;height:206" coordorigin="5065,4320" coordsize="103,206">
              <v:shape style="position:absolute;left:5065;top:4320;width:103;height:206" coordorigin="5065,4320" coordsize="103,206" path="m5065,4527l5168,4527,5168,4320,5065,4320,5065,4527e" filled="t" fillcolor="#FFFFFF" stroked="f">
                <v:path arrowok="t"/>
                <v:fill/>
              </v:shape>
            </v:group>
            <v:group style="position:absolute;left:4609;top:4320;width:456;height:206" coordorigin="4609,4320" coordsize="456,206">
              <v:shape style="position:absolute;left:4609;top:4320;width:456;height:206" coordorigin="4609,4320" coordsize="456,206" path="m4609,4527l5065,4527,5065,4320,4609,4320,4609,4527e" filled="t" fillcolor="#FFFFFF" stroked="f">
                <v:path arrowok="t"/>
                <v:fill/>
              </v:shape>
            </v:group>
            <v:group style="position:absolute;left:5173;top:4271;width:684;height:38" coordorigin="5173,4271" coordsize="684,38">
              <v:shape style="position:absolute;left:5173;top:4271;width:684;height:38" coordorigin="5173,4271" coordsize="684,38" path="m5173,4309l5857,4309,5857,4271,5173,4271,5173,4309xe" filled="t" fillcolor="#FFFFFF" stroked="f">
                <v:path arrowok="t"/>
                <v:fill/>
              </v:shape>
            </v:group>
            <v:group style="position:absolute;left:5173;top:4308;width:108;height:182" coordorigin="5173,4308" coordsize="108,182">
              <v:shape style="position:absolute;left:5173;top:4308;width:108;height:182" coordorigin="5173,4308" coordsize="108,182" path="m5173,4491l5281,4491,5281,4308,5173,4308,5173,4491e" filled="t" fillcolor="#FFFFFF" stroked="f">
                <v:path arrowok="t"/>
                <v:fill/>
              </v:shape>
            </v:group>
            <v:group style="position:absolute;left:5754;top:4308;width:103;height:182" coordorigin="5754,4308" coordsize="103,182">
              <v:shape style="position:absolute;left:5754;top:4308;width:103;height:182" coordorigin="5754,4308" coordsize="103,182" path="m5754,4491l5857,4491,5857,4308,5754,4308,5754,4491e" filled="t" fillcolor="#FFFFFF" stroked="f">
                <v:path arrowok="t"/>
                <v:fill/>
              </v:shape>
            </v:group>
            <v:group style="position:absolute;left:5173;top:4532;width:684;height:2" coordorigin="5173,4532" coordsize="684,2">
              <v:shape style="position:absolute;left:5173;top:4532;width:684;height:2" coordorigin="5173,4532" coordsize="684,0" path="m5173,4532l5857,4532e" filled="f" stroked="t" strokeweight="4.18pt" strokecolor="#FFFFFF">
                <v:path arrowok="t"/>
              </v:shape>
            </v:group>
            <v:group style="position:absolute;left:5281;top:4308;width:473;height:182" coordorigin="5281,4308" coordsize="473,182">
              <v:shape style="position:absolute;left:5281;top:4308;width:473;height:182" coordorigin="5281,4308" coordsize="473,182" path="m5281,4491l5754,4491,5754,4308,5281,4308,5281,4491e" filled="t" fillcolor="#FFFFFF" stroked="f">
                <v:path arrowok="t"/>
                <v:fill/>
              </v:shape>
            </v:group>
            <v:group style="position:absolute;left:5862;top:4296;width:588;height:2" coordorigin="5862,4296" coordsize="588,2">
              <v:shape style="position:absolute;left:5862;top:4296;width:588;height:2" coordorigin="5862,4296" coordsize="588,0" path="m5862,4296l6450,4296e" filled="f" stroked="t" strokeweight="2.5pt" strokecolor="#FFFFFF">
                <v:path arrowok="t"/>
              </v:shape>
            </v:group>
            <v:group style="position:absolute;left:5862;top:4320;width:108;height:206" coordorigin="5862,4320" coordsize="108,206">
              <v:shape style="position:absolute;left:5862;top:4320;width:108;height:206" coordorigin="5862,4320" coordsize="108,206" path="m5862,4527l5970,4527,5970,4320,5862,4320,5862,4527e" filled="t" fillcolor="#FFFFFF" stroked="f">
                <v:path arrowok="t"/>
                <v:fill/>
              </v:shape>
            </v:group>
            <v:group style="position:absolute;left:6347;top:4320;width:103;height:206" coordorigin="6347,4320" coordsize="103,206">
              <v:shape style="position:absolute;left:6347;top:4320;width:103;height:206" coordorigin="6347,4320" coordsize="103,206" path="m6347,4527l6450,4527,6450,4320,6347,4320,6347,4527e" filled="t" fillcolor="#FFFFFF" stroked="f">
                <v:path arrowok="t"/>
                <v:fill/>
              </v:shape>
            </v:group>
            <v:group style="position:absolute;left:5970;top:4320;width:377;height:206" coordorigin="5970,4320" coordsize="377,206">
              <v:shape style="position:absolute;left:5970;top:4320;width:377;height:206" coordorigin="5970,4320" coordsize="377,206" path="m5970,4527l6347,4527,6347,4320,5970,4320,5970,4527e" filled="t" fillcolor="#FFFFFF" stroked="f">
                <v:path arrowok="t"/>
                <v:fill/>
              </v:shape>
            </v:group>
            <v:group style="position:absolute;left:6455;top:4271;width:2002;height:38" coordorigin="6455,4271" coordsize="2002,38">
              <v:shape style="position:absolute;left:6455;top:4271;width:2002;height:38" coordorigin="6455,4271" coordsize="2002,38" path="m6455,4309l8457,4309,8457,4271,6455,4271,6455,4309xe" filled="t" fillcolor="#FFFFFF" stroked="f">
                <v:path arrowok="t"/>
                <v:fill/>
              </v:shape>
            </v:group>
            <v:group style="position:absolute;left:6455;top:4308;width:108;height:182" coordorigin="6455,4308" coordsize="108,182">
              <v:shape style="position:absolute;left:6455;top:4308;width:108;height:182" coordorigin="6455,4308" coordsize="108,182" path="m6455,4491l6563,4491,6563,4308,6455,4308,6455,4491e" filled="t" fillcolor="#FFFFFF" stroked="f">
                <v:path arrowok="t"/>
                <v:fill/>
              </v:shape>
            </v:group>
            <v:group style="position:absolute;left:7624;top:4308;width:103;height:182" coordorigin="7624,4308" coordsize="103,182">
              <v:shape style="position:absolute;left:7624;top:4308;width:103;height:182" coordorigin="7624,4308" coordsize="103,182" path="m7624,4491l7727,4491,7727,4308,7624,4308,7624,4491e" filled="t" fillcolor="#FFFFFF" stroked="f">
                <v:path arrowok="t"/>
                <v:fill/>
              </v:shape>
            </v:group>
            <v:group style="position:absolute;left:6455;top:4490;width:2002;height:38" coordorigin="6455,4490" coordsize="2002,38">
              <v:shape style="position:absolute;left:6455;top:4490;width:2002;height:38" coordorigin="6455,4490" coordsize="2002,38" path="m6455,4528l8457,4528,8457,4490,6455,4490,6455,4528xe" filled="t" fillcolor="#FFFFFF" stroked="f">
                <v:path arrowok="t"/>
                <v:fill/>
              </v:shape>
            </v:group>
            <v:group style="position:absolute;left:6563;top:4308;width:1061;height:182" coordorigin="6563,4308" coordsize="1061,182">
              <v:shape style="position:absolute;left:6563;top:4308;width:1061;height:182" coordorigin="6563,4308" coordsize="1061,182" path="m6563,4491l7624,4491,7624,4308,6563,4308,6563,4491e" filled="t" fillcolor="#FFFFFF" stroked="f">
                <v:path arrowok="t"/>
                <v:fill/>
              </v:shape>
            </v:group>
            <v:group style="position:absolute;left:7732;top:4308;width:108;height:182" coordorigin="7732,4308" coordsize="108,182">
              <v:shape style="position:absolute;left:7732;top:4308;width:108;height:182" coordorigin="7732,4308" coordsize="108,182" path="m7732,4491l7840,4491,7840,4308,7732,4308,7732,4491e" filled="t" fillcolor="#FFFFFF" stroked="f">
                <v:path arrowok="t"/>
                <v:fill/>
              </v:shape>
            </v:group>
            <v:group style="position:absolute;left:8353;top:4308;width:103;height:182" coordorigin="8353,4308" coordsize="103,182">
              <v:shape style="position:absolute;left:8353;top:4308;width:103;height:182" coordorigin="8353,4308" coordsize="103,182" path="m8353,4491l8457,4491,8457,4308,8353,4308,8353,4491e" filled="t" fillcolor="#FFFFFF" stroked="f">
                <v:path arrowok="t"/>
                <v:fill/>
              </v:shape>
            </v:group>
            <v:group style="position:absolute;left:7840;top:4308;width:514;height:182" coordorigin="7840,4308" coordsize="514,182">
              <v:shape style="position:absolute;left:7840;top:4308;width:514;height:182" coordorigin="7840,4308" coordsize="514,182" path="m7840,4491l8353,4491,8353,4308,7840,4308,7840,4491e" filled="t" fillcolor="#FFFFFF" stroked="f">
                <v:path arrowok="t"/>
                <v:fill/>
              </v:shape>
            </v:group>
            <v:group style="position:absolute;left:8461;top:4271;width:1976;height:26" coordorigin="8461,4271" coordsize="1976,26">
              <v:shape style="position:absolute;left:8461;top:4271;width:1976;height:26" coordorigin="8461,4271" coordsize="1976,26" path="m8461,4297l10437,4297,10437,4271,8461,4271,8461,4297xe" filled="t" fillcolor="#FFFFFF" stroked="f">
                <v:path arrowok="t"/>
                <v:fill/>
              </v:shape>
            </v:group>
            <v:group style="position:absolute;left:8461;top:4296;width:108;height:206" coordorigin="8461,4296" coordsize="108,206">
              <v:shape style="position:absolute;left:8461;top:4296;width:108;height:206" coordorigin="8461,4296" coordsize="108,206" path="m8461,4503l8569,4503,8569,4296,8461,4296,8461,4503e" filled="t" fillcolor="#FFFFFF" stroked="f">
                <v:path arrowok="t"/>
                <v:fill/>
              </v:shape>
            </v:group>
            <v:group style="position:absolute;left:9079;top:4296;width:103;height:206" coordorigin="9079,4296" coordsize="103,206">
              <v:shape style="position:absolute;left:9079;top:4296;width:103;height:206" coordorigin="9079,4296" coordsize="103,206" path="m9079,4503l9182,4503,9182,4296,9079,4296,9079,4503e" filled="t" fillcolor="#FFFFFF" stroked="f">
                <v:path arrowok="t"/>
                <v:fill/>
              </v:shape>
            </v:group>
            <v:group style="position:absolute;left:8461;top:4502;width:1976;height:26" coordorigin="8461,4502" coordsize="1976,26">
              <v:shape style="position:absolute;left:8461;top:4502;width:1976;height:26" coordorigin="8461,4502" coordsize="1976,26" path="m8461,4528l10437,4528,10437,4502,8461,4502,8461,4528xe" filled="t" fillcolor="#FFFFFF" stroked="f">
                <v:path arrowok="t"/>
                <v:fill/>
              </v:shape>
            </v:group>
            <v:group style="position:absolute;left:8569;top:4296;width:509;height:206" coordorigin="8569,4296" coordsize="509,206">
              <v:shape style="position:absolute;left:8569;top:4296;width:509;height:206" coordorigin="8569,4296" coordsize="509,206" path="m8569,4503l9079,4503,9079,4296,8569,4296,8569,4503e" filled="t" fillcolor="#FFFFFF" stroked="f">
                <v:path arrowok="t"/>
                <v:fill/>
              </v:shape>
            </v:group>
            <v:group style="position:absolute;left:9187;top:4296;width:108;height:206" coordorigin="9187,4296" coordsize="108,206">
              <v:shape style="position:absolute;left:9187;top:4296;width:108;height:206" coordorigin="9187,4296" coordsize="108,206" path="m9187,4503l9295,4503,9295,4296,9187,4296,9187,4503e" filled="t" fillcolor="#FFFFFF" stroked="f">
                <v:path arrowok="t"/>
                <v:fill/>
              </v:shape>
            </v:group>
            <v:group style="position:absolute;left:9686;top:4296;width:103;height:206" coordorigin="9686,4296" coordsize="103,206">
              <v:shape style="position:absolute;left:9686;top:4296;width:103;height:206" coordorigin="9686,4296" coordsize="103,206" path="m9686,4503l9789,4503,9789,4296,9686,4296,9686,4503e" filled="t" fillcolor="#FFFFFF" stroked="f">
                <v:path arrowok="t"/>
                <v:fill/>
              </v:shape>
            </v:group>
            <v:group style="position:absolute;left:9295;top:4296;width:391;height:206" coordorigin="9295,4296" coordsize="391,206">
              <v:shape style="position:absolute;left:9295;top:4296;width:391;height:206" coordorigin="9295,4296" coordsize="391,206" path="m9295,4503l9686,4503,9686,4296,9295,4296,9295,4503e" filled="t" fillcolor="#FFFFFF" stroked="f">
                <v:path arrowok="t"/>
                <v:fill/>
              </v:shape>
            </v:group>
            <v:group style="position:absolute;left:9794;top:4296;width:108;height:206" coordorigin="9794,4296" coordsize="108,206">
              <v:shape style="position:absolute;left:9794;top:4296;width:108;height:206" coordorigin="9794,4296" coordsize="108,206" path="m9794,4503l9902,4503,9902,4296,9794,4296,9794,4503e" filled="t" fillcolor="#FFFFFF" stroked="f">
                <v:path arrowok="t"/>
                <v:fill/>
              </v:shape>
            </v:group>
            <v:group style="position:absolute;left:10334;top:4296;width:103;height:206" coordorigin="10334,4296" coordsize="103,206">
              <v:shape style="position:absolute;left:10334;top:4296;width:103;height:206" coordorigin="10334,4296" coordsize="103,206" path="m10334,4503l10437,4503,10437,4296,10334,4296,10334,4503e" filled="t" fillcolor="#FFFFFF" stroked="f">
                <v:path arrowok="t"/>
                <v:fill/>
              </v:shape>
            </v:group>
            <v:group style="position:absolute;left:9902;top:4296;width:432;height:206" coordorigin="9902,4296" coordsize="432,206">
              <v:shape style="position:absolute;left:9902;top:4296;width:432;height:206" coordorigin="9902,4296" coordsize="432,206" path="m9902,4503l10334,4503,10334,4296,9902,4296,9902,4503e" filled="t" fillcolor="#FFFFFF" stroked="f">
                <v:path arrowok="t"/>
                <v:fill/>
              </v:shape>
            </v:group>
            <v:group style="position:absolute;left:10442;top:4271;width:713;height:38" coordorigin="10442,4271" coordsize="713,38">
              <v:shape style="position:absolute;left:10442;top:4271;width:713;height:38" coordorigin="10442,4271" coordsize="713,38" path="m10442,4309l11155,4309,11155,4271,10442,4271,10442,4309xe" filled="t" fillcolor="#FFFFFF" stroked="f">
                <v:path arrowok="t"/>
                <v:fill/>
              </v:shape>
            </v:group>
            <v:group style="position:absolute;left:10442;top:4308;width:108;height:182" coordorigin="10442,4308" coordsize="108,182">
              <v:shape style="position:absolute;left:10442;top:4308;width:108;height:182" coordorigin="10442,4308" coordsize="108,182" path="m10442,4491l10550,4491,10550,4308,10442,4308,10442,4491e" filled="t" fillcolor="#FFFFFF" stroked="f">
                <v:path arrowok="t"/>
                <v:fill/>
              </v:shape>
            </v:group>
            <v:group style="position:absolute;left:11054;top:4308;width:101;height:182" coordorigin="11054,4308" coordsize="101,182">
              <v:shape style="position:absolute;left:11054;top:4308;width:101;height:182" coordorigin="11054,4308" coordsize="101,182" path="m11054,4491l11155,4491,11155,4308,11054,4308,11054,4491e" filled="t" fillcolor="#FFFFFF" stroked="f">
                <v:path arrowok="t"/>
                <v:fill/>
              </v:shape>
            </v:group>
            <v:group style="position:absolute;left:10442;top:4532;width:713;height:2" coordorigin="10442,4532" coordsize="713,2">
              <v:shape style="position:absolute;left:10442;top:4532;width:713;height:2" coordorigin="10442,4532" coordsize="713,0" path="m10442,4532l11155,4532e" filled="f" stroked="t" strokeweight="4.18pt" strokecolor="#FFFFFF">
                <v:path arrowok="t"/>
              </v:shape>
            </v:group>
            <v:group style="position:absolute;left:10550;top:4308;width:504;height:182" coordorigin="10550,4308" coordsize="504,182">
              <v:shape style="position:absolute;left:10550;top:4308;width:504;height:182" coordorigin="10550,4308" coordsize="504,182" path="m10550,4491l11054,4491,11054,4308,10550,4308,10550,4491e" filled="t" fillcolor="#FFFFFF" stroked="f">
                <v:path arrowok="t"/>
                <v:fill/>
              </v:shape>
            </v:group>
            <v:group style="position:absolute;left:715;top:4268;width:10452;height:2" coordorigin="715,4268" coordsize="10452,2">
              <v:shape style="position:absolute;left:715;top:4268;width:10452;height:2" coordorigin="715,4268" coordsize="10452,0" path="m715,4268l11167,4268e" filled="f" stroked="t" strokeweight=".58001pt" strokecolor="#000000">
                <v:path arrowok="t"/>
              </v:shape>
            </v:group>
            <v:group style="position:absolute;left:725;top:4560;width:1532;height:2" coordorigin="725,4560" coordsize="1532,2">
              <v:shape style="position:absolute;left:725;top:4560;width:1532;height:2" coordorigin="725,4560" coordsize="1532,0" path="m725,4560l2256,4560e" filled="f" stroked="t" strokeweight="2.5pt" strokecolor="#FFFFFF">
                <v:path arrowok="t"/>
              </v:shape>
            </v:group>
            <v:group style="position:absolute;left:725;top:4584;width:103;height:209" coordorigin="725,4584" coordsize="103,209">
              <v:shape style="position:absolute;left:725;top:4584;width:103;height:209" coordorigin="725,4584" coordsize="103,209" path="m725,4793l828,4793,828,4584,725,4584,725,4793e" filled="t" fillcolor="#FFFFFF" stroked="f">
                <v:path arrowok="t"/>
                <v:fill/>
              </v:shape>
            </v:group>
            <v:group style="position:absolute;left:2153;top:4584;width:103;height:209" coordorigin="2153,4584" coordsize="103,209">
              <v:shape style="position:absolute;left:2153;top:4584;width:103;height:209" coordorigin="2153,4584" coordsize="103,209" path="m2153,4793l2256,4793,2256,4584,2153,4584,2153,4793e" filled="t" fillcolor="#FFFFFF" stroked="f">
                <v:path arrowok="t"/>
                <v:fill/>
              </v:shape>
            </v:group>
            <v:group style="position:absolute;left:828;top:4584;width:1325;height:209" coordorigin="828,4584" coordsize="1325,209">
              <v:shape style="position:absolute;left:828;top:4584;width:1325;height:209" coordorigin="828,4584" coordsize="1325,209" path="m828,4793l2153,4793,2153,4584,828,4584,828,4793e" filled="t" fillcolor="#FFFFFF" stroked="f">
                <v:path arrowok="t"/>
                <v:fill/>
              </v:shape>
            </v:group>
            <v:group style="position:absolute;left:2261;top:4572;width:108;height:185" coordorigin="2261,4572" coordsize="108,185">
              <v:shape style="position:absolute;left:2261;top:4572;width:108;height:185" coordorigin="2261,4572" coordsize="108,185" path="m2261,4757l2369,4757,2369,4572,2261,4572,2261,4757e" filled="t" fillcolor="#FFFFFF" stroked="f">
                <v:path arrowok="t"/>
                <v:fill/>
              </v:shape>
            </v:group>
            <v:group style="position:absolute;left:2844;top:4572;width:103;height:185" coordorigin="2844,4572" coordsize="103,185">
              <v:shape style="position:absolute;left:2844;top:4572;width:103;height:185" coordorigin="2844,4572" coordsize="103,185" path="m2844,4757l2948,4757,2948,4572,2844,4572,2844,4757e" filled="t" fillcolor="#FFFFFF" stroked="f">
                <v:path arrowok="t"/>
                <v:fill/>
              </v:shape>
            </v:group>
            <v:group style="position:absolute;left:2261;top:4798;width:686;height:2" coordorigin="2261,4798" coordsize="686,2">
              <v:shape style="position:absolute;left:2261;top:4798;width:686;height:2" coordorigin="2261,4798" coordsize="686,0" path="m2261,4798l2948,4798e" filled="f" stroked="t" strokeweight="4.18pt" strokecolor="#FFFFFF">
                <v:path arrowok="t"/>
              </v:shape>
            </v:group>
            <v:group style="position:absolute;left:2369;top:4572;width:475;height:185" coordorigin="2369,4572" coordsize="475,185">
              <v:shape style="position:absolute;left:2369;top:4572;width:475;height:185" coordorigin="2369,4572" coordsize="475,185" path="m2369,4757l2844,4757,2844,4572,2369,4572,2369,4757e" filled="t" fillcolor="#FFFFFF" stroked="f">
                <v:path arrowok="t"/>
                <v:fill/>
              </v:shape>
            </v:group>
            <v:group style="position:absolute;left:2952;top:4560;width:108;height:209" coordorigin="2952,4560" coordsize="108,209">
              <v:shape style="position:absolute;left:2952;top:4560;width:108;height:209" coordorigin="2952,4560" coordsize="108,209" path="m2952,4769l3060,4769,3060,4560,2952,4560,2952,4769e" filled="t" fillcolor="#FFFFFF" stroked="f">
                <v:path arrowok="t"/>
                <v:fill/>
              </v:shape>
            </v:group>
            <v:group style="position:absolute;left:3528;top:4560;width:103;height:209" coordorigin="3528,4560" coordsize="103,209">
              <v:shape style="position:absolute;left:3528;top:4560;width:103;height:209" coordorigin="3528,4560" coordsize="103,209" path="m3528,4769l3632,4769,3632,4560,3528,4560,3528,4769e" filled="t" fillcolor="#FFFFFF" stroked="f">
                <v:path arrowok="t"/>
                <v:fill/>
              </v:shape>
            </v:group>
            <v:group style="position:absolute;left:2952;top:4798;width:679;height:2" coordorigin="2952,4798" coordsize="679,2">
              <v:shape style="position:absolute;left:2952;top:4798;width:679;height:2" coordorigin="2952,4798" coordsize="679,0" path="m2952,4798l3632,4798e" filled="f" stroked="t" strokeweight="2.98pt" strokecolor="#FFFFFF">
                <v:path arrowok="t"/>
              </v:shape>
            </v:group>
            <v:group style="position:absolute;left:3060;top:4560;width:468;height:209" coordorigin="3060,4560" coordsize="468,209">
              <v:shape style="position:absolute;left:3060;top:4560;width:468;height:209" coordorigin="3060,4560" coordsize="468,209" path="m3060,4769l3528,4769,3528,4560,3060,4560,3060,4769e" filled="t" fillcolor="#FFFFFF" stroked="f">
                <v:path arrowok="t"/>
                <v:fill/>
              </v:shape>
            </v:group>
            <v:group style="position:absolute;left:3636;top:4572;width:108;height:185" coordorigin="3636,4572" coordsize="108,185">
              <v:shape style="position:absolute;left:3636;top:4572;width:108;height:185" coordorigin="3636,4572" coordsize="108,185" path="m3636,4757l3744,4757,3744,4572,3636,4572,3636,4757e" filled="t" fillcolor="#FFFFFF" stroked="f">
                <v:path arrowok="t"/>
                <v:fill/>
              </v:shape>
            </v:group>
            <v:group style="position:absolute;left:4393;top:4572;width:103;height:185" coordorigin="4393,4572" coordsize="103,185">
              <v:shape style="position:absolute;left:4393;top:4572;width:103;height:185" coordorigin="4393,4572" coordsize="103,185" path="m4393,4757l4496,4757,4496,4572,4393,4572,4393,4757e" filled="t" fillcolor="#FFFFFF" stroked="f">
                <v:path arrowok="t"/>
                <v:fill/>
              </v:shape>
            </v:group>
            <v:group style="position:absolute;left:3636;top:4798;width:860;height:2" coordorigin="3636,4798" coordsize="860,2">
              <v:shape style="position:absolute;left:3636;top:4798;width:860;height:2" coordorigin="3636,4798" coordsize="860,0" path="m3636,4798l4496,4798e" filled="f" stroked="t" strokeweight="4.18pt" strokecolor="#FFFFFF">
                <v:path arrowok="t"/>
              </v:shape>
            </v:group>
            <v:group style="position:absolute;left:3744;top:4572;width:648;height:185" coordorigin="3744,4572" coordsize="648,185">
              <v:shape style="position:absolute;left:3744;top:4572;width:648;height:185" coordorigin="3744,4572" coordsize="648,185" path="m3744,4757l4393,4757,4393,4572,3744,4572,3744,4757e" filled="t" fillcolor="#FFFFFF" stroked="f">
                <v:path arrowok="t"/>
                <v:fill/>
              </v:shape>
            </v:group>
            <v:group style="position:absolute;left:4501;top:4560;width:667;height:2" coordorigin="4501,4560" coordsize="667,2">
              <v:shape style="position:absolute;left:4501;top:4560;width:667;height:2" coordorigin="4501,4560" coordsize="667,0" path="m4501,4560l5168,4560e" filled="f" stroked="t" strokeweight="2.5pt" strokecolor="#FFFFFF">
                <v:path arrowok="t"/>
              </v:shape>
            </v:group>
            <v:group style="position:absolute;left:4501;top:4584;width:108;height:209" coordorigin="4501,4584" coordsize="108,209">
              <v:shape style="position:absolute;left:4501;top:4584;width:108;height:209" coordorigin="4501,4584" coordsize="108,209" path="m4501,4793l4609,4793,4609,4584,4501,4584,4501,4793e" filled="t" fillcolor="#FFFFFF" stroked="f">
                <v:path arrowok="t"/>
                <v:fill/>
              </v:shape>
            </v:group>
            <v:group style="position:absolute;left:5065;top:4584;width:103;height:209" coordorigin="5065,4584" coordsize="103,209">
              <v:shape style="position:absolute;left:5065;top:4584;width:103;height:209" coordorigin="5065,4584" coordsize="103,209" path="m5065,4793l5168,4793,5168,4584,5065,4584,5065,4793e" filled="t" fillcolor="#FFFFFF" stroked="f">
                <v:path arrowok="t"/>
                <v:fill/>
              </v:shape>
            </v:group>
            <v:group style="position:absolute;left:4609;top:4584;width:456;height:209" coordorigin="4609,4584" coordsize="456,209">
              <v:shape style="position:absolute;left:4609;top:4584;width:456;height:209" coordorigin="4609,4584" coordsize="456,209" path="m4609,4793l5065,4793,5065,4584,4609,4584,4609,4793e" filled="t" fillcolor="#FFFFFF" stroked="f">
                <v:path arrowok="t"/>
                <v:fill/>
              </v:shape>
            </v:group>
            <v:group style="position:absolute;left:5173;top:4572;width:108;height:185" coordorigin="5173,4572" coordsize="108,185">
              <v:shape style="position:absolute;left:5173;top:4572;width:108;height:185" coordorigin="5173,4572" coordsize="108,185" path="m5173,4757l5281,4757,5281,4572,5173,4572,5173,4757e" filled="t" fillcolor="#FFFFFF" stroked="f">
                <v:path arrowok="t"/>
                <v:fill/>
              </v:shape>
            </v:group>
            <v:group style="position:absolute;left:5754;top:4572;width:103;height:185" coordorigin="5754,4572" coordsize="103,185">
              <v:shape style="position:absolute;left:5754;top:4572;width:103;height:185" coordorigin="5754,4572" coordsize="103,185" path="m5754,4757l5857,4757,5857,4572,5754,4572,5754,4757e" filled="t" fillcolor="#FFFFFF" stroked="f">
                <v:path arrowok="t"/>
                <v:fill/>
              </v:shape>
            </v:group>
            <v:group style="position:absolute;left:5173;top:4798;width:684;height:2" coordorigin="5173,4798" coordsize="684,2">
              <v:shape style="position:absolute;left:5173;top:4798;width:684;height:2" coordorigin="5173,4798" coordsize="684,0" path="m5173,4798l5857,4798e" filled="f" stroked="t" strokeweight="4.18pt" strokecolor="#FFFFFF">
                <v:path arrowok="t"/>
              </v:shape>
            </v:group>
            <v:group style="position:absolute;left:5281;top:4572;width:473;height:185" coordorigin="5281,4572" coordsize="473,185">
              <v:shape style="position:absolute;left:5281;top:4572;width:473;height:185" coordorigin="5281,4572" coordsize="473,185" path="m5281,4757l5754,4757,5754,4572,5281,4572,5281,4757e" filled="t" fillcolor="#FFFFFF" stroked="f">
                <v:path arrowok="t"/>
                <v:fill/>
              </v:shape>
            </v:group>
            <v:group style="position:absolute;left:5862;top:4560;width:588;height:2" coordorigin="5862,4560" coordsize="588,2">
              <v:shape style="position:absolute;left:5862;top:4560;width:588;height:2" coordorigin="5862,4560" coordsize="588,0" path="m5862,4560l6450,4560e" filled="f" stroked="t" strokeweight="2.5pt" strokecolor="#FFFFFF">
                <v:path arrowok="t"/>
              </v:shape>
            </v:group>
            <v:group style="position:absolute;left:5862;top:4584;width:108;height:209" coordorigin="5862,4584" coordsize="108,209">
              <v:shape style="position:absolute;left:5862;top:4584;width:108;height:209" coordorigin="5862,4584" coordsize="108,209" path="m5862,4793l5970,4793,5970,4584,5862,4584,5862,4793e" filled="t" fillcolor="#FFFFFF" stroked="f">
                <v:path arrowok="t"/>
                <v:fill/>
              </v:shape>
            </v:group>
            <v:group style="position:absolute;left:6347;top:4584;width:103;height:209" coordorigin="6347,4584" coordsize="103,209">
              <v:shape style="position:absolute;left:6347;top:4584;width:103;height:209" coordorigin="6347,4584" coordsize="103,209" path="m6347,4793l6450,4793,6450,4584,6347,4584,6347,4793e" filled="t" fillcolor="#FFFFFF" stroked="f">
                <v:path arrowok="t"/>
                <v:fill/>
              </v:shape>
            </v:group>
            <v:group style="position:absolute;left:5970;top:4584;width:377;height:209" coordorigin="5970,4584" coordsize="377,209">
              <v:shape style="position:absolute;left:5970;top:4584;width:377;height:209" coordorigin="5970,4584" coordsize="377,209" path="m5970,4793l6347,4793,6347,4584,5970,4584,5970,4793e" filled="t" fillcolor="#FFFFFF" stroked="f">
                <v:path arrowok="t"/>
                <v:fill/>
              </v:shape>
            </v:group>
            <v:group style="position:absolute;left:6455;top:4535;width:2002;height:38" coordorigin="6455,4535" coordsize="2002,38">
              <v:shape style="position:absolute;left:6455;top:4535;width:2002;height:38" coordorigin="6455,4535" coordsize="2002,38" path="m6455,4573l8457,4573,8457,4535,6455,4535,6455,4573xe" filled="t" fillcolor="#FFFFFF" stroked="f">
                <v:path arrowok="t"/>
                <v:fill/>
              </v:shape>
            </v:group>
            <v:group style="position:absolute;left:6455;top:4572;width:108;height:185" coordorigin="6455,4572" coordsize="108,185">
              <v:shape style="position:absolute;left:6455;top:4572;width:108;height:185" coordorigin="6455,4572" coordsize="108,185" path="m6455,4757l6563,4757,6563,4572,6455,4572,6455,4757e" filled="t" fillcolor="#FFFFFF" stroked="f">
                <v:path arrowok="t"/>
                <v:fill/>
              </v:shape>
            </v:group>
            <v:group style="position:absolute;left:7624;top:4572;width:103;height:185" coordorigin="7624,4572" coordsize="103,185">
              <v:shape style="position:absolute;left:7624;top:4572;width:103;height:185" coordorigin="7624,4572" coordsize="103,185" path="m7624,4757l7727,4757,7727,4572,7624,4572,7624,4757e" filled="t" fillcolor="#FFFFFF" stroked="f">
                <v:path arrowok="t"/>
                <v:fill/>
              </v:shape>
            </v:group>
            <v:group style="position:absolute;left:6455;top:4756;width:2002;height:38" coordorigin="6455,4756" coordsize="2002,38">
              <v:shape style="position:absolute;left:6455;top:4756;width:2002;height:38" coordorigin="6455,4756" coordsize="2002,38" path="m6455,4794l8457,4794,8457,4756,6455,4756,6455,4794xe" filled="t" fillcolor="#FFFFFF" stroked="f">
                <v:path arrowok="t"/>
                <v:fill/>
              </v:shape>
            </v:group>
            <v:group style="position:absolute;left:6563;top:4572;width:1061;height:185" coordorigin="6563,4572" coordsize="1061,185">
              <v:shape style="position:absolute;left:6563;top:4572;width:1061;height:185" coordorigin="6563,4572" coordsize="1061,185" path="m6563,4757l7624,4757,7624,4572,6563,4572,6563,4757e" filled="t" fillcolor="#FFFFFF" stroked="f">
                <v:path arrowok="t"/>
                <v:fill/>
              </v:shape>
            </v:group>
            <v:group style="position:absolute;left:7732;top:4572;width:108;height:185" coordorigin="7732,4572" coordsize="108,185">
              <v:shape style="position:absolute;left:7732;top:4572;width:108;height:185" coordorigin="7732,4572" coordsize="108,185" path="m7732,4757l7840,4757,7840,4572,7732,4572,7732,4757e" filled="t" fillcolor="#FFFFFF" stroked="f">
                <v:path arrowok="t"/>
                <v:fill/>
              </v:shape>
            </v:group>
            <v:group style="position:absolute;left:8353;top:4572;width:103;height:185" coordorigin="8353,4572" coordsize="103,185">
              <v:shape style="position:absolute;left:8353;top:4572;width:103;height:185" coordorigin="8353,4572" coordsize="103,185" path="m8353,4757l8457,4757,8457,4572,8353,4572,8353,4757e" filled="t" fillcolor="#FFFFFF" stroked="f">
                <v:path arrowok="t"/>
                <v:fill/>
              </v:shape>
            </v:group>
            <v:group style="position:absolute;left:7840;top:4572;width:514;height:185" coordorigin="7840,4572" coordsize="514,185">
              <v:shape style="position:absolute;left:7840;top:4572;width:514;height:185" coordorigin="7840,4572" coordsize="514,185" path="m7840,4757l8353,4757,8353,4572,7840,4572,7840,4757e" filled="t" fillcolor="#FFFFFF" stroked="f">
                <v:path arrowok="t"/>
                <v:fill/>
              </v:shape>
            </v:group>
            <v:group style="position:absolute;left:8461;top:4535;width:1976;height:26" coordorigin="8461,4535" coordsize="1976,26">
              <v:shape style="position:absolute;left:8461;top:4535;width:1976;height:26" coordorigin="8461,4535" coordsize="1976,26" path="m8461,4561l10437,4561,10437,4535,8461,4535,8461,4561xe" filled="t" fillcolor="#FFFFFF" stroked="f">
                <v:path arrowok="t"/>
                <v:fill/>
              </v:shape>
            </v:group>
            <v:group style="position:absolute;left:8461;top:4560;width:108;height:209" coordorigin="8461,4560" coordsize="108,209">
              <v:shape style="position:absolute;left:8461;top:4560;width:108;height:209" coordorigin="8461,4560" coordsize="108,209" path="m8461,4769l8569,4769,8569,4560,8461,4560,8461,4769e" filled="t" fillcolor="#FFFFFF" stroked="f">
                <v:path arrowok="t"/>
                <v:fill/>
              </v:shape>
            </v:group>
            <v:group style="position:absolute;left:9079;top:4560;width:103;height:209" coordorigin="9079,4560" coordsize="103,209">
              <v:shape style="position:absolute;left:9079;top:4560;width:103;height:209" coordorigin="9079,4560" coordsize="103,209" path="m9079,4769l9182,4769,9182,4560,9079,4560,9079,4769e" filled="t" fillcolor="#FFFFFF" stroked="f">
                <v:path arrowok="t"/>
                <v:fill/>
              </v:shape>
            </v:group>
            <v:group style="position:absolute;left:8461;top:4768;width:1976;height:26" coordorigin="8461,4768" coordsize="1976,26">
              <v:shape style="position:absolute;left:8461;top:4768;width:1976;height:26" coordorigin="8461,4768" coordsize="1976,26" path="m8461,4794l10437,4794,10437,4768,8461,4768,8461,4794xe" filled="t" fillcolor="#FFFFFF" stroked="f">
                <v:path arrowok="t"/>
                <v:fill/>
              </v:shape>
            </v:group>
            <v:group style="position:absolute;left:8569;top:4560;width:509;height:209" coordorigin="8569,4560" coordsize="509,209">
              <v:shape style="position:absolute;left:8569;top:4560;width:509;height:209" coordorigin="8569,4560" coordsize="509,209" path="m8569,4769l9079,4769,9079,4560,8569,4560,8569,4769e" filled="t" fillcolor="#FFFFFF" stroked="f">
                <v:path arrowok="t"/>
                <v:fill/>
              </v:shape>
            </v:group>
            <v:group style="position:absolute;left:9187;top:4560;width:108;height:209" coordorigin="9187,4560" coordsize="108,209">
              <v:shape style="position:absolute;left:9187;top:4560;width:108;height:209" coordorigin="9187,4560" coordsize="108,209" path="m9187,4769l9295,4769,9295,4560,9187,4560,9187,4769e" filled="t" fillcolor="#FFFFFF" stroked="f">
                <v:path arrowok="t"/>
                <v:fill/>
              </v:shape>
            </v:group>
            <v:group style="position:absolute;left:9686;top:4560;width:103;height:209" coordorigin="9686,4560" coordsize="103,209">
              <v:shape style="position:absolute;left:9686;top:4560;width:103;height:209" coordorigin="9686,4560" coordsize="103,209" path="m9686,4769l9789,4769,9789,4560,9686,4560,9686,4769e" filled="t" fillcolor="#FFFFFF" stroked="f">
                <v:path arrowok="t"/>
                <v:fill/>
              </v:shape>
            </v:group>
            <v:group style="position:absolute;left:9295;top:4560;width:391;height:209" coordorigin="9295,4560" coordsize="391,209">
              <v:shape style="position:absolute;left:9295;top:4560;width:391;height:209" coordorigin="9295,4560" coordsize="391,209" path="m9295,4769l9686,4769,9686,4560,9295,4560,9295,4769e" filled="t" fillcolor="#FFFFFF" stroked="f">
                <v:path arrowok="t"/>
                <v:fill/>
              </v:shape>
            </v:group>
            <v:group style="position:absolute;left:9794;top:4560;width:108;height:209" coordorigin="9794,4560" coordsize="108,209">
              <v:shape style="position:absolute;left:9794;top:4560;width:108;height:209" coordorigin="9794,4560" coordsize="108,209" path="m9794,4769l9902,4769,9902,4560,9794,4560,9794,4769e" filled="t" fillcolor="#FFFFFF" stroked="f">
                <v:path arrowok="t"/>
                <v:fill/>
              </v:shape>
            </v:group>
            <v:group style="position:absolute;left:10334;top:4560;width:103;height:209" coordorigin="10334,4560" coordsize="103,209">
              <v:shape style="position:absolute;left:10334;top:4560;width:103;height:209" coordorigin="10334,4560" coordsize="103,209" path="m10334,4769l10437,4769,10437,4560,10334,4560,10334,4769e" filled="t" fillcolor="#FFFFFF" stroked="f">
                <v:path arrowok="t"/>
                <v:fill/>
              </v:shape>
            </v:group>
            <v:group style="position:absolute;left:9902;top:4560;width:432;height:209" coordorigin="9902,4560" coordsize="432,209">
              <v:shape style="position:absolute;left:9902;top:4560;width:432;height:209" coordorigin="9902,4560" coordsize="432,209" path="m9902,4769l10334,4769,10334,4560,9902,4560,9902,4769e" filled="t" fillcolor="#FFFFFF" stroked="f">
                <v:path arrowok="t"/>
                <v:fill/>
              </v:shape>
            </v:group>
            <v:group style="position:absolute;left:10442;top:4572;width:108;height:185" coordorigin="10442,4572" coordsize="108,185">
              <v:shape style="position:absolute;left:10442;top:4572;width:108;height:185" coordorigin="10442,4572" coordsize="108,185" path="m10442,4757l10550,4757,10550,4572,10442,4572,10442,4757e" filled="t" fillcolor="#FFFFFF" stroked="f">
                <v:path arrowok="t"/>
                <v:fill/>
              </v:shape>
            </v:group>
            <v:group style="position:absolute;left:11054;top:4572;width:101;height:185" coordorigin="11054,4572" coordsize="101,185">
              <v:shape style="position:absolute;left:11054;top:4572;width:101;height:185" coordorigin="11054,4572" coordsize="101,185" path="m11054,4757l11155,4757,11155,4572,11054,4572,11054,4757e" filled="t" fillcolor="#FFFFFF" stroked="f">
                <v:path arrowok="t"/>
                <v:fill/>
              </v:shape>
            </v:group>
            <v:group style="position:absolute;left:10442;top:4798;width:713;height:2" coordorigin="10442,4798" coordsize="713,2">
              <v:shape style="position:absolute;left:10442;top:4798;width:713;height:2" coordorigin="10442,4798" coordsize="713,0" path="m10442,4798l11155,4798e" filled="f" stroked="t" strokeweight="4.18pt" strokecolor="#FFFFFF">
                <v:path arrowok="t"/>
              </v:shape>
            </v:group>
            <v:group style="position:absolute;left:10550;top:4572;width:504;height:185" coordorigin="10550,4572" coordsize="504,185">
              <v:shape style="position:absolute;left:10550;top:4572;width:504;height:185" coordorigin="10550,4572" coordsize="504,185" path="m10550,4757l11054,4757,11054,4572,10550,4572,10550,4757e" filled="t" fillcolor="#FFFFFF" stroked="f">
                <v:path arrowok="t"/>
                <v:fill/>
              </v:shape>
            </v:group>
            <v:group style="position:absolute;left:715;top:4532;width:10452;height:2" coordorigin="715,4532" coordsize="10452,2">
              <v:shape style="position:absolute;left:715;top:4532;width:10452;height:2" coordorigin="715,4532" coordsize="10452,0" path="m715,4532l11167,4532e" filled="f" stroked="t" strokeweight=".580pt" strokecolor="#000000">
                <v:path arrowok="t"/>
              </v:shape>
            </v:group>
            <v:group style="position:absolute;left:725;top:4827;width:1532;height:2" coordorigin="725,4827" coordsize="1532,2">
              <v:shape style="position:absolute;left:725;top:4827;width:1532;height:2" coordorigin="725,4827" coordsize="1532,0" path="m725,4827l2256,4827e" filled="f" stroked="t" strokeweight="2.5pt" strokecolor="#FFFFFF">
                <v:path arrowok="t"/>
              </v:shape>
            </v:group>
            <v:group style="position:absolute;left:725;top:4851;width:103;height:206" coordorigin="725,4851" coordsize="103,206">
              <v:shape style="position:absolute;left:725;top:4851;width:103;height:206" coordorigin="725,4851" coordsize="103,206" path="m725,5057l828,5057,828,4851,725,4851,725,5057e" filled="t" fillcolor="#FFFFFF" stroked="f">
                <v:path arrowok="t"/>
                <v:fill/>
              </v:shape>
            </v:group>
            <v:group style="position:absolute;left:2153;top:4851;width:103;height:206" coordorigin="2153,4851" coordsize="103,206">
              <v:shape style="position:absolute;left:2153;top:4851;width:103;height:206" coordorigin="2153,4851" coordsize="103,206" path="m2153,5057l2256,5057,2256,4851,2153,4851,2153,5057e" filled="t" fillcolor="#FFFFFF" stroked="f">
                <v:path arrowok="t"/>
                <v:fill/>
              </v:shape>
            </v:group>
            <v:group style="position:absolute;left:828;top:4851;width:1325;height:206" coordorigin="828,4851" coordsize="1325,206">
              <v:shape style="position:absolute;left:828;top:4851;width:1325;height:206" coordorigin="828,4851" coordsize="1325,206" path="m828,5057l2153,5057,2153,4851,828,4851,828,5057e" filled="t" fillcolor="#FFFFFF" stroked="f">
                <v:path arrowok="t"/>
                <v:fill/>
              </v:shape>
            </v:group>
            <v:group style="position:absolute;left:2261;top:4839;width:108;height:182" coordorigin="2261,4839" coordsize="108,182">
              <v:shape style="position:absolute;left:2261;top:4839;width:108;height:182" coordorigin="2261,4839" coordsize="108,182" path="m2261,5021l2369,5021,2369,4839,2261,4839,2261,5021e" filled="t" fillcolor="#FFFFFF" stroked="f">
                <v:path arrowok="t"/>
                <v:fill/>
              </v:shape>
            </v:group>
            <v:group style="position:absolute;left:2844;top:4839;width:103;height:182" coordorigin="2844,4839" coordsize="103,182">
              <v:shape style="position:absolute;left:2844;top:4839;width:103;height:182" coordorigin="2844,4839" coordsize="103,182" path="m2844,5021l2948,5021,2948,4839,2844,4839,2844,5021e" filled="t" fillcolor="#FFFFFF" stroked="f">
                <v:path arrowok="t"/>
                <v:fill/>
              </v:shape>
            </v:group>
            <v:group style="position:absolute;left:2261;top:5039;width:686;height:2" coordorigin="2261,5039" coordsize="686,2">
              <v:shape style="position:absolute;left:2261;top:5039;width:686;height:2" coordorigin="2261,5039" coordsize="686,0" path="m2261,5039l2948,5039e" filled="f" stroked="t" strokeweight="1.9pt" strokecolor="#FFFFFF">
                <v:path arrowok="t"/>
              </v:shape>
            </v:group>
            <v:group style="position:absolute;left:2369;top:4839;width:475;height:182" coordorigin="2369,4839" coordsize="475,182">
              <v:shape style="position:absolute;left:2369;top:4839;width:475;height:182" coordorigin="2369,4839" coordsize="475,182" path="m2369,5021l2844,5021,2844,4839,2369,4839,2369,5021e" filled="t" fillcolor="#FFFFFF" stroked="f">
                <v:path arrowok="t"/>
                <v:fill/>
              </v:shape>
            </v:group>
            <v:group style="position:absolute;left:2952;top:4827;width:108;height:206" coordorigin="2952,4827" coordsize="108,206">
              <v:shape style="position:absolute;left:2952;top:4827;width:108;height:206" coordorigin="2952,4827" coordsize="108,206" path="m2952,5033l3060,5033,3060,4827,2952,4827,2952,5033e" filled="t" fillcolor="#FFFFFF" stroked="f">
                <v:path arrowok="t"/>
                <v:fill/>
              </v:shape>
            </v:group>
            <v:group style="position:absolute;left:3528;top:4827;width:103;height:206" coordorigin="3528,4827" coordsize="103,206">
              <v:shape style="position:absolute;left:3528;top:4827;width:103;height:206" coordorigin="3528,4827" coordsize="103,206" path="m3528,5033l3632,5033,3632,4827,3528,4827,3528,5033e" filled="t" fillcolor="#FFFFFF" stroked="f">
                <v:path arrowok="t"/>
                <v:fill/>
              </v:shape>
            </v:group>
            <v:group style="position:absolute;left:2952;top:5045;width:679;height:2" coordorigin="2952,5045" coordsize="679,2">
              <v:shape style="position:absolute;left:2952;top:5045;width:679;height:2" coordorigin="2952,5045" coordsize="679,0" path="m2952,5045l3632,5045e" filled="f" stroked="t" strokeweight="1.3pt" strokecolor="#FFFFFF">
                <v:path arrowok="t"/>
              </v:shape>
            </v:group>
            <v:group style="position:absolute;left:3060;top:4827;width:468;height:206" coordorigin="3060,4827" coordsize="468,206">
              <v:shape style="position:absolute;left:3060;top:4827;width:468;height:206" coordorigin="3060,4827" coordsize="468,206" path="m3060,5033l3528,5033,3528,4827,3060,4827,3060,5033e" filled="t" fillcolor="#FFFFFF" stroked="f">
                <v:path arrowok="t"/>
                <v:fill/>
              </v:shape>
            </v:group>
            <v:group style="position:absolute;left:3636;top:4839;width:108;height:182" coordorigin="3636,4839" coordsize="108,182">
              <v:shape style="position:absolute;left:3636;top:4839;width:108;height:182" coordorigin="3636,4839" coordsize="108,182" path="m3636,5021l3744,5021,3744,4839,3636,4839,3636,5021e" filled="t" fillcolor="#FFFFFF" stroked="f">
                <v:path arrowok="t"/>
                <v:fill/>
              </v:shape>
            </v:group>
            <v:group style="position:absolute;left:4393;top:4839;width:103;height:182" coordorigin="4393,4839" coordsize="103,182">
              <v:shape style="position:absolute;left:4393;top:4839;width:103;height:182" coordorigin="4393,4839" coordsize="103,182" path="m4393,5021l4496,5021,4496,4839,4393,4839,4393,5021e" filled="t" fillcolor="#FFFFFF" stroked="f">
                <v:path arrowok="t"/>
                <v:fill/>
              </v:shape>
            </v:group>
            <v:group style="position:absolute;left:3636;top:5039;width:860;height:2" coordorigin="3636,5039" coordsize="860,2">
              <v:shape style="position:absolute;left:3636;top:5039;width:860;height:2" coordorigin="3636,5039" coordsize="860,0" path="m3636,5039l4496,5039e" filled="f" stroked="t" strokeweight="1.9pt" strokecolor="#FFFFFF">
                <v:path arrowok="t"/>
              </v:shape>
            </v:group>
            <v:group style="position:absolute;left:3744;top:4839;width:648;height:182" coordorigin="3744,4839" coordsize="648,182">
              <v:shape style="position:absolute;left:3744;top:4839;width:648;height:182" coordorigin="3744,4839" coordsize="648,182" path="m3744,5021l4393,5021,4393,4839,3744,4839,3744,5021e" filled="t" fillcolor="#FFFFFF" stroked="f">
                <v:path arrowok="t"/>
                <v:fill/>
              </v:shape>
            </v:group>
            <v:group style="position:absolute;left:4501;top:4827;width:667;height:2" coordorigin="4501,4827" coordsize="667,2">
              <v:shape style="position:absolute;left:4501;top:4827;width:667;height:2" coordorigin="4501,4827" coordsize="667,0" path="m4501,4827l5168,4827e" filled="f" stroked="t" strokeweight="2.5pt" strokecolor="#FFFFFF">
                <v:path arrowok="t"/>
              </v:shape>
            </v:group>
            <v:group style="position:absolute;left:4501;top:4851;width:108;height:206" coordorigin="4501,4851" coordsize="108,206">
              <v:shape style="position:absolute;left:4501;top:4851;width:108;height:206" coordorigin="4501,4851" coordsize="108,206" path="m4501,5057l4609,5057,4609,4851,4501,4851,4501,5057e" filled="t" fillcolor="#FFFFFF" stroked="f">
                <v:path arrowok="t"/>
                <v:fill/>
              </v:shape>
            </v:group>
            <v:group style="position:absolute;left:5065;top:4851;width:103;height:206" coordorigin="5065,4851" coordsize="103,206">
              <v:shape style="position:absolute;left:5065;top:4851;width:103;height:206" coordorigin="5065,4851" coordsize="103,206" path="m5065,5057l5168,5057,5168,4851,5065,4851,5065,5057e" filled="t" fillcolor="#FFFFFF" stroked="f">
                <v:path arrowok="t"/>
                <v:fill/>
              </v:shape>
            </v:group>
            <v:group style="position:absolute;left:4609;top:4851;width:456;height:206" coordorigin="4609,4851" coordsize="456,206">
              <v:shape style="position:absolute;left:4609;top:4851;width:456;height:206" coordorigin="4609,4851" coordsize="456,206" path="m4609,5057l5065,5057,5065,4851,4609,4851,4609,5057e" filled="t" fillcolor="#FFFFFF" stroked="f">
                <v:path arrowok="t"/>
                <v:fill/>
              </v:shape>
            </v:group>
            <v:group style="position:absolute;left:5173;top:4839;width:108;height:182" coordorigin="5173,4839" coordsize="108,182">
              <v:shape style="position:absolute;left:5173;top:4839;width:108;height:182" coordorigin="5173,4839" coordsize="108,182" path="m5173,5021l5281,5021,5281,4839,5173,4839,5173,5021e" filled="t" fillcolor="#FFFFFF" stroked="f">
                <v:path arrowok="t"/>
                <v:fill/>
              </v:shape>
            </v:group>
            <v:group style="position:absolute;left:5754;top:4839;width:103;height:182" coordorigin="5754,4839" coordsize="103,182">
              <v:shape style="position:absolute;left:5754;top:4839;width:103;height:182" coordorigin="5754,4839" coordsize="103,182" path="m5754,5021l5857,5021,5857,4839,5754,4839,5754,5021e" filled="t" fillcolor="#FFFFFF" stroked="f">
                <v:path arrowok="t"/>
                <v:fill/>
              </v:shape>
            </v:group>
            <v:group style="position:absolute;left:5173;top:5039;width:684;height:2" coordorigin="5173,5039" coordsize="684,2">
              <v:shape style="position:absolute;left:5173;top:5039;width:684;height:2" coordorigin="5173,5039" coordsize="684,0" path="m5173,5039l5857,5039e" filled="f" stroked="t" strokeweight="1.9pt" strokecolor="#FFFFFF">
                <v:path arrowok="t"/>
              </v:shape>
            </v:group>
            <v:group style="position:absolute;left:5281;top:4839;width:473;height:182" coordorigin="5281,4839" coordsize="473,182">
              <v:shape style="position:absolute;left:5281;top:4839;width:473;height:182" coordorigin="5281,4839" coordsize="473,182" path="m5281,5021l5754,5021,5754,4839,5281,4839,5281,5021e" filled="t" fillcolor="#FFFFFF" stroked="f">
                <v:path arrowok="t"/>
                <v:fill/>
              </v:shape>
            </v:group>
            <v:group style="position:absolute;left:5862;top:4827;width:588;height:2" coordorigin="5862,4827" coordsize="588,2">
              <v:shape style="position:absolute;left:5862;top:4827;width:588;height:2" coordorigin="5862,4827" coordsize="588,0" path="m5862,4827l6450,4827e" filled="f" stroked="t" strokeweight="2.5pt" strokecolor="#FFFFFF">
                <v:path arrowok="t"/>
              </v:shape>
            </v:group>
            <v:group style="position:absolute;left:5862;top:4851;width:108;height:206" coordorigin="5862,4851" coordsize="108,206">
              <v:shape style="position:absolute;left:5862;top:4851;width:108;height:206" coordorigin="5862,4851" coordsize="108,206" path="m5862,5057l5970,5057,5970,4851,5862,4851,5862,5057e" filled="t" fillcolor="#FFFFFF" stroked="f">
                <v:path arrowok="t"/>
                <v:fill/>
              </v:shape>
            </v:group>
            <v:group style="position:absolute;left:6347;top:4851;width:103;height:206" coordorigin="6347,4851" coordsize="103,206">
              <v:shape style="position:absolute;left:6347;top:4851;width:103;height:206" coordorigin="6347,4851" coordsize="103,206" path="m6347,5057l6450,5057,6450,4851,6347,4851,6347,5057e" filled="t" fillcolor="#FFFFFF" stroked="f">
                <v:path arrowok="t"/>
                <v:fill/>
              </v:shape>
            </v:group>
            <v:group style="position:absolute;left:5970;top:4851;width:377;height:206" coordorigin="5970,4851" coordsize="377,206">
              <v:shape style="position:absolute;left:5970;top:4851;width:377;height:206" coordorigin="5970,4851" coordsize="377,206" path="m5970,5057l6347,5057,6347,4851,5970,4851,5970,5057e" filled="t" fillcolor="#FFFFFF" stroked="f">
                <v:path arrowok="t"/>
                <v:fill/>
              </v:shape>
            </v:group>
            <v:group style="position:absolute;left:6455;top:4802;width:2002;height:38" coordorigin="6455,4802" coordsize="2002,38">
              <v:shape style="position:absolute;left:6455;top:4802;width:2002;height:38" coordorigin="6455,4802" coordsize="2002,38" path="m6455,4840l8457,4840,8457,4802,6455,4802,6455,4840xe" filled="t" fillcolor="#FFFFFF" stroked="f">
                <v:path arrowok="t"/>
                <v:fill/>
              </v:shape>
            </v:group>
            <v:group style="position:absolute;left:6455;top:4839;width:108;height:182" coordorigin="6455,4839" coordsize="108,182">
              <v:shape style="position:absolute;left:6455;top:4839;width:108;height:182" coordorigin="6455,4839" coordsize="108,182" path="m6455,5021l6563,5021,6563,4839,6455,4839,6455,5021e" filled="t" fillcolor="#FFFFFF" stroked="f">
                <v:path arrowok="t"/>
                <v:fill/>
              </v:shape>
            </v:group>
            <v:group style="position:absolute;left:7624;top:4839;width:103;height:182" coordorigin="7624,4839" coordsize="103,182">
              <v:shape style="position:absolute;left:7624;top:4839;width:103;height:182" coordorigin="7624,4839" coordsize="103,182" path="m7624,5021l7727,5021,7727,4839,7624,4839,7624,5021e" filled="t" fillcolor="#FFFFFF" stroked="f">
                <v:path arrowok="t"/>
                <v:fill/>
              </v:shape>
            </v:group>
            <v:group style="position:absolute;left:6455;top:5039;width:2002;height:2" coordorigin="6455,5039" coordsize="2002,2">
              <v:shape style="position:absolute;left:6455;top:5039;width:2002;height:2" coordorigin="6455,5039" coordsize="2002,0" path="m6455,5039l8457,5039e" filled="f" stroked="t" strokeweight="1.9pt" strokecolor="#FFFFFF">
                <v:path arrowok="t"/>
              </v:shape>
            </v:group>
            <v:group style="position:absolute;left:6563;top:4839;width:1061;height:182" coordorigin="6563,4839" coordsize="1061,182">
              <v:shape style="position:absolute;left:6563;top:4839;width:1061;height:182" coordorigin="6563,4839" coordsize="1061,182" path="m6563,5021l7624,5021,7624,4839,6563,4839,6563,5021e" filled="t" fillcolor="#FFFFFF" stroked="f">
                <v:path arrowok="t"/>
                <v:fill/>
              </v:shape>
            </v:group>
            <v:group style="position:absolute;left:7732;top:4839;width:108;height:182" coordorigin="7732,4839" coordsize="108,182">
              <v:shape style="position:absolute;left:7732;top:4839;width:108;height:182" coordorigin="7732,4839" coordsize="108,182" path="m7732,5021l7840,5021,7840,4839,7732,4839,7732,5021e" filled="t" fillcolor="#FFFFFF" stroked="f">
                <v:path arrowok="t"/>
                <v:fill/>
              </v:shape>
            </v:group>
            <v:group style="position:absolute;left:8353;top:4839;width:103;height:182" coordorigin="8353,4839" coordsize="103,182">
              <v:shape style="position:absolute;left:8353;top:4839;width:103;height:182" coordorigin="8353,4839" coordsize="103,182" path="m8353,5021l8457,5021,8457,4839,8353,4839,8353,5021e" filled="t" fillcolor="#FFFFFF" stroked="f">
                <v:path arrowok="t"/>
                <v:fill/>
              </v:shape>
            </v:group>
            <v:group style="position:absolute;left:7840;top:4839;width:514;height:182" coordorigin="7840,4839" coordsize="514,182">
              <v:shape style="position:absolute;left:7840;top:4839;width:514;height:182" coordorigin="7840,4839" coordsize="514,182" path="m7840,5021l8353,5021,8353,4839,7840,4839,7840,5021e" filled="t" fillcolor="#FFFFFF" stroked="f">
                <v:path arrowok="t"/>
                <v:fill/>
              </v:shape>
            </v:group>
            <v:group style="position:absolute;left:8461;top:4802;width:1976;height:26" coordorigin="8461,4802" coordsize="1976,26">
              <v:shape style="position:absolute;left:8461;top:4802;width:1976;height:26" coordorigin="8461,4802" coordsize="1976,26" path="m8461,4828l10437,4828,10437,4802,8461,4802,8461,4828xe" filled="t" fillcolor="#FFFFFF" stroked="f">
                <v:path arrowok="t"/>
                <v:fill/>
              </v:shape>
            </v:group>
            <v:group style="position:absolute;left:8461;top:4827;width:108;height:206" coordorigin="8461,4827" coordsize="108,206">
              <v:shape style="position:absolute;left:8461;top:4827;width:108;height:206" coordorigin="8461,4827" coordsize="108,206" path="m8461,5033l8569,5033,8569,4827,8461,4827,8461,5033e" filled="t" fillcolor="#FFFFFF" stroked="f">
                <v:path arrowok="t"/>
                <v:fill/>
              </v:shape>
            </v:group>
            <v:group style="position:absolute;left:9079;top:4827;width:103;height:206" coordorigin="9079,4827" coordsize="103,206">
              <v:shape style="position:absolute;left:9079;top:4827;width:103;height:206" coordorigin="9079,4827" coordsize="103,206" path="m9079,5033l9182,5033,9182,4827,9079,4827,9079,5033e" filled="t" fillcolor="#FFFFFF" stroked="f">
                <v:path arrowok="t"/>
                <v:fill/>
              </v:shape>
            </v:group>
            <v:group style="position:absolute;left:8461;top:5045;width:1976;height:2" coordorigin="8461,5045" coordsize="1976,2">
              <v:shape style="position:absolute;left:8461;top:5045;width:1976;height:2" coordorigin="8461,5045" coordsize="1976,0" path="m8461,5045l10437,5045e" filled="f" stroked="t" strokeweight="1.3pt" strokecolor="#FFFFFF">
                <v:path arrowok="t"/>
              </v:shape>
            </v:group>
            <v:group style="position:absolute;left:8569;top:4827;width:509;height:206" coordorigin="8569,4827" coordsize="509,206">
              <v:shape style="position:absolute;left:8569;top:4827;width:509;height:206" coordorigin="8569,4827" coordsize="509,206" path="m8569,5033l9079,5033,9079,4827,8569,4827,8569,5033e" filled="t" fillcolor="#FFFFFF" stroked="f">
                <v:path arrowok="t"/>
                <v:fill/>
              </v:shape>
            </v:group>
            <v:group style="position:absolute;left:9187;top:4827;width:108;height:206" coordorigin="9187,4827" coordsize="108,206">
              <v:shape style="position:absolute;left:9187;top:4827;width:108;height:206" coordorigin="9187,4827" coordsize="108,206" path="m9187,5033l9295,5033,9295,4827,9187,4827,9187,5033e" filled="t" fillcolor="#FFFFFF" stroked="f">
                <v:path arrowok="t"/>
                <v:fill/>
              </v:shape>
            </v:group>
            <v:group style="position:absolute;left:9686;top:4827;width:103;height:206" coordorigin="9686,4827" coordsize="103,206">
              <v:shape style="position:absolute;left:9686;top:4827;width:103;height:206" coordorigin="9686,4827" coordsize="103,206" path="m9686,5033l9789,5033,9789,4827,9686,4827,9686,5033e" filled="t" fillcolor="#FFFFFF" stroked="f">
                <v:path arrowok="t"/>
                <v:fill/>
              </v:shape>
            </v:group>
            <v:group style="position:absolute;left:9295;top:4827;width:391;height:206" coordorigin="9295,4827" coordsize="391,206">
              <v:shape style="position:absolute;left:9295;top:4827;width:391;height:206" coordorigin="9295,4827" coordsize="391,206" path="m9295,5033l9686,5033,9686,4827,9295,4827,9295,5033e" filled="t" fillcolor="#FFFFFF" stroked="f">
                <v:path arrowok="t"/>
                <v:fill/>
              </v:shape>
            </v:group>
            <v:group style="position:absolute;left:9794;top:4827;width:108;height:206" coordorigin="9794,4827" coordsize="108,206">
              <v:shape style="position:absolute;left:9794;top:4827;width:108;height:206" coordorigin="9794,4827" coordsize="108,206" path="m9794,5033l9902,5033,9902,4827,9794,4827,9794,5033e" filled="t" fillcolor="#FFFFFF" stroked="f">
                <v:path arrowok="t"/>
                <v:fill/>
              </v:shape>
            </v:group>
            <v:group style="position:absolute;left:10334;top:4827;width:103;height:206" coordorigin="10334,4827" coordsize="103,206">
              <v:shape style="position:absolute;left:10334;top:4827;width:103;height:206" coordorigin="10334,4827" coordsize="103,206" path="m10334,5033l10437,5033,10437,4827,10334,4827,10334,5033e" filled="t" fillcolor="#FFFFFF" stroked="f">
                <v:path arrowok="t"/>
                <v:fill/>
              </v:shape>
            </v:group>
            <v:group style="position:absolute;left:9902;top:4827;width:432;height:206" coordorigin="9902,4827" coordsize="432,206">
              <v:shape style="position:absolute;left:9902;top:4827;width:432;height:206" coordorigin="9902,4827" coordsize="432,206" path="m9902,5033l10334,5033,10334,4827,9902,4827,9902,5033e" filled="t" fillcolor="#FFFFFF" stroked="f">
                <v:path arrowok="t"/>
                <v:fill/>
              </v:shape>
            </v:group>
            <v:group style="position:absolute;left:10442;top:4839;width:108;height:182" coordorigin="10442,4839" coordsize="108,182">
              <v:shape style="position:absolute;left:10442;top:4839;width:108;height:182" coordorigin="10442,4839" coordsize="108,182" path="m10442,5021l10550,5021,10550,4839,10442,4839,10442,5021e" filled="t" fillcolor="#FFFFFF" stroked="f">
                <v:path arrowok="t"/>
                <v:fill/>
              </v:shape>
            </v:group>
            <v:group style="position:absolute;left:11054;top:4839;width:101;height:182" coordorigin="11054,4839" coordsize="101,182">
              <v:shape style="position:absolute;left:11054;top:4839;width:101;height:182" coordorigin="11054,4839" coordsize="101,182" path="m11054,5021l11155,5021,11155,4839,11054,4839,11054,5021e" filled="t" fillcolor="#FFFFFF" stroked="f">
                <v:path arrowok="t"/>
                <v:fill/>
              </v:shape>
            </v:group>
            <v:group style="position:absolute;left:10442;top:5039;width:713;height:2" coordorigin="10442,5039" coordsize="713,2">
              <v:shape style="position:absolute;left:10442;top:5039;width:713;height:2" coordorigin="10442,5039" coordsize="713,0" path="m10442,5039l11155,5039e" filled="f" stroked="t" strokeweight="1.9pt" strokecolor="#FFFFFF">
                <v:path arrowok="t"/>
              </v:shape>
            </v:group>
            <v:group style="position:absolute;left:10550;top:4839;width:504;height:182" coordorigin="10550,4839" coordsize="504,182">
              <v:shape style="position:absolute;left:10550;top:4839;width:504;height:182" coordorigin="10550,4839" coordsize="504,182" path="m10550,5021l11054,5021,11054,4839,10550,4839,10550,5021e" filled="t" fillcolor="#FFFFFF" stroked="f">
                <v:path arrowok="t"/>
                <v:fill/>
              </v:shape>
            </v:group>
            <v:group style="position:absolute;left:715;top:4798;width:10452;height:2" coordorigin="715,4798" coordsize="10452,2">
              <v:shape style="position:absolute;left:715;top:4798;width:10452;height:2" coordorigin="715,4798" coordsize="10452,0" path="m715,4798l11167,4798e" filled="f" stroked="t" strokeweight=".580pt" strokecolor="#000000">
                <v:path arrowok="t"/>
              </v:shape>
            </v:group>
            <v:group style="position:absolute;left:725;top:5080;width:2223;height:2" coordorigin="725,5080" coordsize="2223,2">
              <v:shape style="position:absolute;left:725;top:5080;width:2223;height:2" coordorigin="725,5080" coordsize="2223,0" path="m725,5080l2948,5080e" filled="f" stroked="t" strokeweight="1.42pt" strokecolor="#6FAC46">
                <v:path arrowok="t"/>
              </v:shape>
            </v:group>
            <v:group style="position:absolute;left:725;top:5093;width:103;height:206" coordorigin="725,5093" coordsize="103,206">
              <v:shape style="position:absolute;left:725;top:5093;width:103;height:206" coordorigin="725,5093" coordsize="103,206" path="m725,5300l828,5300,828,5093,725,5093,725,5300e" filled="t" fillcolor="#6FAC46" stroked="f">
                <v:path arrowok="t"/>
                <v:fill/>
              </v:shape>
            </v:group>
            <v:group style="position:absolute;left:2153;top:5093;width:103;height:206" coordorigin="2153,5093" coordsize="103,206">
              <v:shape style="position:absolute;left:2153;top:5093;width:103;height:206" coordorigin="2153,5093" coordsize="103,206" path="m2153,5300l2256,5300,2256,5093,2153,5093,2153,5300e" filled="t" fillcolor="#6FAC46" stroked="f">
                <v:path arrowok="t"/>
                <v:fill/>
              </v:shape>
            </v:group>
            <v:group style="position:absolute;left:828;top:5093;width:1325;height:206" coordorigin="828,5093" coordsize="1325,206">
              <v:shape style="position:absolute;left:828;top:5093;width:1325;height:206" coordorigin="828,5093" coordsize="1325,206" path="m828,5300l2153,5300,2153,5093,828,5093,828,5300e" filled="t" fillcolor="#6FAC46" stroked="f">
                <v:path arrowok="t"/>
                <v:fill/>
              </v:shape>
            </v:group>
            <v:group style="position:absolute;left:2261;top:5091;width:108;height:185" coordorigin="2261,5091" coordsize="108,185">
              <v:shape style="position:absolute;left:2261;top:5091;width:108;height:185" coordorigin="2261,5091" coordsize="108,185" path="m2261,5276l2369,5276,2369,5091,2261,5091,2261,5276e" filled="t" fillcolor="#6FAC46" stroked="f">
                <v:path arrowok="t"/>
                <v:fill/>
              </v:shape>
            </v:group>
            <v:group style="position:absolute;left:2844;top:5091;width:103;height:185" coordorigin="2844,5091" coordsize="103,185">
              <v:shape style="position:absolute;left:2844;top:5091;width:103;height:185" coordorigin="2844,5091" coordsize="103,185" path="m2844,5276l2948,5276,2948,5091,2844,5091,2844,5276e" filled="t" fillcolor="#6FAC46" stroked="f">
                <v:path arrowok="t"/>
                <v:fill/>
              </v:shape>
            </v:group>
            <v:group style="position:absolute;left:2261;top:5288;width:686;height:2" coordorigin="2261,5288" coordsize="686,2">
              <v:shape style="position:absolute;left:2261;top:5288;width:686;height:2" coordorigin="2261,5288" coordsize="686,0" path="m2261,5288l2948,5288e" filled="f" stroked="t" strokeweight="1.3pt" strokecolor="#6FAC46">
                <v:path arrowok="t"/>
              </v:shape>
            </v:group>
            <v:group style="position:absolute;left:2369;top:5091;width:475;height:185" coordorigin="2369,5091" coordsize="475,185">
              <v:shape style="position:absolute;left:2369;top:5091;width:475;height:185" coordorigin="2369,5091" coordsize="475,185" path="m2369,5276l2844,5276,2844,5091,2369,5091,2369,5276e" filled="t" fillcolor="#6FAC46" stroked="f">
                <v:path arrowok="t"/>
                <v:fill/>
              </v:shape>
            </v:group>
            <v:group style="position:absolute;left:2952;top:5080;width:5504;height:2" coordorigin="2952,5080" coordsize="5504,2">
              <v:shape style="position:absolute;left:2952;top:5080;width:5504;height:2" coordorigin="2952,5080" coordsize="5504,0" path="m2952,5080l8457,5080e" filled="f" stroked="t" strokeweight="1.42pt" strokecolor="#6FAC46">
                <v:path arrowok="t"/>
              </v:shape>
            </v:group>
            <v:group style="position:absolute;left:2952;top:5081;width:108;height:206" coordorigin="2952,5081" coordsize="108,206">
              <v:shape style="position:absolute;left:2952;top:5081;width:108;height:206" coordorigin="2952,5081" coordsize="108,206" path="m2952,5288l3060,5288,3060,5081,2952,5081,2952,5288e" filled="t" fillcolor="#6FAC46" stroked="f">
                <v:path arrowok="t"/>
                <v:fill/>
              </v:shape>
            </v:group>
            <v:group style="position:absolute;left:3528;top:5081;width:103;height:206" coordorigin="3528,5081" coordsize="103,206">
              <v:shape style="position:absolute;left:3528;top:5081;width:103;height:206" coordorigin="3528,5081" coordsize="103,206" path="m3528,5288l3632,5288,3632,5081,3528,5081,3528,5288e" filled="t" fillcolor="#6FAC46" stroked="f">
                <v:path arrowok="t"/>
                <v:fill/>
              </v:shape>
            </v:group>
            <v:group style="position:absolute;left:2952;top:5294;width:679;height:2" coordorigin="2952,5294" coordsize="679,2">
              <v:shape style="position:absolute;left:2952;top:5294;width:679;height:2" coordorigin="2952,5294" coordsize="679,0" path="m2952,5294l3632,5294e" filled="f" stroked="t" strokeweight=".70001pt" strokecolor="#6FAC46">
                <v:path arrowok="t"/>
              </v:shape>
            </v:group>
            <v:group style="position:absolute;left:3060;top:5081;width:468;height:206" coordorigin="3060,5081" coordsize="468,206">
              <v:shape style="position:absolute;left:3060;top:5081;width:468;height:206" coordorigin="3060,5081" coordsize="468,206" path="m3060,5288l3528,5288,3528,5081,3060,5081,3060,5288e" filled="t" fillcolor="#6FAC46" stroked="f">
                <v:path arrowok="t"/>
                <v:fill/>
              </v:shape>
            </v:group>
            <v:group style="position:absolute;left:3636;top:5091;width:108;height:185" coordorigin="3636,5091" coordsize="108,185">
              <v:shape style="position:absolute;left:3636;top:5091;width:108;height:185" coordorigin="3636,5091" coordsize="108,185" path="m3636,5276l3744,5276,3744,5091,3636,5091,3636,5276e" filled="t" fillcolor="#6FAC46" stroked="f">
                <v:path arrowok="t"/>
                <v:fill/>
              </v:shape>
            </v:group>
            <v:group style="position:absolute;left:4393;top:5091;width:103;height:185" coordorigin="4393,5091" coordsize="103,185">
              <v:shape style="position:absolute;left:4393;top:5091;width:103;height:185" coordorigin="4393,5091" coordsize="103,185" path="m4393,5276l4496,5276,4496,5091,4393,5091,4393,5276e" filled="t" fillcolor="#6FAC46" stroked="f">
                <v:path arrowok="t"/>
                <v:fill/>
              </v:shape>
            </v:group>
            <v:group style="position:absolute;left:3636;top:5288;width:860;height:2" coordorigin="3636,5288" coordsize="860,2">
              <v:shape style="position:absolute;left:3636;top:5288;width:860;height:2" coordorigin="3636,5288" coordsize="860,0" path="m3636,5288l4496,5288e" filled="f" stroked="t" strokeweight="1.3pt" strokecolor="#6FAC46">
                <v:path arrowok="t"/>
              </v:shape>
            </v:group>
            <v:group style="position:absolute;left:3744;top:5091;width:648;height:185" coordorigin="3744,5091" coordsize="648,185">
              <v:shape style="position:absolute;left:3744;top:5091;width:648;height:185" coordorigin="3744,5091" coordsize="648,185" path="m3744,5276l4393,5276,4393,5091,3744,5091,3744,5276e" filled="t" fillcolor="#6FAC46" stroked="f">
                <v:path arrowok="t"/>
                <v:fill/>
              </v:shape>
            </v:group>
            <v:group style="position:absolute;left:4501;top:5093;width:108;height:206" coordorigin="4501,5093" coordsize="108,206">
              <v:shape style="position:absolute;left:4501;top:5093;width:108;height:206" coordorigin="4501,5093" coordsize="108,206" path="m4501,5300l4609,5300,4609,5093,4501,5093,4501,5300e" filled="t" fillcolor="#6FAC46" stroked="f">
                <v:path arrowok="t"/>
                <v:fill/>
              </v:shape>
            </v:group>
            <v:group style="position:absolute;left:5065;top:5093;width:103;height:206" coordorigin="5065,5093" coordsize="103,206">
              <v:shape style="position:absolute;left:5065;top:5093;width:103;height:206" coordorigin="5065,5093" coordsize="103,206" path="m5065,5300l5168,5300,5168,5093,5065,5093,5065,5300e" filled="t" fillcolor="#6FAC46" stroked="f">
                <v:path arrowok="t"/>
                <v:fill/>
              </v:shape>
            </v:group>
            <v:group style="position:absolute;left:4609;top:5093;width:456;height:206" coordorigin="4609,5093" coordsize="456,206">
              <v:shape style="position:absolute;left:4609;top:5093;width:456;height:206" coordorigin="4609,5093" coordsize="456,206" path="m4609,5300l5065,5300,5065,5093,4609,5093,4609,5300e" filled="t" fillcolor="#6FAC46" stroked="f">
                <v:path arrowok="t"/>
                <v:fill/>
              </v:shape>
            </v:group>
            <v:group style="position:absolute;left:5173;top:5091;width:108;height:185" coordorigin="5173,5091" coordsize="108,185">
              <v:shape style="position:absolute;left:5173;top:5091;width:108;height:185" coordorigin="5173,5091" coordsize="108,185" path="m5173,5276l5281,5276,5281,5091,5173,5091,5173,5276e" filled="t" fillcolor="#6FAC46" stroked="f">
                <v:path arrowok="t"/>
                <v:fill/>
              </v:shape>
            </v:group>
            <v:group style="position:absolute;left:5754;top:5091;width:103;height:185" coordorigin="5754,5091" coordsize="103,185">
              <v:shape style="position:absolute;left:5754;top:5091;width:103;height:185" coordorigin="5754,5091" coordsize="103,185" path="m5754,5276l5857,5276,5857,5091,5754,5091,5754,5276e" filled="t" fillcolor="#6FAC46" stroked="f">
                <v:path arrowok="t"/>
                <v:fill/>
              </v:shape>
            </v:group>
            <v:group style="position:absolute;left:5173;top:5288;width:684;height:2" coordorigin="5173,5288" coordsize="684,2">
              <v:shape style="position:absolute;left:5173;top:5288;width:684;height:2" coordorigin="5173,5288" coordsize="684,0" path="m5173,5288l5857,5288e" filled="f" stroked="t" strokeweight="1.3pt" strokecolor="#6FAC46">
                <v:path arrowok="t"/>
              </v:shape>
            </v:group>
            <v:group style="position:absolute;left:5281;top:5091;width:473;height:185" coordorigin="5281,5091" coordsize="473,185">
              <v:shape style="position:absolute;left:5281;top:5091;width:473;height:185" coordorigin="5281,5091" coordsize="473,185" path="m5281,5276l5754,5276,5754,5091,5281,5091,5281,5276e" filled="t" fillcolor="#6FAC46" stroked="f">
                <v:path arrowok="t"/>
                <v:fill/>
              </v:shape>
            </v:group>
            <v:group style="position:absolute;left:5862;top:5093;width:108;height:206" coordorigin="5862,5093" coordsize="108,206">
              <v:shape style="position:absolute;left:5862;top:5093;width:108;height:206" coordorigin="5862,5093" coordsize="108,206" path="m5862,5300l5970,5300,5970,5093,5862,5093,5862,5300e" filled="t" fillcolor="#6FAC46" stroked="f">
                <v:path arrowok="t"/>
                <v:fill/>
              </v:shape>
            </v:group>
            <v:group style="position:absolute;left:6347;top:5093;width:103;height:206" coordorigin="6347,5093" coordsize="103,206">
              <v:shape style="position:absolute;left:6347;top:5093;width:103;height:206" coordorigin="6347,5093" coordsize="103,206" path="m6347,5300l6450,5300,6450,5093,6347,5093,6347,5300e" filled="t" fillcolor="#6FAC46" stroked="f">
                <v:path arrowok="t"/>
                <v:fill/>
              </v:shape>
            </v:group>
            <v:group style="position:absolute;left:5970;top:5093;width:377;height:206" coordorigin="5970,5093" coordsize="377,206">
              <v:shape style="position:absolute;left:5970;top:5093;width:377;height:206" coordorigin="5970,5093" coordsize="377,206" path="m5970,5300l6347,5300,6347,5093,5970,5093,5970,5300e" filled="t" fillcolor="#6FAC46" stroked="f">
                <v:path arrowok="t"/>
                <v:fill/>
              </v:shape>
            </v:group>
            <v:group style="position:absolute;left:6455;top:5091;width:108;height:185" coordorigin="6455,5091" coordsize="108,185">
              <v:shape style="position:absolute;left:6455;top:5091;width:108;height:185" coordorigin="6455,5091" coordsize="108,185" path="m6455,5276l6563,5276,6563,5091,6455,5091,6455,5276e" filled="t" fillcolor="#6FAC46" stroked="f">
                <v:path arrowok="t"/>
                <v:fill/>
              </v:shape>
            </v:group>
            <v:group style="position:absolute;left:7624;top:5091;width:103;height:185" coordorigin="7624,5091" coordsize="103,185">
              <v:shape style="position:absolute;left:7624;top:5091;width:103;height:185" coordorigin="7624,5091" coordsize="103,185" path="m7624,5276l7727,5276,7727,5091,7624,5091,7624,5276e" filled="t" fillcolor="#6FAC46" stroked="f">
                <v:path arrowok="t"/>
                <v:fill/>
              </v:shape>
            </v:group>
            <v:group style="position:absolute;left:6455;top:5288;width:2002;height:2" coordorigin="6455,5288" coordsize="2002,2">
              <v:shape style="position:absolute;left:6455;top:5288;width:2002;height:2" coordorigin="6455,5288" coordsize="2002,0" path="m6455,5288l8457,5288e" filled="f" stroked="t" strokeweight="1.3pt" strokecolor="#6FAC46">
                <v:path arrowok="t"/>
              </v:shape>
            </v:group>
            <v:group style="position:absolute;left:6563;top:5091;width:1061;height:185" coordorigin="6563,5091" coordsize="1061,185">
              <v:shape style="position:absolute;left:6563;top:5091;width:1061;height:185" coordorigin="6563,5091" coordsize="1061,185" path="m6563,5276l7624,5276,7624,5091,6563,5091,6563,5276e" filled="t" fillcolor="#6FAC46" stroked="f">
                <v:path arrowok="t"/>
                <v:fill/>
              </v:shape>
            </v:group>
            <v:group style="position:absolute;left:7732;top:5091;width:108;height:185" coordorigin="7732,5091" coordsize="108,185">
              <v:shape style="position:absolute;left:7732;top:5091;width:108;height:185" coordorigin="7732,5091" coordsize="108,185" path="m7732,5276l7840,5276,7840,5091,7732,5091,7732,5276e" filled="t" fillcolor="#6FAC46" stroked="f">
                <v:path arrowok="t"/>
                <v:fill/>
              </v:shape>
            </v:group>
            <v:group style="position:absolute;left:8353;top:5091;width:103;height:185" coordorigin="8353,5091" coordsize="103,185">
              <v:shape style="position:absolute;left:8353;top:5091;width:103;height:185" coordorigin="8353,5091" coordsize="103,185" path="m8353,5276l8457,5276,8457,5091,8353,5091,8353,5276e" filled="t" fillcolor="#6FAC46" stroked="f">
                <v:path arrowok="t"/>
                <v:fill/>
              </v:shape>
            </v:group>
            <v:group style="position:absolute;left:7840;top:5091;width:514;height:185" coordorigin="7840,5091" coordsize="514,185">
              <v:shape style="position:absolute;left:7840;top:5091;width:514;height:185" coordorigin="7840,5091" coordsize="514,185" path="m7840,5276l8353,5276,8353,5091,7840,5091,7840,5276e" filled="t" fillcolor="#6FAC46" stroked="f">
                <v:path arrowok="t"/>
                <v:fill/>
              </v:shape>
            </v:group>
            <v:group style="position:absolute;left:8461;top:5079;width:2693;height:2" coordorigin="8461,5079" coordsize="2693,2">
              <v:shape style="position:absolute;left:8461;top:5079;width:2693;height:2" coordorigin="8461,5079" coordsize="2693,0" path="m8461,5079l11155,5079e" filled="f" stroked="t" strokeweight="1.3pt" strokecolor="#6FAC46">
                <v:path arrowok="t"/>
              </v:shape>
            </v:group>
            <v:group style="position:absolute;left:8461;top:5081;width:108;height:206" coordorigin="8461,5081" coordsize="108,206">
              <v:shape style="position:absolute;left:8461;top:5081;width:108;height:206" coordorigin="8461,5081" coordsize="108,206" path="m8461,5288l8569,5288,8569,5081,8461,5081,8461,5288e" filled="t" fillcolor="#6FAC46" stroked="f">
                <v:path arrowok="t"/>
                <v:fill/>
              </v:shape>
            </v:group>
            <v:group style="position:absolute;left:9079;top:5081;width:103;height:206" coordorigin="9079,5081" coordsize="103,206">
              <v:shape style="position:absolute;left:9079;top:5081;width:103;height:206" coordorigin="9079,5081" coordsize="103,206" path="m9079,5288l9182,5288,9182,5081,9079,5081,9079,5288e" filled="t" fillcolor="#6FAC46" stroked="f">
                <v:path arrowok="t"/>
                <v:fill/>
              </v:shape>
            </v:group>
            <v:group style="position:absolute;left:8461;top:5294;width:1976;height:2" coordorigin="8461,5294" coordsize="1976,2">
              <v:shape style="position:absolute;left:8461;top:5294;width:1976;height:2" coordorigin="8461,5294" coordsize="1976,0" path="m8461,5294l10437,5294e" filled="f" stroked="t" strokeweight=".70001pt" strokecolor="#6FAC46">
                <v:path arrowok="t"/>
              </v:shape>
            </v:group>
            <v:group style="position:absolute;left:8569;top:5081;width:509;height:206" coordorigin="8569,5081" coordsize="509,206">
              <v:shape style="position:absolute;left:8569;top:5081;width:509;height:206" coordorigin="8569,5081" coordsize="509,206" path="m8569,5288l9079,5288,9079,5081,8569,5081,8569,5288e" filled="t" fillcolor="#6FAC46" stroked="f">
                <v:path arrowok="t"/>
                <v:fill/>
              </v:shape>
            </v:group>
            <v:group style="position:absolute;left:9187;top:5081;width:108;height:206" coordorigin="9187,5081" coordsize="108,206">
              <v:shape style="position:absolute;left:9187;top:5081;width:108;height:206" coordorigin="9187,5081" coordsize="108,206" path="m9187,5288l9295,5288,9295,5081,9187,5081,9187,5288e" filled="t" fillcolor="#6FAC46" stroked="f">
                <v:path arrowok="t"/>
                <v:fill/>
              </v:shape>
            </v:group>
            <v:group style="position:absolute;left:9686;top:5081;width:103;height:206" coordorigin="9686,5081" coordsize="103,206">
              <v:shape style="position:absolute;left:9686;top:5081;width:103;height:206" coordorigin="9686,5081" coordsize="103,206" path="m9686,5288l9789,5288,9789,5081,9686,5081,9686,5288e" filled="t" fillcolor="#6FAC46" stroked="f">
                <v:path arrowok="t"/>
                <v:fill/>
              </v:shape>
            </v:group>
            <v:group style="position:absolute;left:9295;top:5081;width:391;height:206" coordorigin="9295,5081" coordsize="391,206">
              <v:shape style="position:absolute;left:9295;top:5081;width:391;height:206" coordorigin="9295,5081" coordsize="391,206" path="m9295,5288l9686,5288,9686,5081,9295,5081,9295,5288e" filled="t" fillcolor="#6FAC46" stroked="f">
                <v:path arrowok="t"/>
                <v:fill/>
              </v:shape>
            </v:group>
            <v:group style="position:absolute;left:9794;top:5081;width:108;height:206" coordorigin="9794,5081" coordsize="108,206">
              <v:shape style="position:absolute;left:9794;top:5081;width:108;height:206" coordorigin="9794,5081" coordsize="108,206" path="m9794,5288l9902,5288,9902,5081,9794,5081,9794,5288e" filled="t" fillcolor="#6FAC46" stroked="f">
                <v:path arrowok="t"/>
                <v:fill/>
              </v:shape>
            </v:group>
            <v:group style="position:absolute;left:10334;top:5081;width:103;height:206" coordorigin="10334,5081" coordsize="103,206">
              <v:shape style="position:absolute;left:10334;top:5081;width:103;height:206" coordorigin="10334,5081" coordsize="103,206" path="m10334,5288l10437,5288,10437,5081,10334,5081,10334,5288e" filled="t" fillcolor="#6FAC46" stroked="f">
                <v:path arrowok="t"/>
                <v:fill/>
              </v:shape>
            </v:group>
            <v:group style="position:absolute;left:9902;top:5081;width:432;height:206" coordorigin="9902,5081" coordsize="432,206">
              <v:shape style="position:absolute;left:9902;top:5081;width:432;height:206" coordorigin="9902,5081" coordsize="432,206" path="m9902,5288l10334,5288,10334,5081,9902,5081,9902,5288e" filled="t" fillcolor="#6FAC46" stroked="f">
                <v:path arrowok="t"/>
                <v:fill/>
              </v:shape>
            </v:group>
            <v:group style="position:absolute;left:10442;top:5091;width:108;height:185" coordorigin="10442,5091" coordsize="108,185">
              <v:shape style="position:absolute;left:10442;top:5091;width:108;height:185" coordorigin="10442,5091" coordsize="108,185" path="m10442,5276l10550,5276,10550,5091,10442,5091,10442,5276e" filled="t" fillcolor="#6FAC46" stroked="f">
                <v:path arrowok="t"/>
                <v:fill/>
              </v:shape>
            </v:group>
            <v:group style="position:absolute;left:11054;top:5091;width:101;height:185" coordorigin="11054,5091" coordsize="101,185">
              <v:shape style="position:absolute;left:11054;top:5091;width:101;height:185" coordorigin="11054,5091" coordsize="101,185" path="m11054,5276l11155,5276,11155,5091,11054,5091,11054,5276e" filled="t" fillcolor="#6FAC46" stroked="f">
                <v:path arrowok="t"/>
                <v:fill/>
              </v:shape>
            </v:group>
            <v:group style="position:absolute;left:10442;top:5288;width:713;height:2" coordorigin="10442,5288" coordsize="713,2">
              <v:shape style="position:absolute;left:10442;top:5288;width:713;height:2" coordorigin="10442,5288" coordsize="713,0" path="m10442,5288l11155,5288e" filled="f" stroked="t" strokeweight="1.3pt" strokecolor="#6FAC46">
                <v:path arrowok="t"/>
              </v:shape>
            </v:group>
            <v:group style="position:absolute;left:10550;top:5091;width:504;height:185" coordorigin="10550,5091" coordsize="504,185">
              <v:shape style="position:absolute;left:10550;top:5091;width:504;height:185" coordorigin="10550,5091" coordsize="504,185" path="m10550,5276l11054,5276,11054,5091,10550,5091,10550,5276e" filled="t" fillcolor="#6FAC46" stroked="f">
                <v:path arrowok="t"/>
                <v:fill/>
              </v:shape>
            </v:group>
            <v:group style="position:absolute;left:715;top:5062;width:10452;height:2" coordorigin="715,5062" coordsize="10452,2">
              <v:shape style="position:absolute;left:715;top:5062;width:10452;height:2" coordorigin="715,5062" coordsize="10452,0" path="m715,5062l11167,5062e" filled="f" stroked="t" strokeweight=".58001pt" strokecolor="#000000">
                <v:path arrowok="t"/>
              </v:shape>
            </v:group>
            <v:group style="position:absolute;left:725;top:5336;width:1532;height:2" coordorigin="725,5336" coordsize="1532,2">
              <v:shape style="position:absolute;left:725;top:5336;width:1532;height:2" coordorigin="725,5336" coordsize="1532,0" path="m725,5336l2256,5336e" filled="f" stroked="t" strokeweight="2.5pt" strokecolor="#FFFF00">
                <v:path arrowok="t"/>
              </v:shape>
            </v:group>
            <v:group style="position:absolute;left:725;top:5360;width:103;height:207" coordorigin="725,5360" coordsize="103,207">
              <v:shape style="position:absolute;left:725;top:5360;width:103;height:207" coordorigin="725,5360" coordsize="103,207" path="m725,5567l828,5567,828,5360,725,5360,725,5567e" filled="t" fillcolor="#FFFF00" stroked="f">
                <v:path arrowok="t"/>
                <v:fill/>
              </v:shape>
            </v:group>
            <v:group style="position:absolute;left:2153;top:5360;width:103;height:207" coordorigin="2153,5360" coordsize="103,207">
              <v:shape style="position:absolute;left:2153;top:5360;width:103;height:207" coordorigin="2153,5360" coordsize="103,207" path="m2153,5567l2256,5567,2256,5360,2153,5360,2153,5567e" filled="t" fillcolor="#FFFF00" stroked="f">
                <v:path arrowok="t"/>
                <v:fill/>
              </v:shape>
            </v:group>
            <v:group style="position:absolute;left:828;top:5360;width:1325;height:207" coordorigin="828,5360" coordsize="1325,207">
              <v:shape style="position:absolute;left:828;top:5360;width:1325;height:207" coordorigin="828,5360" coordsize="1325,207" path="m828,5567l2153,5567,2153,5360,828,5360,828,5567e" filled="t" fillcolor="#FFFF00" stroked="f">
                <v:path arrowok="t"/>
                <v:fill/>
              </v:shape>
            </v:group>
            <v:group style="position:absolute;left:2261;top:5328;width:2235;height:2" coordorigin="2261,5328" coordsize="2235,2">
              <v:shape style="position:absolute;left:2261;top:5328;width:2235;height:2" coordorigin="2261,5328" coordsize="2235,0" path="m2261,5328l4496,5328e" filled="f" stroked="t" strokeweight="1.78pt" strokecolor="#FFFF00">
                <v:path arrowok="t"/>
              </v:shape>
            </v:group>
            <v:group style="position:absolute;left:2261;top:5345;width:108;height:185" coordorigin="2261,5345" coordsize="108,185">
              <v:shape style="position:absolute;left:2261;top:5345;width:108;height:185" coordorigin="2261,5345" coordsize="108,185" path="m2261,5531l2369,5531,2369,5345,2261,5345,2261,5531e" filled="t" fillcolor="#FFFF00" stroked="f">
                <v:path arrowok="t"/>
                <v:fill/>
              </v:shape>
            </v:group>
            <v:group style="position:absolute;left:2844;top:5345;width:103;height:185" coordorigin="2844,5345" coordsize="103,185">
              <v:shape style="position:absolute;left:2844;top:5345;width:103;height:185" coordorigin="2844,5345" coordsize="103,185" path="m2844,5531l2948,5531,2948,5345,2844,5345,2844,5531e" filled="t" fillcolor="#FFFF00" stroked="f">
                <v:path arrowok="t"/>
                <v:fill/>
              </v:shape>
            </v:group>
            <v:group style="position:absolute;left:2261;top:5549;width:686;height:2" coordorigin="2261,5549" coordsize="686,2">
              <v:shape style="position:absolute;left:2261;top:5549;width:686;height:2" coordorigin="2261,5549" coordsize="686,0" path="m2261,5549l2948,5549e" filled="f" stroked="t" strokeweight="1.9pt" strokecolor="#FFFF00">
                <v:path arrowok="t"/>
              </v:shape>
            </v:group>
            <v:group style="position:absolute;left:2369;top:5345;width:475;height:185" coordorigin="2369,5345" coordsize="475,185">
              <v:shape style="position:absolute;left:2369;top:5345;width:475;height:185" coordorigin="2369,5345" coordsize="475,185" path="m2369,5531l2844,5531,2844,5345,2369,5345,2369,5531e" filled="t" fillcolor="#FFFF00" stroked="f">
                <v:path arrowok="t"/>
                <v:fill/>
              </v:shape>
            </v:group>
            <v:group style="position:absolute;left:2952;top:5336;width:108;height:207" coordorigin="2952,5336" coordsize="108,207">
              <v:shape style="position:absolute;left:2952;top:5336;width:108;height:207" coordorigin="2952,5336" coordsize="108,207" path="m2952,5543l3060,5543,3060,5336,2952,5336,2952,5543e" filled="t" fillcolor="#FFFF00" stroked="f">
                <v:path arrowok="t"/>
                <v:fill/>
              </v:shape>
            </v:group>
            <v:group style="position:absolute;left:3528;top:5336;width:103;height:207" coordorigin="3528,5336" coordsize="103,207">
              <v:shape style="position:absolute;left:3528;top:5336;width:103;height:207" coordorigin="3528,5336" coordsize="103,207" path="m3528,5543l3632,5543,3632,5336,3528,5336,3528,5543e" filled="t" fillcolor="#FFFF00" stroked="f">
                <v:path arrowok="t"/>
                <v:fill/>
              </v:shape>
            </v:group>
            <v:group style="position:absolute;left:2952;top:5555;width:679;height:2" coordorigin="2952,5555" coordsize="679,2">
              <v:shape style="position:absolute;left:2952;top:5555;width:679;height:2" coordorigin="2952,5555" coordsize="679,0" path="m2952,5555l3632,5555e" filled="f" stroked="t" strokeweight="1.3pt" strokecolor="#FFFF00">
                <v:path arrowok="t"/>
              </v:shape>
            </v:group>
            <v:group style="position:absolute;left:3060;top:5336;width:468;height:207" coordorigin="3060,5336" coordsize="468,207">
              <v:shape style="position:absolute;left:3060;top:5336;width:468;height:207" coordorigin="3060,5336" coordsize="468,207" path="m3060,5543l3528,5543,3528,5336,3060,5336,3060,5543e" filled="t" fillcolor="#FFFF00" stroked="f">
                <v:path arrowok="t"/>
                <v:fill/>
              </v:shape>
            </v:group>
            <v:group style="position:absolute;left:3636;top:5345;width:108;height:185" coordorigin="3636,5345" coordsize="108,185">
              <v:shape style="position:absolute;left:3636;top:5345;width:108;height:185" coordorigin="3636,5345" coordsize="108,185" path="m3636,5531l3744,5531,3744,5345,3636,5345,3636,5531e" filled="t" fillcolor="#FFFF00" stroked="f">
                <v:path arrowok="t"/>
                <v:fill/>
              </v:shape>
            </v:group>
            <v:group style="position:absolute;left:4393;top:5345;width:103;height:185" coordorigin="4393,5345" coordsize="103,185">
              <v:shape style="position:absolute;left:4393;top:5345;width:103;height:185" coordorigin="4393,5345" coordsize="103,185" path="m4393,5531l4496,5531,4496,5345,4393,5345,4393,5531e" filled="t" fillcolor="#FFFF00" stroked="f">
                <v:path arrowok="t"/>
                <v:fill/>
              </v:shape>
            </v:group>
            <v:group style="position:absolute;left:3636;top:5549;width:860;height:2" coordorigin="3636,5549" coordsize="860,2">
              <v:shape style="position:absolute;left:3636;top:5549;width:860;height:2" coordorigin="3636,5549" coordsize="860,0" path="m3636,5549l4496,5549e" filled="f" stroked="t" strokeweight="1.9pt" strokecolor="#FFFF00">
                <v:path arrowok="t"/>
              </v:shape>
            </v:group>
            <v:group style="position:absolute;left:3744;top:5345;width:648;height:185" coordorigin="3744,5345" coordsize="648,185">
              <v:shape style="position:absolute;left:3744;top:5345;width:648;height:185" coordorigin="3744,5345" coordsize="648,185" path="m3744,5531l4393,5531,4393,5345,3744,5345,3744,5531e" filled="t" fillcolor="#FFFF00" stroked="f">
                <v:path arrowok="t"/>
                <v:fill/>
              </v:shape>
            </v:group>
            <v:group style="position:absolute;left:4501;top:5336;width:667;height:2" coordorigin="4501,5336" coordsize="667,2">
              <v:shape style="position:absolute;left:4501;top:5336;width:667;height:2" coordorigin="4501,5336" coordsize="667,0" path="m4501,5336l5168,5336e" filled="f" stroked="t" strokeweight="2.5pt" strokecolor="#FFFF00">
                <v:path arrowok="t"/>
              </v:shape>
            </v:group>
            <v:group style="position:absolute;left:4501;top:5360;width:108;height:207" coordorigin="4501,5360" coordsize="108,207">
              <v:shape style="position:absolute;left:4501;top:5360;width:108;height:207" coordorigin="4501,5360" coordsize="108,207" path="m4501,5567l4609,5567,4609,5360,4501,5360,4501,5567e" filled="t" fillcolor="#FFFF00" stroked="f">
                <v:path arrowok="t"/>
                <v:fill/>
              </v:shape>
            </v:group>
            <v:group style="position:absolute;left:5065;top:5360;width:103;height:207" coordorigin="5065,5360" coordsize="103,207">
              <v:shape style="position:absolute;left:5065;top:5360;width:103;height:207" coordorigin="5065,5360" coordsize="103,207" path="m5065,5567l5168,5567,5168,5360,5065,5360,5065,5567e" filled="t" fillcolor="#FFFF00" stroked="f">
                <v:path arrowok="t"/>
                <v:fill/>
              </v:shape>
            </v:group>
            <v:group style="position:absolute;left:4609;top:5360;width:456;height:207" coordorigin="4609,5360" coordsize="456,207">
              <v:shape style="position:absolute;left:4609;top:5360;width:456;height:207" coordorigin="4609,5360" coordsize="456,207" path="m4609,5567l5065,5567,5065,5360,4609,5360,4609,5567e" filled="t" fillcolor="#FFFF00" stroked="f">
                <v:path arrowok="t"/>
                <v:fill/>
              </v:shape>
            </v:group>
            <v:group style="position:absolute;left:5173;top:5328;width:684;height:2" coordorigin="5173,5328" coordsize="684,2">
              <v:shape style="position:absolute;left:5173;top:5328;width:684;height:2" coordorigin="5173,5328" coordsize="684,0" path="m5173,5328l5857,5328e" filled="f" stroked="t" strokeweight="1.78pt" strokecolor="#FFFF00">
                <v:path arrowok="t"/>
              </v:shape>
            </v:group>
            <v:group style="position:absolute;left:5173;top:5345;width:108;height:185" coordorigin="5173,5345" coordsize="108,185">
              <v:shape style="position:absolute;left:5173;top:5345;width:108;height:185" coordorigin="5173,5345" coordsize="108,185" path="m5173,5531l5281,5531,5281,5345,5173,5345,5173,5531e" filled="t" fillcolor="#FFFF00" stroked="f">
                <v:path arrowok="t"/>
                <v:fill/>
              </v:shape>
            </v:group>
            <v:group style="position:absolute;left:5754;top:5345;width:103;height:185" coordorigin="5754,5345" coordsize="103,185">
              <v:shape style="position:absolute;left:5754;top:5345;width:103;height:185" coordorigin="5754,5345" coordsize="103,185" path="m5754,5531l5857,5531,5857,5345,5754,5345,5754,5531e" filled="t" fillcolor="#FFFF00" stroked="f">
                <v:path arrowok="t"/>
                <v:fill/>
              </v:shape>
            </v:group>
            <v:group style="position:absolute;left:5173;top:5549;width:684;height:2" coordorigin="5173,5549" coordsize="684,2">
              <v:shape style="position:absolute;left:5173;top:5549;width:684;height:2" coordorigin="5173,5549" coordsize="684,0" path="m5173,5549l5857,5549e" filled="f" stroked="t" strokeweight="1.9pt" strokecolor="#FFFF00">
                <v:path arrowok="t"/>
              </v:shape>
            </v:group>
            <v:group style="position:absolute;left:5281;top:5345;width:473;height:185" coordorigin="5281,5345" coordsize="473,185">
              <v:shape style="position:absolute;left:5281;top:5345;width:473;height:185" coordorigin="5281,5345" coordsize="473,185" path="m5281,5531l5754,5531,5754,5345,5281,5345,5281,5531e" filled="t" fillcolor="#FFFF00" stroked="f">
                <v:path arrowok="t"/>
                <v:fill/>
              </v:shape>
            </v:group>
            <v:group style="position:absolute;left:5862;top:5336;width:588;height:2" coordorigin="5862,5336" coordsize="588,2">
              <v:shape style="position:absolute;left:5862;top:5336;width:588;height:2" coordorigin="5862,5336" coordsize="588,0" path="m5862,5336l6450,5336e" filled="f" stroked="t" strokeweight="2.5pt" strokecolor="#FFFF00">
                <v:path arrowok="t"/>
              </v:shape>
            </v:group>
            <v:group style="position:absolute;left:5862;top:5360;width:108;height:207" coordorigin="5862,5360" coordsize="108,207">
              <v:shape style="position:absolute;left:5862;top:5360;width:108;height:207" coordorigin="5862,5360" coordsize="108,207" path="m5862,5567l5970,5567,5970,5360,5862,5360,5862,5567e" filled="t" fillcolor="#FFFF00" stroked="f">
                <v:path arrowok="t"/>
                <v:fill/>
              </v:shape>
            </v:group>
            <v:group style="position:absolute;left:6347;top:5360;width:103;height:207" coordorigin="6347,5360" coordsize="103,207">
              <v:shape style="position:absolute;left:6347;top:5360;width:103;height:207" coordorigin="6347,5360" coordsize="103,207" path="m6347,5567l6450,5567,6450,5360,6347,5360,6347,5567e" filled="t" fillcolor="#FFFF00" stroked="f">
                <v:path arrowok="t"/>
                <v:fill/>
              </v:shape>
            </v:group>
            <v:group style="position:absolute;left:5970;top:5360;width:377;height:207" coordorigin="5970,5360" coordsize="377,207">
              <v:shape style="position:absolute;left:5970;top:5360;width:377;height:207" coordorigin="5970,5360" coordsize="377,207" path="m5970,5567l6347,5567,6347,5360,5970,5360,5970,5567e" filled="t" fillcolor="#FFFF00" stroked="f">
                <v:path arrowok="t"/>
                <v:fill/>
              </v:shape>
            </v:group>
            <v:group style="position:absolute;left:6455;top:5328;width:4700;height:2" coordorigin="6455,5328" coordsize="4700,2">
              <v:shape style="position:absolute;left:6455;top:5328;width:4700;height:2" coordorigin="6455,5328" coordsize="4700,0" path="m6455,5328l11155,5328e" filled="f" stroked="t" strokeweight="1.78pt" strokecolor="#FFFF00">
                <v:path arrowok="t"/>
              </v:shape>
            </v:group>
            <v:group style="position:absolute;left:6455;top:5345;width:108;height:185" coordorigin="6455,5345" coordsize="108,185">
              <v:shape style="position:absolute;left:6455;top:5345;width:108;height:185" coordorigin="6455,5345" coordsize="108,185" path="m6455,5531l6563,5531,6563,5345,6455,5345,6455,5531e" filled="t" fillcolor="#FFFF00" stroked="f">
                <v:path arrowok="t"/>
                <v:fill/>
              </v:shape>
            </v:group>
            <v:group style="position:absolute;left:7624;top:5345;width:103;height:185" coordorigin="7624,5345" coordsize="103,185">
              <v:shape style="position:absolute;left:7624;top:5345;width:103;height:185" coordorigin="7624,5345" coordsize="103,185" path="m7624,5531l7727,5531,7727,5345,7624,5345,7624,5531e" filled="t" fillcolor="#FFFF00" stroked="f">
                <v:path arrowok="t"/>
                <v:fill/>
              </v:shape>
            </v:group>
            <v:group style="position:absolute;left:6455;top:5549;width:2002;height:2" coordorigin="6455,5549" coordsize="2002,2">
              <v:shape style="position:absolute;left:6455;top:5549;width:2002;height:2" coordorigin="6455,5549" coordsize="2002,0" path="m6455,5549l8457,5549e" filled="f" stroked="t" strokeweight="1.9pt" strokecolor="#FFFF00">
                <v:path arrowok="t"/>
              </v:shape>
            </v:group>
            <v:group style="position:absolute;left:6563;top:5345;width:1061;height:185" coordorigin="6563,5345" coordsize="1061,185">
              <v:shape style="position:absolute;left:6563;top:5345;width:1061;height:185" coordorigin="6563,5345" coordsize="1061,185" path="m6563,5531l7624,5531,7624,5345,6563,5345,6563,5531e" filled="t" fillcolor="#FFFF00" stroked="f">
                <v:path arrowok="t"/>
                <v:fill/>
              </v:shape>
            </v:group>
            <v:group style="position:absolute;left:7732;top:5345;width:108;height:185" coordorigin="7732,5345" coordsize="108,185">
              <v:shape style="position:absolute;left:7732;top:5345;width:108;height:185" coordorigin="7732,5345" coordsize="108,185" path="m7732,5531l7840,5531,7840,5345,7732,5345,7732,5531e" filled="t" fillcolor="#FFFF00" stroked="f">
                <v:path arrowok="t"/>
                <v:fill/>
              </v:shape>
            </v:group>
            <v:group style="position:absolute;left:8353;top:5345;width:103;height:185" coordorigin="8353,5345" coordsize="103,185">
              <v:shape style="position:absolute;left:8353;top:5345;width:103;height:185" coordorigin="8353,5345" coordsize="103,185" path="m8353,5531l8457,5531,8457,5345,8353,5345,8353,5531e" filled="t" fillcolor="#FFFF00" stroked="f">
                <v:path arrowok="t"/>
                <v:fill/>
              </v:shape>
            </v:group>
            <v:group style="position:absolute;left:7840;top:5345;width:514;height:185" coordorigin="7840,5345" coordsize="514,185">
              <v:shape style="position:absolute;left:7840;top:5345;width:514;height:185" coordorigin="7840,5345" coordsize="514,185" path="m7840,5531l8353,5531,8353,5345,7840,5345,7840,5531e" filled="t" fillcolor="#FFFF00" stroked="f">
                <v:path arrowok="t"/>
                <v:fill/>
              </v:shape>
            </v:group>
            <v:group style="position:absolute;left:8461;top:5336;width:108;height:207" coordorigin="8461,5336" coordsize="108,207">
              <v:shape style="position:absolute;left:8461;top:5336;width:108;height:207" coordorigin="8461,5336" coordsize="108,207" path="m8461,5543l8569,5543,8569,5336,8461,5336,8461,5543e" filled="t" fillcolor="#FFFF00" stroked="f">
                <v:path arrowok="t"/>
                <v:fill/>
              </v:shape>
            </v:group>
            <v:group style="position:absolute;left:9079;top:5336;width:103;height:207" coordorigin="9079,5336" coordsize="103,207">
              <v:shape style="position:absolute;left:9079;top:5336;width:103;height:207" coordorigin="9079,5336" coordsize="103,207" path="m9079,5543l9182,5543,9182,5336,9079,5336,9079,5543e" filled="t" fillcolor="#FFFF00" stroked="f">
                <v:path arrowok="t"/>
                <v:fill/>
              </v:shape>
            </v:group>
            <v:group style="position:absolute;left:8461;top:5555;width:1976;height:2" coordorigin="8461,5555" coordsize="1976,2">
              <v:shape style="position:absolute;left:8461;top:5555;width:1976;height:2" coordorigin="8461,5555" coordsize="1976,0" path="m8461,5555l10437,5555e" filled="f" stroked="t" strokeweight="1.3pt" strokecolor="#FFFF00">
                <v:path arrowok="t"/>
              </v:shape>
            </v:group>
            <v:group style="position:absolute;left:8569;top:5336;width:509;height:207" coordorigin="8569,5336" coordsize="509,207">
              <v:shape style="position:absolute;left:8569;top:5336;width:509;height:207" coordorigin="8569,5336" coordsize="509,207" path="m8569,5543l9079,5543,9079,5336,8569,5336,8569,5543e" filled="t" fillcolor="#FFFF00" stroked="f">
                <v:path arrowok="t"/>
                <v:fill/>
              </v:shape>
            </v:group>
            <v:group style="position:absolute;left:9187;top:5336;width:108;height:207" coordorigin="9187,5336" coordsize="108,207">
              <v:shape style="position:absolute;left:9187;top:5336;width:108;height:207" coordorigin="9187,5336" coordsize="108,207" path="m9187,5543l9295,5543,9295,5336,9187,5336,9187,5543e" filled="t" fillcolor="#FFFF00" stroked="f">
                <v:path arrowok="t"/>
                <v:fill/>
              </v:shape>
            </v:group>
            <v:group style="position:absolute;left:9686;top:5336;width:103;height:207" coordorigin="9686,5336" coordsize="103,207">
              <v:shape style="position:absolute;left:9686;top:5336;width:103;height:207" coordorigin="9686,5336" coordsize="103,207" path="m9686,5543l9789,5543,9789,5336,9686,5336,9686,5543e" filled="t" fillcolor="#FFFF00" stroked="f">
                <v:path arrowok="t"/>
                <v:fill/>
              </v:shape>
            </v:group>
            <v:group style="position:absolute;left:9295;top:5336;width:391;height:207" coordorigin="9295,5336" coordsize="391,207">
              <v:shape style="position:absolute;left:9295;top:5336;width:391;height:207" coordorigin="9295,5336" coordsize="391,207" path="m9295,5543l9686,5543,9686,5336,9295,5336,9295,5543e" filled="t" fillcolor="#FFFF00" stroked="f">
                <v:path arrowok="t"/>
                <v:fill/>
              </v:shape>
            </v:group>
            <v:group style="position:absolute;left:9794;top:5336;width:108;height:207" coordorigin="9794,5336" coordsize="108,207">
              <v:shape style="position:absolute;left:9794;top:5336;width:108;height:207" coordorigin="9794,5336" coordsize="108,207" path="m9794,5543l9902,5543,9902,5336,9794,5336,9794,5543e" filled="t" fillcolor="#FFFF00" stroked="f">
                <v:path arrowok="t"/>
                <v:fill/>
              </v:shape>
            </v:group>
            <v:group style="position:absolute;left:10334;top:5336;width:103;height:207" coordorigin="10334,5336" coordsize="103,207">
              <v:shape style="position:absolute;left:10334;top:5336;width:103;height:207" coordorigin="10334,5336" coordsize="103,207" path="m10334,5543l10437,5543,10437,5336,10334,5336,10334,5543e" filled="t" fillcolor="#FFFF00" stroked="f">
                <v:path arrowok="t"/>
                <v:fill/>
              </v:shape>
            </v:group>
            <v:group style="position:absolute;left:9902;top:5336;width:432;height:207" coordorigin="9902,5336" coordsize="432,207">
              <v:shape style="position:absolute;left:9902;top:5336;width:432;height:207" coordorigin="9902,5336" coordsize="432,207" path="m9902,5543l10334,5543,10334,5336,9902,5336,9902,5543e" filled="t" fillcolor="#FFFF00" stroked="f">
                <v:path arrowok="t"/>
                <v:fill/>
              </v:shape>
            </v:group>
            <v:group style="position:absolute;left:10442;top:5345;width:108;height:185" coordorigin="10442,5345" coordsize="108,185">
              <v:shape style="position:absolute;left:10442;top:5345;width:108;height:185" coordorigin="10442,5345" coordsize="108,185" path="m10442,5531l10550,5531,10550,5345,10442,5345,10442,5531e" filled="t" fillcolor="#FFFF00" stroked="f">
                <v:path arrowok="t"/>
                <v:fill/>
              </v:shape>
            </v:group>
            <v:group style="position:absolute;left:11054;top:5345;width:101;height:185" coordorigin="11054,5345" coordsize="101,185">
              <v:shape style="position:absolute;left:11054;top:5345;width:101;height:185" coordorigin="11054,5345" coordsize="101,185" path="m11054,5531l11155,5531,11155,5345,11054,5345,11054,5531e" filled="t" fillcolor="#FFFF00" stroked="f">
                <v:path arrowok="t"/>
                <v:fill/>
              </v:shape>
            </v:group>
            <v:group style="position:absolute;left:10442;top:5549;width:713;height:2" coordorigin="10442,5549" coordsize="713,2">
              <v:shape style="position:absolute;left:10442;top:5549;width:713;height:2" coordorigin="10442,5549" coordsize="713,0" path="m10442,5549l11155,5549e" filled="f" stroked="t" strokeweight="1.9pt" strokecolor="#FFFF00">
                <v:path arrowok="t"/>
              </v:shape>
            </v:group>
            <v:group style="position:absolute;left:10550;top:5345;width:504;height:185" coordorigin="10550,5345" coordsize="504,185">
              <v:shape style="position:absolute;left:10550;top:5345;width:504;height:185" coordorigin="10550,5345" coordsize="504,185" path="m10550,5531l11054,5531,11054,5345,10550,5345,10550,5531e" filled="t" fillcolor="#FFFF00" stroked="f">
                <v:path arrowok="t"/>
                <v:fill/>
              </v:shape>
            </v:group>
            <v:group style="position:absolute;left:715;top:5304;width:10452;height:2" coordorigin="715,5304" coordsize="10452,2">
              <v:shape style="position:absolute;left:715;top:5304;width:10452;height:2" coordorigin="715,5304" coordsize="10452,0" path="m715,5304l11167,5304e" filled="f" stroked="t" strokeweight=".579980pt" strokecolor="#000000">
                <v:path arrowok="t"/>
              </v:shape>
            </v:group>
            <v:group style="position:absolute;left:725;top:5583;width:10430;height:2" coordorigin="725,5583" coordsize="10430,2">
              <v:shape style="position:absolute;left:725;top:5583;width:10430;height:2" coordorigin="725,5583" coordsize="10430,0" path="m725,5583l11155,5583e" filled="f" stroked="t" strokeweight=".82pt" strokecolor="#FFFFFF">
                <v:path arrowok="t"/>
              </v:shape>
            </v:group>
            <v:group style="position:absolute;left:725;top:5583;width:103;height:209" coordorigin="725,5583" coordsize="103,209">
              <v:shape style="position:absolute;left:725;top:5583;width:103;height:209" coordorigin="725,5583" coordsize="103,209" path="m725,5792l828,5792,828,5583,725,5583,725,5792e" filled="t" fillcolor="#FFFFFF" stroked="f">
                <v:path arrowok="t"/>
                <v:fill/>
              </v:shape>
            </v:group>
            <v:group style="position:absolute;left:2153;top:5583;width:103;height:209" coordorigin="2153,5583" coordsize="103,209">
              <v:shape style="position:absolute;left:2153;top:5583;width:103;height:209" coordorigin="2153,5583" coordsize="103,209" path="m2153,5792l2256,5792,2256,5583,2153,5583,2153,5792e" filled="t" fillcolor="#FFFFFF" stroked="f">
                <v:path arrowok="t"/>
                <v:fill/>
              </v:shape>
            </v:group>
            <v:group style="position:absolute;left:828;top:5583;width:1325;height:209" coordorigin="828,5583" coordsize="1325,209">
              <v:shape style="position:absolute;left:828;top:5583;width:1325;height:209" coordorigin="828,5583" coordsize="1325,209" path="m2153,5792l2153,5583,828,5583,828,5792,2153,5792e" filled="t" fillcolor="#FFFFFF" stroked="f">
                <v:path arrowok="t"/>
                <v:fill/>
              </v:shape>
            </v:group>
            <v:group style="position:absolute;left:2261;top:5591;width:108;height:185" coordorigin="2261,5591" coordsize="108,185">
              <v:shape style="position:absolute;left:2261;top:5591;width:108;height:185" coordorigin="2261,5591" coordsize="108,185" path="m2261,5775l2369,5775,2369,5591,2261,5591,2261,5775e" filled="t" fillcolor="#FFFFFF" stroked="f">
                <v:path arrowok="t"/>
                <v:fill/>
              </v:shape>
            </v:group>
            <v:group style="position:absolute;left:2844;top:5591;width:103;height:185" coordorigin="2844,5591" coordsize="103,185">
              <v:shape style="position:absolute;left:2844;top:5591;width:103;height:185" coordorigin="2844,5591" coordsize="103,185" path="m2844,5775l2948,5775,2948,5591,2844,5591,2844,5775e" filled="t" fillcolor="#FFFFFF" stroked="f">
                <v:path arrowok="t"/>
                <v:fill/>
              </v:shape>
            </v:group>
            <v:group style="position:absolute;left:2261;top:5784;width:686;height:2" coordorigin="2261,5784" coordsize="686,2">
              <v:shape style="position:absolute;left:2261;top:5784;width:686;height:2" coordorigin="2261,5784" coordsize="686,0" path="m2261,5784l2948,5784e" filled="f" stroked="t" strokeweight=".94pt" strokecolor="#FFFFFF">
                <v:path arrowok="t"/>
              </v:shape>
            </v:group>
            <v:group style="position:absolute;left:2369;top:5591;width:475;height:185" coordorigin="2369,5591" coordsize="475,185">
              <v:shape style="position:absolute;left:2369;top:5591;width:475;height:185" coordorigin="2369,5591" coordsize="475,185" path="m2369,5775l2844,5775,2844,5591,2369,5591,2369,5775e" filled="t" fillcolor="#FFFFFF" stroked="f">
                <v:path arrowok="t"/>
                <v:fill/>
              </v:shape>
            </v:group>
            <v:group style="position:absolute;left:2952;top:5581;width:108;height:206" coordorigin="2952,5581" coordsize="108,206">
              <v:shape style="position:absolute;left:2952;top:5581;width:108;height:206" coordorigin="2952,5581" coordsize="108,206" path="m2952,5787l3060,5787,3060,5581,2952,5581,2952,5787e" filled="t" fillcolor="#FFFFFF" stroked="f">
                <v:path arrowok="t"/>
                <v:fill/>
              </v:shape>
            </v:group>
            <v:group style="position:absolute;left:3528;top:5581;width:103;height:206" coordorigin="3528,5581" coordsize="103,206">
              <v:shape style="position:absolute;left:3528;top:5581;width:103;height:206" coordorigin="3528,5581" coordsize="103,206" path="m3528,5787l3632,5787,3632,5581,3528,5581,3528,5787e" filled="t" fillcolor="#FFFFFF" stroked="f">
                <v:path arrowok="t"/>
                <v:fill/>
              </v:shape>
            </v:group>
            <v:group style="position:absolute;left:3060;top:5581;width:468;height:206" coordorigin="3060,5581" coordsize="468,206">
              <v:shape style="position:absolute;left:3060;top:5581;width:468;height:206" coordorigin="3060,5581" coordsize="468,206" path="m3060,5787l3528,5787,3528,5581,3060,5581,3060,5787e" filled="t" fillcolor="#FFFFFF" stroked="f">
                <v:path arrowok="t"/>
                <v:fill/>
              </v:shape>
            </v:group>
            <v:group style="position:absolute;left:3636;top:5591;width:108;height:185" coordorigin="3636,5591" coordsize="108,185">
              <v:shape style="position:absolute;left:3636;top:5591;width:108;height:185" coordorigin="3636,5591" coordsize="108,185" path="m3636,5775l3744,5775,3744,5591,3636,5591,3636,5775e" filled="t" fillcolor="#FFFFFF" stroked="f">
                <v:path arrowok="t"/>
                <v:fill/>
              </v:shape>
            </v:group>
            <v:group style="position:absolute;left:4393;top:5591;width:103;height:185" coordorigin="4393,5591" coordsize="103,185">
              <v:shape style="position:absolute;left:4393;top:5591;width:103;height:185" coordorigin="4393,5591" coordsize="103,185" path="m4393,5775l4496,5775,4496,5591,4393,5591,4393,5775e" filled="t" fillcolor="#FFFFFF" stroked="f">
                <v:path arrowok="t"/>
                <v:fill/>
              </v:shape>
            </v:group>
            <v:group style="position:absolute;left:2261;top:5787;width:2235;height:2" coordorigin="2261,5787" coordsize="2235,2">
              <v:shape style="position:absolute;left:2261;top:5787;width:2235;height:2" coordorigin="2261,5787" coordsize="2235,0" path="m2261,5787l4496,5787e" filled="f" stroked="t" strokeweight="1.250005pt" strokecolor="#FFFFFF">
                <v:path arrowok="t"/>
              </v:shape>
            </v:group>
            <v:group style="position:absolute;left:3744;top:5591;width:648;height:185" coordorigin="3744,5591" coordsize="648,185">
              <v:shape style="position:absolute;left:3744;top:5591;width:648;height:185" coordorigin="3744,5591" coordsize="648,185" path="m3744,5775l4393,5775,4393,5591,3744,5591,3744,5775e" filled="t" fillcolor="#FFFFFF" stroked="f">
                <v:path arrowok="t"/>
                <v:fill/>
              </v:shape>
            </v:group>
            <v:group style="position:absolute;left:4501;top:5583;width:108;height:209" coordorigin="4501,5583" coordsize="108,209">
              <v:shape style="position:absolute;left:4501;top:5583;width:108;height:209" coordorigin="4501,5583" coordsize="108,209" path="m4501,5792l4609,5792,4609,5583,4501,5583,4501,5792e" filled="t" fillcolor="#FFFFFF" stroked="f">
                <v:path arrowok="t"/>
                <v:fill/>
              </v:shape>
            </v:group>
            <v:group style="position:absolute;left:5065;top:5583;width:103;height:209" coordorigin="5065,5583" coordsize="103,209">
              <v:shape style="position:absolute;left:5065;top:5583;width:103;height:209" coordorigin="5065,5583" coordsize="103,209" path="m5065,5792l5168,5792,5168,5583,5065,5583,5065,5792e" filled="t" fillcolor="#FFFFFF" stroked="f">
                <v:path arrowok="t"/>
                <v:fill/>
              </v:shape>
            </v:group>
            <v:group style="position:absolute;left:4609;top:5583;width:456;height:209" coordorigin="4609,5583" coordsize="456,209">
              <v:shape style="position:absolute;left:4609;top:5583;width:456;height:209" coordorigin="4609,5583" coordsize="456,209" path="m5065,5792l5065,5583,4609,5583,4609,5792,5065,5792e" filled="t" fillcolor="#FFFFFF" stroked="f">
                <v:path arrowok="t"/>
                <v:fill/>
              </v:shape>
            </v:group>
            <v:group style="position:absolute;left:5173;top:5591;width:108;height:185" coordorigin="5173,5591" coordsize="108,185">
              <v:shape style="position:absolute;left:5173;top:5591;width:108;height:185" coordorigin="5173,5591" coordsize="108,185" path="m5173,5775l5281,5775,5281,5591,5173,5591,5173,5775e" filled="t" fillcolor="#FFFFFF" stroked="f">
                <v:path arrowok="t"/>
                <v:fill/>
              </v:shape>
            </v:group>
            <v:group style="position:absolute;left:5754;top:5591;width:103;height:185" coordorigin="5754,5591" coordsize="103,185">
              <v:shape style="position:absolute;left:5754;top:5591;width:103;height:185" coordorigin="5754,5591" coordsize="103,185" path="m5754,5775l5857,5775,5857,5591,5754,5591,5754,5775e" filled="t" fillcolor="#FFFFFF" stroked="f">
                <v:path arrowok="t"/>
                <v:fill/>
              </v:shape>
            </v:group>
            <v:group style="position:absolute;left:5173;top:5774;width:684;height:19" coordorigin="5173,5774" coordsize="684,19">
              <v:shape style="position:absolute;left:5173;top:5774;width:684;height:19" coordorigin="5173,5774" coordsize="684,19" path="m5173,5793l5857,5793,5857,5774,5173,5774,5173,5793xe" filled="t" fillcolor="#FFFFFF" stroked="f">
                <v:path arrowok="t"/>
                <v:fill/>
              </v:shape>
            </v:group>
            <v:group style="position:absolute;left:5281;top:5591;width:473;height:185" coordorigin="5281,5591" coordsize="473,185">
              <v:shape style="position:absolute;left:5281;top:5591;width:473;height:185" coordorigin="5281,5591" coordsize="473,185" path="m5281,5775l5754,5775,5754,5591,5281,5591,5281,5775e" filled="t" fillcolor="#FFFFFF" stroked="f">
                <v:path arrowok="t"/>
                <v:fill/>
              </v:shape>
            </v:group>
            <v:group style="position:absolute;left:5862;top:5583;width:108;height:209" coordorigin="5862,5583" coordsize="108,209">
              <v:shape style="position:absolute;left:5862;top:5583;width:108;height:209" coordorigin="5862,5583" coordsize="108,209" path="m5862,5792l5970,5792,5970,5583,5862,5583,5862,5792e" filled="t" fillcolor="#FFFFFF" stroked="f">
                <v:path arrowok="t"/>
                <v:fill/>
              </v:shape>
            </v:group>
            <v:group style="position:absolute;left:6347;top:5583;width:103;height:209" coordorigin="6347,5583" coordsize="103,209">
              <v:shape style="position:absolute;left:6347;top:5583;width:103;height:209" coordorigin="6347,5583" coordsize="103,209" path="m6347,5792l6450,5792,6450,5583,6347,5583,6347,5792e" filled="t" fillcolor="#FFFFFF" stroked="f">
                <v:path arrowok="t"/>
                <v:fill/>
              </v:shape>
            </v:group>
            <v:group style="position:absolute;left:5970;top:5583;width:377;height:209" coordorigin="5970,5583" coordsize="377,209">
              <v:shape style="position:absolute;left:5970;top:5583;width:377;height:209" coordorigin="5970,5583" coordsize="377,209" path="m6347,5792l6347,5583,5970,5583,5970,5792,6347,5792e" filled="t" fillcolor="#FFFFFF" stroked="f">
                <v:path arrowok="t"/>
                <v:fill/>
              </v:shape>
            </v:group>
            <v:group style="position:absolute;left:6455;top:5591;width:108;height:185" coordorigin="6455,5591" coordsize="108,185">
              <v:shape style="position:absolute;left:6455;top:5591;width:108;height:185" coordorigin="6455,5591" coordsize="108,185" path="m6455,5775l6563,5775,6563,5591,6455,5591,6455,5775e" filled="t" fillcolor="#FFFFFF" stroked="f">
                <v:path arrowok="t"/>
                <v:fill/>
              </v:shape>
            </v:group>
            <v:group style="position:absolute;left:7624;top:5591;width:103;height:185" coordorigin="7624,5591" coordsize="103,185">
              <v:shape style="position:absolute;left:7624;top:5591;width:103;height:185" coordorigin="7624,5591" coordsize="103,185" path="m7624,5775l7727,5775,7727,5591,7624,5591,7624,5775e" filled="t" fillcolor="#FFFFFF" stroked="f">
                <v:path arrowok="t"/>
                <v:fill/>
              </v:shape>
            </v:group>
            <v:group style="position:absolute;left:6455;top:5784;width:2002;height:2" coordorigin="6455,5784" coordsize="2002,2">
              <v:shape style="position:absolute;left:6455;top:5784;width:2002;height:2" coordorigin="6455,5784" coordsize="2002,0" path="m6455,5784l8457,5784e" filled="f" stroked="t" strokeweight=".94pt" strokecolor="#FFFFFF">
                <v:path arrowok="t"/>
              </v:shape>
            </v:group>
            <v:group style="position:absolute;left:6563;top:5591;width:1061;height:185" coordorigin="6563,5591" coordsize="1061,185">
              <v:shape style="position:absolute;left:6563;top:5591;width:1061;height:185" coordorigin="6563,5591" coordsize="1061,185" path="m6563,5775l7624,5775,7624,5591,6563,5591,6563,5775e" filled="t" fillcolor="#FFFFFF" stroked="f">
                <v:path arrowok="t"/>
                <v:fill/>
              </v:shape>
            </v:group>
            <v:group style="position:absolute;left:7732;top:5591;width:108;height:185" coordorigin="7732,5591" coordsize="108,185">
              <v:shape style="position:absolute;left:7732;top:5591;width:108;height:185" coordorigin="7732,5591" coordsize="108,185" path="m7732,5775l7840,5775,7840,5591,7732,5591,7732,5775e" filled="t" fillcolor="#FFFFFF" stroked="f">
                <v:path arrowok="t"/>
                <v:fill/>
              </v:shape>
            </v:group>
            <v:group style="position:absolute;left:8353;top:5591;width:103;height:185" coordorigin="8353,5591" coordsize="103,185">
              <v:shape style="position:absolute;left:8353;top:5591;width:103;height:185" coordorigin="8353,5591" coordsize="103,185" path="m8353,5775l8457,5775,8457,5591,8353,5591,8353,5775e" filled="t" fillcolor="#FFFFFF" stroked="f">
                <v:path arrowok="t"/>
                <v:fill/>
              </v:shape>
            </v:group>
            <v:group style="position:absolute;left:7840;top:5591;width:514;height:185" coordorigin="7840,5591" coordsize="514,185">
              <v:shape style="position:absolute;left:7840;top:5591;width:514;height:185" coordorigin="7840,5591" coordsize="514,185" path="m7840,5775l8353,5775,8353,5591,7840,5591,7840,5775e" filled="t" fillcolor="#FFFFFF" stroked="f">
                <v:path arrowok="t"/>
                <v:fill/>
              </v:shape>
            </v:group>
            <v:group style="position:absolute;left:8461;top:5581;width:108;height:206" coordorigin="8461,5581" coordsize="108,206">
              <v:shape style="position:absolute;left:8461;top:5581;width:108;height:206" coordorigin="8461,5581" coordsize="108,206" path="m8461,5787l8569,5787,8569,5581,8461,5581,8461,5787e" filled="t" fillcolor="#FFFFFF" stroked="f">
                <v:path arrowok="t"/>
                <v:fill/>
              </v:shape>
            </v:group>
            <v:group style="position:absolute;left:9079;top:5581;width:103;height:206" coordorigin="9079,5581" coordsize="103,206">
              <v:shape style="position:absolute;left:9079;top:5581;width:103;height:206" coordorigin="9079,5581" coordsize="103,206" path="m9079,5787l9182,5787,9182,5581,9079,5581,9079,5787e" filled="t" fillcolor="#FFFFFF" stroked="f">
                <v:path arrowok="t"/>
                <v:fill/>
              </v:shape>
            </v:group>
            <v:group style="position:absolute;left:8569;top:5581;width:509;height:206" coordorigin="8569,5581" coordsize="509,206">
              <v:shape style="position:absolute;left:8569;top:5581;width:509;height:206" coordorigin="8569,5581" coordsize="509,206" path="m8569,5787l9079,5787,9079,5581,8569,5581,8569,5787e" filled="t" fillcolor="#FFFFFF" stroked="f">
                <v:path arrowok="t"/>
                <v:fill/>
              </v:shape>
            </v:group>
            <v:group style="position:absolute;left:9187;top:5581;width:108;height:206" coordorigin="9187,5581" coordsize="108,206">
              <v:shape style="position:absolute;left:9187;top:5581;width:108;height:206" coordorigin="9187,5581" coordsize="108,206" path="m9187,5787l9295,5787,9295,5581,9187,5581,9187,5787e" filled="t" fillcolor="#FFFFFF" stroked="f">
                <v:path arrowok="t"/>
                <v:fill/>
              </v:shape>
            </v:group>
            <v:group style="position:absolute;left:9686;top:5581;width:103;height:206" coordorigin="9686,5581" coordsize="103,206">
              <v:shape style="position:absolute;left:9686;top:5581;width:103;height:206" coordorigin="9686,5581" coordsize="103,206" path="m9686,5787l9789,5787,9789,5581,9686,5581,9686,5787e" filled="t" fillcolor="#FFFFFF" stroked="f">
                <v:path arrowok="t"/>
                <v:fill/>
              </v:shape>
            </v:group>
            <v:group style="position:absolute;left:9295;top:5581;width:391;height:206" coordorigin="9295,5581" coordsize="391,206">
              <v:shape style="position:absolute;left:9295;top:5581;width:391;height:206" coordorigin="9295,5581" coordsize="391,206" path="m9295,5787l9686,5787,9686,5581,9295,5581,9295,5787e" filled="t" fillcolor="#FFFFFF" stroked="f">
                <v:path arrowok="t"/>
                <v:fill/>
              </v:shape>
            </v:group>
            <v:group style="position:absolute;left:9794;top:5581;width:108;height:206" coordorigin="9794,5581" coordsize="108,206">
              <v:shape style="position:absolute;left:9794;top:5581;width:108;height:206" coordorigin="9794,5581" coordsize="108,206" path="m9794,5787l9902,5787,9902,5581,9794,5581,9794,5787e" filled="t" fillcolor="#FFFFFF" stroked="f">
                <v:path arrowok="t"/>
                <v:fill/>
              </v:shape>
            </v:group>
            <v:group style="position:absolute;left:10334;top:5581;width:103;height:206" coordorigin="10334,5581" coordsize="103,206">
              <v:shape style="position:absolute;left:10334;top:5581;width:103;height:206" coordorigin="10334,5581" coordsize="103,206" path="m10334,5787l10437,5787,10437,5581,10334,5581,10334,5787e" filled="t" fillcolor="#FFFFFF" stroked="f">
                <v:path arrowok="t"/>
                <v:fill/>
              </v:shape>
            </v:group>
            <v:group style="position:absolute;left:9902;top:5581;width:432;height:206" coordorigin="9902,5581" coordsize="432,206">
              <v:shape style="position:absolute;left:9902;top:5581;width:432;height:206" coordorigin="9902,5581" coordsize="432,206" path="m9902,5787l10334,5787,10334,5581,9902,5581,9902,5787e" filled="t" fillcolor="#FFFFFF" stroked="f">
                <v:path arrowok="t"/>
                <v:fill/>
              </v:shape>
            </v:group>
            <v:group style="position:absolute;left:10442;top:5591;width:108;height:185" coordorigin="10442,5591" coordsize="108,185">
              <v:shape style="position:absolute;left:10442;top:5591;width:108;height:185" coordorigin="10442,5591" coordsize="108,185" path="m10442,5775l10550,5775,10550,5591,10442,5591,10442,5775e" filled="t" fillcolor="#FFFFFF" stroked="f">
                <v:path arrowok="t"/>
                <v:fill/>
              </v:shape>
            </v:group>
            <v:group style="position:absolute;left:11054;top:5591;width:101;height:185" coordorigin="11054,5591" coordsize="101,185">
              <v:shape style="position:absolute;left:11054;top:5591;width:101;height:185" coordorigin="11054,5591" coordsize="101,185" path="m11054,5775l11155,5775,11155,5591,11054,5591,11054,5775e" filled="t" fillcolor="#FFFFFF" stroked="f">
                <v:path arrowok="t"/>
                <v:fill/>
              </v:shape>
            </v:group>
            <v:group style="position:absolute;left:10550;top:5591;width:504;height:185" coordorigin="10550,5591" coordsize="504,185">
              <v:shape style="position:absolute;left:10550;top:5591;width:504;height:185" coordorigin="10550,5591" coordsize="504,185" path="m10550,5775l11054,5775,11054,5591,10550,5591,10550,5775e" filled="t" fillcolor="#FFFFFF" stroked="f">
                <v:path arrowok="t"/>
                <v:fill/>
              </v:shape>
            </v:group>
            <v:group style="position:absolute;left:715;top:5571;width:10452;height:2" coordorigin="715,5571" coordsize="10452,2">
              <v:shape style="position:absolute;left:715;top:5571;width:10452;height:2" coordorigin="715,5571" coordsize="10452,0" path="m715,5571l11167,5571e" filled="f" stroked="t" strokeweight=".58001pt" strokecolor="#000000">
                <v:path arrowok="t"/>
              </v:shape>
            </v:group>
            <v:group style="position:absolute;left:725;top:5802;width:103;height:206" coordorigin="725,5802" coordsize="103,206">
              <v:shape style="position:absolute;left:725;top:5802;width:103;height:206" coordorigin="725,5802" coordsize="103,206" path="m725,6008l828,6008,828,5802,725,5802,725,6008e" filled="t" fillcolor="#FFFFFF" stroked="f">
                <v:path arrowok="t"/>
                <v:fill/>
              </v:shape>
            </v:group>
            <v:group style="position:absolute;left:2153;top:5802;width:103;height:206" coordorigin="2153,5802" coordsize="103,206">
              <v:shape style="position:absolute;left:2153;top:5802;width:103;height:206" coordorigin="2153,5802" coordsize="103,206" path="m2153,6008l2256,6008,2256,5802,2153,5802,2153,6008e" filled="t" fillcolor="#FFFFFF" stroked="f">
                <v:path arrowok="t"/>
                <v:fill/>
              </v:shape>
            </v:group>
            <v:group style="position:absolute;left:828;top:5802;width:1325;height:206" coordorigin="828,5802" coordsize="1325,206">
              <v:shape style="position:absolute;left:828;top:5802;width:1325;height:206" coordorigin="828,5802" coordsize="1325,206" path="m2153,6008l2153,5802,828,5802,828,6008,2153,6008e" filled="t" fillcolor="#FFFFFF" stroked="f">
                <v:path arrowok="t"/>
                <v:fill/>
              </v:shape>
            </v:group>
            <v:group style="position:absolute;left:2261;top:5811;width:108;height:185" coordorigin="2261,5811" coordsize="108,185">
              <v:shape style="position:absolute;left:2261;top:5811;width:108;height:185" coordorigin="2261,5811" coordsize="108,185" path="m2261,5996l2369,5996,2369,5811,2261,5811,2261,5996e" filled="t" fillcolor="#FFFFFF" stroked="f">
                <v:path arrowok="t"/>
                <v:fill/>
              </v:shape>
            </v:group>
            <v:group style="position:absolute;left:2844;top:5811;width:103;height:185" coordorigin="2844,5811" coordsize="103,185">
              <v:shape style="position:absolute;left:2844;top:5811;width:103;height:185" coordorigin="2844,5811" coordsize="103,185" path="m2844,5996l2948,5996,2948,5811,2844,5811,2844,5996e" filled="t" fillcolor="#FFFFFF" stroked="f">
                <v:path arrowok="t"/>
                <v:fill/>
              </v:shape>
            </v:group>
            <v:group style="position:absolute;left:2261;top:6002;width:686;height:2" coordorigin="2261,6002" coordsize="686,2">
              <v:shape style="position:absolute;left:2261;top:6002;width:686;height:2" coordorigin="2261,6002" coordsize="686,0" path="m2261,6002l2948,6002e" filled="f" stroked="t" strokeweight=".69998pt" strokecolor="#FFFFFF">
                <v:path arrowok="t"/>
              </v:shape>
            </v:group>
            <v:group style="position:absolute;left:2369;top:5811;width:475;height:185" coordorigin="2369,5811" coordsize="475,185">
              <v:shape style="position:absolute;left:2369;top:5811;width:475;height:185" coordorigin="2369,5811" coordsize="475,185" path="m2369,5996l2844,5996,2844,5811,2369,5811,2369,5996e" filled="t" fillcolor="#FFFFFF" stroked="f">
                <v:path arrowok="t"/>
                <v:fill/>
              </v:shape>
            </v:group>
            <v:group style="position:absolute;left:2952;top:5802;width:108;height:206" coordorigin="2952,5802" coordsize="108,206">
              <v:shape style="position:absolute;left:2952;top:5802;width:108;height:206" coordorigin="2952,5802" coordsize="108,206" path="m2952,6008l3060,6008,3060,5802,2952,5802,2952,6008e" filled="t" fillcolor="#FFFFFF" stroked="f">
                <v:path arrowok="t"/>
                <v:fill/>
              </v:shape>
            </v:group>
            <v:group style="position:absolute;left:3528;top:5802;width:103;height:206" coordorigin="3528,5802" coordsize="103,206">
              <v:shape style="position:absolute;left:3528;top:5802;width:103;height:206" coordorigin="3528,5802" coordsize="103,206" path="m3528,6008l3632,6008,3632,5802,3528,5802,3528,6008e" filled="t" fillcolor="#FFFFFF" stroked="f">
                <v:path arrowok="t"/>
                <v:fill/>
              </v:shape>
            </v:group>
            <v:group style="position:absolute;left:3060;top:5802;width:468;height:206" coordorigin="3060,5802" coordsize="468,206">
              <v:shape style="position:absolute;left:3060;top:5802;width:468;height:206" coordorigin="3060,5802" coordsize="468,206" path="m3528,6008l3528,5802,3060,5802,3060,6008,3528,6008e" filled="t" fillcolor="#FFFFFF" stroked="f">
                <v:path arrowok="t"/>
                <v:fill/>
              </v:shape>
            </v:group>
            <v:group style="position:absolute;left:3636;top:5807;width:860;height:2" coordorigin="3636,5807" coordsize="860,2">
              <v:shape style="position:absolute;left:3636;top:5807;width:860;height:2" coordorigin="3636,5807" coordsize="860,0" path="m3636,5807l4496,5807e" filled="f" stroked="t" strokeweight=".579980pt" strokecolor="#FFFFFF">
                <v:path arrowok="t"/>
              </v:shape>
            </v:group>
            <v:group style="position:absolute;left:3636;top:5811;width:108;height:185" coordorigin="3636,5811" coordsize="108,185">
              <v:shape style="position:absolute;left:3636;top:5811;width:108;height:185" coordorigin="3636,5811" coordsize="108,185" path="m3636,5996l3744,5996,3744,5811,3636,5811,3636,5996e" filled="t" fillcolor="#FFFFFF" stroked="f">
                <v:path arrowok="t"/>
                <v:fill/>
              </v:shape>
            </v:group>
            <v:group style="position:absolute;left:4393;top:5811;width:103;height:185" coordorigin="4393,5811" coordsize="103,185">
              <v:shape style="position:absolute;left:4393;top:5811;width:103;height:185" coordorigin="4393,5811" coordsize="103,185" path="m4393,5996l4496,5996,4496,5811,4393,5811,4393,5996e" filled="t" fillcolor="#FFFFFF" stroked="f">
                <v:path arrowok="t"/>
                <v:fill/>
              </v:shape>
            </v:group>
            <v:group style="position:absolute;left:3636;top:6002;width:860;height:2" coordorigin="3636,6002" coordsize="860,2">
              <v:shape style="position:absolute;left:3636;top:6002;width:860;height:2" coordorigin="3636,6002" coordsize="860,0" path="m3636,6002l4496,6002e" filled="f" stroked="t" strokeweight=".69998pt" strokecolor="#FFFFFF">
                <v:path arrowok="t"/>
              </v:shape>
            </v:group>
            <v:group style="position:absolute;left:3744;top:5811;width:648;height:185" coordorigin="3744,5811" coordsize="648,185">
              <v:shape style="position:absolute;left:3744;top:5811;width:648;height:185" coordorigin="3744,5811" coordsize="648,185" path="m3744,5996l4393,5996,4393,5811,3744,5811,3744,5996e" filled="t" fillcolor="#FFFFFF" stroked="f">
                <v:path arrowok="t"/>
                <v:fill/>
              </v:shape>
            </v:group>
            <v:group style="position:absolute;left:4501;top:5802;width:108;height:206" coordorigin="4501,5802" coordsize="108,206">
              <v:shape style="position:absolute;left:4501;top:5802;width:108;height:206" coordorigin="4501,5802" coordsize="108,206" path="m4501,6008l4609,6008,4609,5802,4501,5802,4501,6008e" filled="t" fillcolor="#FFFFFF" stroked="f">
                <v:path arrowok="t"/>
                <v:fill/>
              </v:shape>
            </v:group>
            <v:group style="position:absolute;left:5065;top:5802;width:103;height:206" coordorigin="5065,5802" coordsize="103,206">
              <v:shape style="position:absolute;left:5065;top:5802;width:103;height:206" coordorigin="5065,5802" coordsize="103,206" path="m5065,6008l5168,6008,5168,5802,5065,5802,5065,6008e" filled="t" fillcolor="#FFFFFF" stroked="f">
                <v:path arrowok="t"/>
                <v:fill/>
              </v:shape>
            </v:group>
            <v:group style="position:absolute;left:4609;top:5802;width:456;height:206" coordorigin="4609,5802" coordsize="456,206">
              <v:shape style="position:absolute;left:4609;top:5802;width:456;height:206" coordorigin="4609,5802" coordsize="456,206" path="m5065,6008l5065,5802,4609,5802,4609,6008,5065,6008e" filled="t" fillcolor="#FFFFFF" stroked="f">
                <v:path arrowok="t"/>
                <v:fill/>
              </v:shape>
            </v:group>
            <v:group style="position:absolute;left:5173;top:5801;width:684;height:12" coordorigin="5173,5801" coordsize="684,12">
              <v:shape style="position:absolute;left:5173;top:5801;width:684;height:12" coordorigin="5173,5801" coordsize="684,12" path="m5173,5812l5857,5812,5857,5801,5173,5801,5173,5812xe" filled="t" fillcolor="#FFFFFF" stroked="f">
                <v:path arrowok="t"/>
                <v:fill/>
              </v:shape>
            </v:group>
            <v:group style="position:absolute;left:5173;top:5811;width:108;height:185" coordorigin="5173,5811" coordsize="108,185">
              <v:shape style="position:absolute;left:5173;top:5811;width:108;height:185" coordorigin="5173,5811" coordsize="108,185" path="m5173,5996l5281,5996,5281,5811,5173,5811,5173,5996e" filled="t" fillcolor="#FFFFFF" stroked="f">
                <v:path arrowok="t"/>
                <v:fill/>
              </v:shape>
            </v:group>
            <v:group style="position:absolute;left:5754;top:5811;width:103;height:185" coordorigin="5754,5811" coordsize="103,185">
              <v:shape style="position:absolute;left:5754;top:5811;width:103;height:185" coordorigin="5754,5811" coordsize="103,185" path="m5754,5996l5857,5996,5857,5811,5754,5811,5754,5996e" filled="t" fillcolor="#FFFFFF" stroked="f">
                <v:path arrowok="t"/>
                <v:fill/>
              </v:shape>
            </v:group>
            <v:group style="position:absolute;left:5173;top:6002;width:684;height:2" coordorigin="5173,6002" coordsize="684,2">
              <v:shape style="position:absolute;left:5173;top:6002;width:684;height:2" coordorigin="5173,6002" coordsize="684,0" path="m5173,6002l5857,6002e" filled="f" stroked="t" strokeweight=".69998pt" strokecolor="#FFFFFF">
                <v:path arrowok="t"/>
              </v:shape>
            </v:group>
            <v:group style="position:absolute;left:5281;top:5811;width:473;height:185" coordorigin="5281,5811" coordsize="473,185">
              <v:shape style="position:absolute;left:5281;top:5811;width:473;height:185" coordorigin="5281,5811" coordsize="473,185" path="m5281,5996l5754,5996,5754,5811,5281,5811,5281,5996e" filled="t" fillcolor="#FFFFFF" stroked="f">
                <v:path arrowok="t"/>
                <v:fill/>
              </v:shape>
            </v:group>
            <v:group style="position:absolute;left:5862;top:5802;width:108;height:206" coordorigin="5862,5802" coordsize="108,206">
              <v:shape style="position:absolute;left:5862;top:5802;width:108;height:206" coordorigin="5862,5802" coordsize="108,206" path="m5862,6008l5970,6008,5970,5802,5862,5802,5862,6008e" filled="t" fillcolor="#FFFFFF" stroked="f">
                <v:path arrowok="t"/>
                <v:fill/>
              </v:shape>
            </v:group>
            <v:group style="position:absolute;left:6347;top:5802;width:103;height:206" coordorigin="6347,5802" coordsize="103,206">
              <v:shape style="position:absolute;left:6347;top:5802;width:103;height:206" coordorigin="6347,5802" coordsize="103,206" path="m6347,6008l6450,6008,6450,5802,6347,5802,6347,6008e" filled="t" fillcolor="#FFFFFF" stroked="f">
                <v:path arrowok="t"/>
                <v:fill/>
              </v:shape>
            </v:group>
            <v:group style="position:absolute;left:5970;top:5802;width:377;height:206" coordorigin="5970,5802" coordsize="377,206">
              <v:shape style="position:absolute;left:5970;top:5802;width:377;height:206" coordorigin="5970,5802" coordsize="377,206" path="m6347,6008l6347,5802,5970,5802,5970,6008,6347,6008e" filled="t" fillcolor="#FFFFFF" stroked="f">
                <v:path arrowok="t"/>
                <v:fill/>
              </v:shape>
            </v:group>
            <v:group style="position:absolute;left:6455;top:5800;width:4700;height:2" coordorigin="6455,5800" coordsize="4700,2">
              <v:shape style="position:absolute;left:6455;top:5800;width:4700;height:2" coordorigin="6455,5800" coordsize="4700,0" path="m6455,5800l11155,5800e" filled="f" stroked="t" strokeweight="1.274998pt" strokecolor="#FFFFFF">
                <v:path arrowok="t"/>
              </v:shape>
            </v:group>
            <v:group style="position:absolute;left:6455;top:5811;width:108;height:185" coordorigin="6455,5811" coordsize="108,185">
              <v:shape style="position:absolute;left:6455;top:5811;width:108;height:185" coordorigin="6455,5811" coordsize="108,185" path="m6455,5996l6563,5996,6563,5811,6455,5811,6455,5996e" filled="t" fillcolor="#FFFFFF" stroked="f">
                <v:path arrowok="t"/>
                <v:fill/>
              </v:shape>
            </v:group>
            <v:group style="position:absolute;left:7624;top:5811;width:103;height:185" coordorigin="7624,5811" coordsize="103,185">
              <v:shape style="position:absolute;left:7624;top:5811;width:103;height:185" coordorigin="7624,5811" coordsize="103,185" path="m7624,5996l7727,5996,7727,5811,7624,5811,7624,5996e" filled="t" fillcolor="#FFFFFF" stroked="f">
                <v:path arrowok="t"/>
                <v:fill/>
              </v:shape>
            </v:group>
            <v:group style="position:absolute;left:6455;top:6002;width:2002;height:2" coordorigin="6455,6002" coordsize="2002,2">
              <v:shape style="position:absolute;left:6455;top:6002;width:2002;height:2" coordorigin="6455,6002" coordsize="2002,0" path="m6455,6002l8457,6002e" filled="f" stroked="t" strokeweight=".69998pt" strokecolor="#FFFFFF">
                <v:path arrowok="t"/>
              </v:shape>
            </v:group>
            <v:group style="position:absolute;left:6563;top:5811;width:1061;height:185" coordorigin="6563,5811" coordsize="1061,185">
              <v:shape style="position:absolute;left:6563;top:5811;width:1061;height:185" coordorigin="6563,5811" coordsize="1061,185" path="m6563,5996l7624,5996,7624,5811,6563,5811,6563,5996e" filled="t" fillcolor="#FFFFFF" stroked="f">
                <v:path arrowok="t"/>
                <v:fill/>
              </v:shape>
            </v:group>
            <v:group style="position:absolute;left:7732;top:5811;width:108;height:185" coordorigin="7732,5811" coordsize="108,185">
              <v:shape style="position:absolute;left:7732;top:5811;width:108;height:185" coordorigin="7732,5811" coordsize="108,185" path="m7732,5996l7840,5996,7840,5811,7732,5811,7732,5996e" filled="t" fillcolor="#FFFFFF" stroked="f">
                <v:path arrowok="t"/>
                <v:fill/>
              </v:shape>
            </v:group>
            <v:group style="position:absolute;left:8353;top:5811;width:103;height:185" coordorigin="8353,5811" coordsize="103,185">
              <v:shape style="position:absolute;left:8353;top:5811;width:103;height:185" coordorigin="8353,5811" coordsize="103,185" path="m8353,5996l8457,5996,8457,5811,8353,5811,8353,5996e" filled="t" fillcolor="#FFFFFF" stroked="f">
                <v:path arrowok="t"/>
                <v:fill/>
              </v:shape>
            </v:group>
            <v:group style="position:absolute;left:7840;top:5811;width:514;height:185" coordorigin="7840,5811" coordsize="514,185">
              <v:shape style="position:absolute;left:7840;top:5811;width:514;height:185" coordorigin="7840,5811" coordsize="514,185" path="m7840,5996l8353,5996,8353,5811,7840,5811,7840,5996e" filled="t" fillcolor="#FFFFFF" stroked="f">
                <v:path arrowok="t"/>
                <v:fill/>
              </v:shape>
            </v:group>
            <v:group style="position:absolute;left:8461;top:5802;width:108;height:206" coordorigin="8461,5802" coordsize="108,206">
              <v:shape style="position:absolute;left:8461;top:5802;width:108;height:206" coordorigin="8461,5802" coordsize="108,206" path="m8461,6008l8569,6008,8569,5802,8461,5802,8461,6008e" filled="t" fillcolor="#FFFFFF" stroked="f">
                <v:path arrowok="t"/>
                <v:fill/>
              </v:shape>
            </v:group>
            <v:group style="position:absolute;left:9079;top:5802;width:103;height:206" coordorigin="9079,5802" coordsize="103,206">
              <v:shape style="position:absolute;left:9079;top:5802;width:103;height:206" coordorigin="9079,5802" coordsize="103,206" path="m9079,6008l9182,6008,9182,5802,9079,5802,9079,6008e" filled="t" fillcolor="#FFFFFF" stroked="f">
                <v:path arrowok="t"/>
                <v:fill/>
              </v:shape>
            </v:group>
            <v:group style="position:absolute;left:8569;top:5802;width:509;height:206" coordorigin="8569,5802" coordsize="509,206">
              <v:shape style="position:absolute;left:8569;top:5802;width:509;height:206" coordorigin="8569,5802" coordsize="509,206" path="m9079,6008l9079,5802,8569,5802,8569,6008,9079,6008e" filled="t" fillcolor="#FFFFFF" stroked="f">
                <v:path arrowok="t"/>
                <v:fill/>
              </v:shape>
            </v:group>
            <v:group style="position:absolute;left:9187;top:5802;width:108;height:206" coordorigin="9187,5802" coordsize="108,206">
              <v:shape style="position:absolute;left:9187;top:5802;width:108;height:206" coordorigin="9187,5802" coordsize="108,206" path="m9187,6008l9295,6008,9295,5802,9187,5802,9187,6008e" filled="t" fillcolor="#FFFFFF" stroked="f">
                <v:path arrowok="t"/>
                <v:fill/>
              </v:shape>
            </v:group>
            <v:group style="position:absolute;left:9686;top:5802;width:103;height:206" coordorigin="9686,5802" coordsize="103,206">
              <v:shape style="position:absolute;left:9686;top:5802;width:103;height:206" coordorigin="9686,5802" coordsize="103,206" path="m9686,6008l9789,6008,9789,5802,9686,5802,9686,6008e" filled="t" fillcolor="#FFFFFF" stroked="f">
                <v:path arrowok="t"/>
                <v:fill/>
              </v:shape>
            </v:group>
            <v:group style="position:absolute;left:9295;top:5802;width:391;height:206" coordorigin="9295,5802" coordsize="391,206">
              <v:shape style="position:absolute;left:9295;top:5802;width:391;height:206" coordorigin="9295,5802" coordsize="391,206" path="m9686,6008l9686,5802,9295,5802,9295,6008,9686,6008e" filled="t" fillcolor="#FFFFFF" stroked="f">
                <v:path arrowok="t"/>
                <v:fill/>
              </v:shape>
            </v:group>
            <v:group style="position:absolute;left:9794;top:5802;width:108;height:206" coordorigin="9794,5802" coordsize="108,206">
              <v:shape style="position:absolute;left:9794;top:5802;width:108;height:206" coordorigin="9794,5802" coordsize="108,206" path="m9794,6008l9902,6008,9902,5802,9794,5802,9794,6008e" filled="t" fillcolor="#FFFFFF" stroked="f">
                <v:path arrowok="t"/>
                <v:fill/>
              </v:shape>
            </v:group>
            <v:group style="position:absolute;left:10334;top:5802;width:103;height:206" coordorigin="10334,5802" coordsize="103,206">
              <v:shape style="position:absolute;left:10334;top:5802;width:103;height:206" coordorigin="10334,5802" coordsize="103,206" path="m10334,6008l10437,6008,10437,5802,10334,5802,10334,6008e" filled="t" fillcolor="#FFFFFF" stroked="f">
                <v:path arrowok="t"/>
                <v:fill/>
              </v:shape>
            </v:group>
            <v:group style="position:absolute;left:9902;top:5802;width:432;height:206" coordorigin="9902,5802" coordsize="432,206">
              <v:shape style="position:absolute;left:9902;top:5802;width:432;height:206" coordorigin="9902,5802" coordsize="432,206" path="m10334,6008l10334,5802,9902,5802,9902,6008,10334,6008e" filled="t" fillcolor="#FFFFFF" stroked="f">
                <v:path arrowok="t"/>
                <v:fill/>
              </v:shape>
            </v:group>
            <v:group style="position:absolute;left:10442;top:5807;width:713;height:2" coordorigin="10442,5807" coordsize="713,2">
              <v:shape style="position:absolute;left:10442;top:5807;width:713;height:2" coordorigin="10442,5807" coordsize="713,0" path="m10442,5807l11155,5807e" filled="f" stroked="t" strokeweight=".579980pt" strokecolor="#FFFFFF">
                <v:path arrowok="t"/>
              </v:shape>
            </v:group>
            <v:group style="position:absolute;left:10442;top:5811;width:108;height:185" coordorigin="10442,5811" coordsize="108,185">
              <v:shape style="position:absolute;left:10442;top:5811;width:108;height:185" coordorigin="10442,5811" coordsize="108,185" path="m10442,5996l10550,5996,10550,5811,10442,5811,10442,5996e" filled="t" fillcolor="#FFFFFF" stroked="f">
                <v:path arrowok="t"/>
                <v:fill/>
              </v:shape>
            </v:group>
            <v:group style="position:absolute;left:11054;top:5811;width:101;height:185" coordorigin="11054,5811" coordsize="101,185">
              <v:shape style="position:absolute;left:11054;top:5811;width:101;height:185" coordorigin="11054,5811" coordsize="101,185" path="m11054,5996l11155,5996,11155,5811,11054,5811,11054,5996e" filled="t" fillcolor="#FFFFFF" stroked="f">
                <v:path arrowok="t"/>
                <v:fill/>
              </v:shape>
            </v:group>
            <v:group style="position:absolute;left:10442;top:6002;width:713;height:2" coordorigin="10442,6002" coordsize="713,2">
              <v:shape style="position:absolute;left:10442;top:6002;width:713;height:2" coordorigin="10442,6002" coordsize="713,0" path="m10442,6002l11155,6002e" filled="f" stroked="t" strokeweight=".69998pt" strokecolor="#FFFFFF">
                <v:path arrowok="t"/>
              </v:shape>
            </v:group>
            <v:group style="position:absolute;left:10550;top:5811;width:504;height:185" coordorigin="10550,5811" coordsize="504,185">
              <v:shape style="position:absolute;left:10550;top:5811;width:504;height:185" coordorigin="10550,5811" coordsize="504,185" path="m10550,5996l11054,5996,11054,5811,10550,5811,10550,5996e" filled="t" fillcolor="#FFFFFF" stroked="f">
                <v:path arrowok="t"/>
                <v:fill/>
              </v:shape>
            </v:group>
            <v:group style="position:absolute;left:715;top:5797;width:10452;height:2" coordorigin="715,5797" coordsize="10452,2">
              <v:shape style="position:absolute;left:715;top:5797;width:10452;height:2" coordorigin="715,5797" coordsize="10452,0" path="m715,5797l11167,5797e" filled="f" stroked="t" strokeweight=".58001pt" strokecolor="#000000">
                <v:path arrowok="t"/>
              </v:shape>
            </v:group>
            <v:group style="position:absolute;left:725;top:6042;width:1532;height:2" coordorigin="725,6042" coordsize="1532,2">
              <v:shape style="position:absolute;left:725;top:6042;width:1532;height:2" coordorigin="725,6042" coordsize="1532,0" path="m725,6042l2256,6042e" filled="f" stroked="t" strokeweight="2.5pt" strokecolor="#6FAC46">
                <v:path arrowok="t"/>
              </v:shape>
            </v:group>
            <v:group style="position:absolute;left:725;top:6066;width:103;height:206" coordorigin="725,6066" coordsize="103,206">
              <v:shape style="position:absolute;left:725;top:6066;width:103;height:206" coordorigin="725,6066" coordsize="103,206" path="m725,6272l828,6272,828,6066,725,6066,725,6272e" filled="t" fillcolor="#6FAC46" stroked="f">
                <v:path arrowok="t"/>
                <v:fill/>
              </v:shape>
            </v:group>
            <v:group style="position:absolute;left:2153;top:6066;width:103;height:206" coordorigin="2153,6066" coordsize="103,206">
              <v:shape style="position:absolute;left:2153;top:6066;width:103;height:206" coordorigin="2153,6066" coordsize="103,206" path="m2153,6272l2256,6272,2256,6066,2153,6066,2153,6272e" filled="t" fillcolor="#6FAC46" stroked="f">
                <v:path arrowok="t"/>
                <v:fill/>
              </v:shape>
            </v:group>
            <v:group style="position:absolute;left:828;top:6066;width:1325;height:206" coordorigin="828,6066" coordsize="1325,206">
              <v:shape style="position:absolute;left:828;top:6066;width:1325;height:206" coordorigin="828,6066" coordsize="1325,206" path="m828,6272l2153,6272,2153,6066,828,6066,828,6272e" filled="t" fillcolor="#6FAC46" stroked="f">
                <v:path arrowok="t"/>
                <v:fill/>
              </v:shape>
            </v:group>
            <v:group style="position:absolute;left:2261;top:6036;width:686;height:2" coordorigin="2261,6036" coordsize="686,2">
              <v:shape style="position:absolute;left:2261;top:6036;width:686;height:2" coordorigin="2261,6036" coordsize="686,0" path="m2261,6036l2948,6036e" filled="f" stroked="t" strokeweight="1.9pt" strokecolor="#6FAC46">
                <v:path arrowok="t"/>
              </v:shape>
            </v:group>
            <v:group style="position:absolute;left:2261;top:6054;width:108;height:185" coordorigin="2261,6054" coordsize="108,185">
              <v:shape style="position:absolute;left:2261;top:6054;width:108;height:185" coordorigin="2261,6054" coordsize="108,185" path="m2261,6239l2369,6239,2369,6054,2261,6054,2261,6239e" filled="t" fillcolor="#6FAC46" stroked="f">
                <v:path arrowok="t"/>
                <v:fill/>
              </v:shape>
            </v:group>
            <v:group style="position:absolute;left:2844;top:6054;width:103;height:185" coordorigin="2844,6054" coordsize="103,185">
              <v:shape style="position:absolute;left:2844;top:6054;width:103;height:185" coordorigin="2844,6054" coordsize="103,185" path="m2844,6239l2948,6239,2948,6054,2844,6054,2844,6239e" filled="t" fillcolor="#6FAC46" stroked="f">
                <v:path arrowok="t"/>
                <v:fill/>
              </v:shape>
            </v:group>
            <v:group style="position:absolute;left:2261;top:6255;width:2235;height:2" coordorigin="2261,6255" coordsize="2235,2">
              <v:shape style="position:absolute;left:2261;top:6255;width:2235;height:2" coordorigin="2261,6255" coordsize="2235,0" path="m2261,6255l4496,6255e" filled="f" stroked="t" strokeweight="1.78pt" strokecolor="#6FAC46">
                <v:path arrowok="t"/>
              </v:shape>
            </v:group>
            <v:group style="position:absolute;left:2369;top:6054;width:475;height:185" coordorigin="2369,6054" coordsize="475,185">
              <v:shape style="position:absolute;left:2369;top:6054;width:475;height:185" coordorigin="2369,6054" coordsize="475,185" path="m2369,6239l2844,6239,2844,6054,2369,6054,2369,6239e" filled="t" fillcolor="#6FAC46" stroked="f">
                <v:path arrowok="t"/>
                <v:fill/>
              </v:shape>
            </v:group>
            <v:group style="position:absolute;left:2952;top:6030;width:679;height:2" coordorigin="2952,6030" coordsize="679,2">
              <v:shape style="position:absolute;left:2952;top:6030;width:679;height:2" coordorigin="2952,6030" coordsize="679,0" path="m2952,6030l3632,6030e" filled="f" stroked="t" strokeweight="1.3pt" strokecolor="#6FAC46">
                <v:path arrowok="t"/>
              </v:shape>
            </v:group>
            <v:group style="position:absolute;left:2952;top:6042;width:108;height:206" coordorigin="2952,6042" coordsize="108,206">
              <v:shape style="position:absolute;left:2952;top:6042;width:108;height:206" coordorigin="2952,6042" coordsize="108,206" path="m2952,6248l3060,6248,3060,6042,2952,6042,2952,6248e" filled="t" fillcolor="#6FAC46" stroked="f">
                <v:path arrowok="t"/>
                <v:fill/>
              </v:shape>
            </v:group>
            <v:group style="position:absolute;left:3528;top:6042;width:103;height:206" coordorigin="3528,6042" coordsize="103,206">
              <v:shape style="position:absolute;left:3528;top:6042;width:103;height:206" coordorigin="3528,6042" coordsize="103,206" path="m3528,6248l3632,6248,3632,6042,3528,6042,3528,6248e" filled="t" fillcolor="#6FAC46" stroked="f">
                <v:path arrowok="t"/>
                <v:fill/>
              </v:shape>
            </v:group>
            <v:group style="position:absolute;left:3060;top:6042;width:468;height:206" coordorigin="3060,6042" coordsize="468,206">
              <v:shape style="position:absolute;left:3060;top:6042;width:468;height:206" coordorigin="3060,6042" coordsize="468,206" path="m3060,6248l3528,6248,3528,6042,3060,6042,3060,6248e" filled="t" fillcolor="#6FAC46" stroked="f">
                <v:path arrowok="t"/>
                <v:fill/>
              </v:shape>
            </v:group>
            <v:group style="position:absolute;left:3636;top:6036;width:860;height:2" coordorigin="3636,6036" coordsize="860,2">
              <v:shape style="position:absolute;left:3636;top:6036;width:860;height:2" coordorigin="3636,6036" coordsize="860,0" path="m3636,6036l4496,6036e" filled="f" stroked="t" strokeweight="1.9pt" strokecolor="#6FAC46">
                <v:path arrowok="t"/>
              </v:shape>
            </v:group>
            <v:group style="position:absolute;left:3636;top:6054;width:108;height:185" coordorigin="3636,6054" coordsize="108,185">
              <v:shape style="position:absolute;left:3636;top:6054;width:108;height:185" coordorigin="3636,6054" coordsize="108,185" path="m3636,6239l3744,6239,3744,6054,3636,6054,3636,6239e" filled="t" fillcolor="#6FAC46" stroked="f">
                <v:path arrowok="t"/>
                <v:fill/>
              </v:shape>
            </v:group>
            <v:group style="position:absolute;left:4393;top:6054;width:103;height:185" coordorigin="4393,6054" coordsize="103,185">
              <v:shape style="position:absolute;left:4393;top:6054;width:103;height:185" coordorigin="4393,6054" coordsize="103,185" path="m4393,6239l4496,6239,4496,6054,4393,6054,4393,6239e" filled="t" fillcolor="#6FAC46" stroked="f">
                <v:path arrowok="t"/>
                <v:fill/>
              </v:shape>
            </v:group>
            <v:group style="position:absolute;left:3744;top:6054;width:648;height:185" coordorigin="3744,6054" coordsize="648,185">
              <v:shape style="position:absolute;left:3744;top:6054;width:648;height:185" coordorigin="3744,6054" coordsize="648,185" path="m3744,6239l4393,6239,4393,6054,3744,6054,3744,6239e" filled="t" fillcolor="#6FAC46" stroked="f">
                <v:path arrowok="t"/>
                <v:fill/>
              </v:shape>
            </v:group>
            <v:group style="position:absolute;left:4501;top:6042;width:667;height:2" coordorigin="4501,6042" coordsize="667,2">
              <v:shape style="position:absolute;left:4501;top:6042;width:667;height:2" coordorigin="4501,6042" coordsize="667,0" path="m4501,6042l5168,6042e" filled="f" stroked="t" strokeweight="2.5pt" strokecolor="#6FAC46">
                <v:path arrowok="t"/>
              </v:shape>
            </v:group>
            <v:group style="position:absolute;left:4501;top:6066;width:108;height:206" coordorigin="4501,6066" coordsize="108,206">
              <v:shape style="position:absolute;left:4501;top:6066;width:108;height:206" coordorigin="4501,6066" coordsize="108,206" path="m4501,6272l4609,6272,4609,6066,4501,6066,4501,6272e" filled="t" fillcolor="#6FAC46" stroked="f">
                <v:path arrowok="t"/>
                <v:fill/>
              </v:shape>
            </v:group>
            <v:group style="position:absolute;left:5065;top:6066;width:103;height:206" coordorigin="5065,6066" coordsize="103,206">
              <v:shape style="position:absolute;left:5065;top:6066;width:103;height:206" coordorigin="5065,6066" coordsize="103,206" path="m5065,6272l5168,6272,5168,6066,5065,6066,5065,6272e" filled="t" fillcolor="#6FAC46" stroked="f">
                <v:path arrowok="t"/>
                <v:fill/>
              </v:shape>
            </v:group>
            <v:group style="position:absolute;left:4609;top:6066;width:456;height:206" coordorigin="4609,6066" coordsize="456,206">
              <v:shape style="position:absolute;left:4609;top:6066;width:456;height:206" coordorigin="4609,6066" coordsize="456,206" path="m4609,6272l5065,6272,5065,6066,4609,6066,4609,6272e" filled="t" fillcolor="#6FAC46" stroked="f">
                <v:path arrowok="t"/>
                <v:fill/>
              </v:shape>
            </v:group>
            <v:group style="position:absolute;left:5173;top:6036;width:684;height:2" coordorigin="5173,6036" coordsize="684,2">
              <v:shape style="position:absolute;left:5173;top:6036;width:684;height:2" coordorigin="5173,6036" coordsize="684,0" path="m5173,6036l5857,6036e" filled="f" stroked="t" strokeweight="1.9pt" strokecolor="#6FAC46">
                <v:path arrowok="t"/>
              </v:shape>
            </v:group>
            <v:group style="position:absolute;left:5173;top:6054;width:108;height:185" coordorigin="5173,6054" coordsize="108,185">
              <v:shape style="position:absolute;left:5173;top:6054;width:108;height:185" coordorigin="5173,6054" coordsize="108,185" path="m5173,6239l5281,6239,5281,6054,5173,6054,5173,6239e" filled="t" fillcolor="#6FAC46" stroked="f">
                <v:path arrowok="t"/>
                <v:fill/>
              </v:shape>
            </v:group>
            <v:group style="position:absolute;left:5754;top:6054;width:103;height:185" coordorigin="5754,6054" coordsize="103,185">
              <v:shape style="position:absolute;left:5754;top:6054;width:103;height:185" coordorigin="5754,6054" coordsize="103,185" path="m5754,6239l5857,6239,5857,6054,5754,6054,5754,6239e" filled="t" fillcolor="#6FAC46" stroked="f">
                <v:path arrowok="t"/>
                <v:fill/>
              </v:shape>
            </v:group>
            <v:group style="position:absolute;left:5173;top:6238;width:684;height:36" coordorigin="5173,6238" coordsize="684,36">
              <v:shape style="position:absolute;left:5173;top:6238;width:684;height:36" coordorigin="5173,6238" coordsize="684,36" path="m5173,6273l5857,6273,5857,6238,5173,6238,5173,6273xe" filled="t" fillcolor="#6FAC46" stroked="f">
                <v:path arrowok="t"/>
                <v:fill/>
              </v:shape>
            </v:group>
            <v:group style="position:absolute;left:5281;top:6054;width:473;height:185" coordorigin="5281,6054" coordsize="473,185">
              <v:shape style="position:absolute;left:5281;top:6054;width:473;height:185" coordorigin="5281,6054" coordsize="473,185" path="m5281,6239l5754,6239,5754,6054,5281,6054,5281,6239e" filled="t" fillcolor="#6FAC46" stroked="f">
                <v:path arrowok="t"/>
                <v:fill/>
              </v:shape>
            </v:group>
            <v:group style="position:absolute;left:5862;top:6042;width:588;height:2" coordorigin="5862,6042" coordsize="588,2">
              <v:shape style="position:absolute;left:5862;top:6042;width:588;height:2" coordorigin="5862,6042" coordsize="588,0" path="m5862,6042l6450,6042e" filled="f" stroked="t" strokeweight="2.5pt" strokecolor="#6FAC46">
                <v:path arrowok="t"/>
              </v:shape>
            </v:group>
            <v:group style="position:absolute;left:5862;top:6066;width:108;height:206" coordorigin="5862,6066" coordsize="108,206">
              <v:shape style="position:absolute;left:5862;top:6066;width:108;height:206" coordorigin="5862,6066" coordsize="108,206" path="m5862,6272l5970,6272,5970,6066,5862,6066,5862,6272e" filled="t" fillcolor="#6FAC46" stroked="f">
                <v:path arrowok="t"/>
                <v:fill/>
              </v:shape>
            </v:group>
            <v:group style="position:absolute;left:6347;top:6066;width:103;height:206" coordorigin="6347,6066" coordsize="103,206">
              <v:shape style="position:absolute;left:6347;top:6066;width:103;height:206" coordorigin="6347,6066" coordsize="103,206" path="m6347,6272l6450,6272,6450,6066,6347,6066,6347,6272e" filled="t" fillcolor="#6FAC46" stroked="f">
                <v:path arrowok="t"/>
                <v:fill/>
              </v:shape>
            </v:group>
            <v:group style="position:absolute;left:5970;top:6066;width:377;height:206" coordorigin="5970,6066" coordsize="377,206">
              <v:shape style="position:absolute;left:5970;top:6066;width:377;height:206" coordorigin="5970,6066" coordsize="377,206" path="m5970,6272l6347,6272,6347,6066,5970,6066,5970,6272e" filled="t" fillcolor="#6FAC46" stroked="f">
                <v:path arrowok="t"/>
                <v:fill/>
              </v:shape>
            </v:group>
            <v:group style="position:absolute;left:6455;top:6036;width:2002;height:2" coordorigin="6455,6036" coordsize="2002,2">
              <v:shape style="position:absolute;left:6455;top:6036;width:2002;height:2" coordorigin="6455,6036" coordsize="2002,0" path="m6455,6036l8457,6036e" filled="f" stroked="t" strokeweight="1.9pt" strokecolor="#6FAC46">
                <v:path arrowok="t"/>
              </v:shape>
            </v:group>
            <v:group style="position:absolute;left:6455;top:6054;width:108;height:185" coordorigin="6455,6054" coordsize="108,185">
              <v:shape style="position:absolute;left:6455;top:6054;width:108;height:185" coordorigin="6455,6054" coordsize="108,185" path="m6455,6239l6563,6239,6563,6054,6455,6054,6455,6239e" filled="t" fillcolor="#6FAC46" stroked="f">
                <v:path arrowok="t"/>
                <v:fill/>
              </v:shape>
            </v:group>
            <v:group style="position:absolute;left:7624;top:6054;width:103;height:185" coordorigin="7624,6054" coordsize="103,185">
              <v:shape style="position:absolute;left:7624;top:6054;width:103;height:185" coordorigin="7624,6054" coordsize="103,185" path="m7624,6239l7727,6239,7727,6054,7624,6054,7624,6239e" filled="t" fillcolor="#6FAC46" stroked="f">
                <v:path arrowok="t"/>
                <v:fill/>
              </v:shape>
            </v:group>
            <v:group style="position:absolute;left:6455;top:6255;width:4700;height:2" coordorigin="6455,6255" coordsize="4700,2">
              <v:shape style="position:absolute;left:6455;top:6255;width:4700;height:2" coordorigin="6455,6255" coordsize="4700,0" path="m6455,6255l11155,6255e" filled="f" stroked="t" strokeweight="1.78pt" strokecolor="#6FAC46">
                <v:path arrowok="t"/>
              </v:shape>
            </v:group>
            <v:group style="position:absolute;left:6563;top:6054;width:1061;height:185" coordorigin="6563,6054" coordsize="1061,185">
              <v:shape style="position:absolute;left:6563;top:6054;width:1061;height:185" coordorigin="6563,6054" coordsize="1061,185" path="m6563,6239l7624,6239,7624,6054,6563,6054,6563,6239e" filled="t" fillcolor="#6FAC46" stroked="f">
                <v:path arrowok="t"/>
                <v:fill/>
              </v:shape>
            </v:group>
            <v:group style="position:absolute;left:7732;top:6054;width:108;height:185" coordorigin="7732,6054" coordsize="108,185">
              <v:shape style="position:absolute;left:7732;top:6054;width:108;height:185" coordorigin="7732,6054" coordsize="108,185" path="m7732,6239l7840,6239,7840,6054,7732,6054,7732,6239e" filled="t" fillcolor="#6FAC46" stroked="f">
                <v:path arrowok="t"/>
                <v:fill/>
              </v:shape>
            </v:group>
            <v:group style="position:absolute;left:8353;top:6054;width:103;height:185" coordorigin="8353,6054" coordsize="103,185">
              <v:shape style="position:absolute;left:8353;top:6054;width:103;height:185" coordorigin="8353,6054" coordsize="103,185" path="m8353,6239l8457,6239,8457,6054,8353,6054,8353,6239e" filled="t" fillcolor="#6FAC46" stroked="f">
                <v:path arrowok="t"/>
                <v:fill/>
              </v:shape>
            </v:group>
            <v:group style="position:absolute;left:7840;top:6054;width:514;height:185" coordorigin="7840,6054" coordsize="514,185">
              <v:shape style="position:absolute;left:7840;top:6054;width:514;height:185" coordorigin="7840,6054" coordsize="514,185" path="m7840,6239l8353,6239,8353,6054,7840,6054,7840,6239e" filled="t" fillcolor="#6FAC46" stroked="f">
                <v:path arrowok="t"/>
                <v:fill/>
              </v:shape>
            </v:group>
            <v:group style="position:absolute;left:8461;top:6030;width:1976;height:2" coordorigin="8461,6030" coordsize="1976,2">
              <v:shape style="position:absolute;left:8461;top:6030;width:1976;height:2" coordorigin="8461,6030" coordsize="1976,0" path="m8461,6030l10437,6030e" filled="f" stroked="t" strokeweight="1.3pt" strokecolor="#6FAC46">
                <v:path arrowok="t"/>
              </v:shape>
            </v:group>
            <v:group style="position:absolute;left:8461;top:6042;width:108;height:206" coordorigin="8461,6042" coordsize="108,206">
              <v:shape style="position:absolute;left:8461;top:6042;width:108;height:206" coordorigin="8461,6042" coordsize="108,206" path="m8461,6248l8569,6248,8569,6042,8461,6042,8461,6248e" filled="t" fillcolor="#6FAC46" stroked="f">
                <v:path arrowok="t"/>
                <v:fill/>
              </v:shape>
            </v:group>
            <v:group style="position:absolute;left:9079;top:6042;width:103;height:206" coordorigin="9079,6042" coordsize="103,206">
              <v:shape style="position:absolute;left:9079;top:6042;width:103;height:206" coordorigin="9079,6042" coordsize="103,206" path="m9079,6248l9182,6248,9182,6042,9079,6042,9079,6248e" filled="t" fillcolor="#6FAC46" stroked="f">
                <v:path arrowok="t"/>
                <v:fill/>
              </v:shape>
            </v:group>
            <v:group style="position:absolute;left:8569;top:6042;width:509;height:206" coordorigin="8569,6042" coordsize="509,206">
              <v:shape style="position:absolute;left:8569;top:6042;width:509;height:206" coordorigin="8569,6042" coordsize="509,206" path="m8569,6248l9079,6248,9079,6042,8569,6042,8569,6248e" filled="t" fillcolor="#6FAC46" stroked="f">
                <v:path arrowok="t"/>
                <v:fill/>
              </v:shape>
            </v:group>
            <v:group style="position:absolute;left:9187;top:6042;width:108;height:206" coordorigin="9187,6042" coordsize="108,206">
              <v:shape style="position:absolute;left:9187;top:6042;width:108;height:206" coordorigin="9187,6042" coordsize="108,206" path="m9187,6248l9295,6248,9295,6042,9187,6042,9187,6248e" filled="t" fillcolor="#6FAC46" stroked="f">
                <v:path arrowok="t"/>
                <v:fill/>
              </v:shape>
            </v:group>
            <v:group style="position:absolute;left:9686;top:6042;width:103;height:206" coordorigin="9686,6042" coordsize="103,206">
              <v:shape style="position:absolute;left:9686;top:6042;width:103;height:206" coordorigin="9686,6042" coordsize="103,206" path="m9686,6248l9789,6248,9789,6042,9686,6042,9686,6248e" filled="t" fillcolor="#6FAC46" stroked="f">
                <v:path arrowok="t"/>
                <v:fill/>
              </v:shape>
            </v:group>
            <v:group style="position:absolute;left:9295;top:6042;width:391;height:206" coordorigin="9295,6042" coordsize="391,206">
              <v:shape style="position:absolute;left:9295;top:6042;width:391;height:206" coordorigin="9295,6042" coordsize="391,206" path="m9295,6248l9686,6248,9686,6042,9295,6042,9295,6248e" filled="t" fillcolor="#6FAC46" stroked="f">
                <v:path arrowok="t"/>
                <v:fill/>
              </v:shape>
            </v:group>
            <v:group style="position:absolute;left:9794;top:6042;width:108;height:206" coordorigin="9794,6042" coordsize="108,206">
              <v:shape style="position:absolute;left:9794;top:6042;width:108;height:206" coordorigin="9794,6042" coordsize="108,206" path="m9794,6248l9902,6248,9902,6042,9794,6042,9794,6248e" filled="t" fillcolor="#6FAC46" stroked="f">
                <v:path arrowok="t"/>
                <v:fill/>
              </v:shape>
            </v:group>
            <v:group style="position:absolute;left:10334;top:6042;width:103;height:206" coordorigin="10334,6042" coordsize="103,206">
              <v:shape style="position:absolute;left:10334;top:6042;width:103;height:206" coordorigin="10334,6042" coordsize="103,206" path="m10334,6248l10437,6248,10437,6042,10334,6042,10334,6248e" filled="t" fillcolor="#6FAC46" stroked="f">
                <v:path arrowok="t"/>
                <v:fill/>
              </v:shape>
            </v:group>
            <v:group style="position:absolute;left:9902;top:6042;width:432;height:206" coordorigin="9902,6042" coordsize="432,206">
              <v:shape style="position:absolute;left:9902;top:6042;width:432;height:206" coordorigin="9902,6042" coordsize="432,206" path="m9902,6248l10334,6248,10334,6042,9902,6042,9902,6248e" filled="t" fillcolor="#6FAC46" stroked="f">
                <v:path arrowok="t"/>
                <v:fill/>
              </v:shape>
            </v:group>
            <v:group style="position:absolute;left:10442;top:6036;width:713;height:2" coordorigin="10442,6036" coordsize="713,2">
              <v:shape style="position:absolute;left:10442;top:6036;width:713;height:2" coordorigin="10442,6036" coordsize="713,0" path="m10442,6036l11155,6036e" filled="f" stroked="t" strokeweight="1.9pt" strokecolor="#6FAC46">
                <v:path arrowok="t"/>
              </v:shape>
            </v:group>
            <v:group style="position:absolute;left:10442;top:6054;width:108;height:185" coordorigin="10442,6054" coordsize="108,185">
              <v:shape style="position:absolute;left:10442;top:6054;width:108;height:185" coordorigin="10442,6054" coordsize="108,185" path="m10442,6239l10550,6239,10550,6054,10442,6054,10442,6239e" filled="t" fillcolor="#6FAC46" stroked="f">
                <v:path arrowok="t"/>
                <v:fill/>
              </v:shape>
            </v:group>
            <v:group style="position:absolute;left:11054;top:6054;width:101;height:185" coordorigin="11054,6054" coordsize="101,185">
              <v:shape style="position:absolute;left:11054;top:6054;width:101;height:185" coordorigin="11054,6054" coordsize="101,185" path="m11054,6239l11155,6239,11155,6054,11054,6054,11054,6239e" filled="t" fillcolor="#6FAC46" stroked="f">
                <v:path arrowok="t"/>
                <v:fill/>
              </v:shape>
            </v:group>
            <v:group style="position:absolute;left:10550;top:6054;width:504;height:185" coordorigin="10550,6054" coordsize="504,185">
              <v:shape style="position:absolute;left:10550;top:6054;width:504;height:185" coordorigin="10550,6054" coordsize="504,185" path="m10550,6239l11054,6239,11054,6054,10550,6054,10550,6239e" filled="t" fillcolor="#6FAC46" stroked="f">
                <v:path arrowok="t"/>
                <v:fill/>
              </v:shape>
            </v:group>
            <v:group style="position:absolute;left:715;top:6013;width:10452;height:2" coordorigin="715,6013" coordsize="10452,2">
              <v:shape style="position:absolute;left:715;top:6013;width:10452;height:2" coordorigin="715,6013" coordsize="10452,0" path="m715,6013l11167,6013e" filled="f" stroked="t" strokeweight=".58001pt" strokecolor="#000000">
                <v:path arrowok="t"/>
              </v:shape>
            </v:group>
            <v:group style="position:absolute;left:725;top:6307;width:1532;height:2" coordorigin="725,6307" coordsize="1532,2">
              <v:shape style="position:absolute;left:725;top:6307;width:1532;height:2" coordorigin="725,6307" coordsize="1532,0" path="m725,6307l2256,6307e" filled="f" stroked="t" strokeweight="2.62pt" strokecolor="#FFFFFF">
                <v:path arrowok="t"/>
              </v:shape>
            </v:group>
            <v:group style="position:absolute;left:725;top:6332;width:103;height:206" coordorigin="725,6332" coordsize="103,206">
              <v:shape style="position:absolute;left:725;top:6332;width:103;height:206" coordorigin="725,6332" coordsize="103,206" path="m725,6539l828,6539,828,6332,725,6332,725,6539e" filled="t" fillcolor="#FFFFFF" stroked="f">
                <v:path arrowok="t"/>
                <v:fill/>
              </v:shape>
            </v:group>
            <v:group style="position:absolute;left:2153;top:6332;width:103;height:206" coordorigin="2153,6332" coordsize="103,206">
              <v:shape style="position:absolute;left:2153;top:6332;width:103;height:206" coordorigin="2153,6332" coordsize="103,206" path="m2153,6539l2256,6539,2256,6332,2153,6332,2153,6539e" filled="t" fillcolor="#FFFFFF" stroked="f">
                <v:path arrowok="t"/>
                <v:fill/>
              </v:shape>
            </v:group>
            <v:group style="position:absolute;left:828;top:6332;width:1325;height:206" coordorigin="828,6332" coordsize="1325,206">
              <v:shape style="position:absolute;left:828;top:6332;width:1325;height:206" coordorigin="828,6332" coordsize="1325,206" path="m2153,6538l2153,6332,828,6332,828,6538,2153,6538e" filled="t" fillcolor="#FFFFFF" stroked="f">
                <v:path arrowok="t"/>
                <v:fill/>
              </v:shape>
            </v:group>
            <v:group style="position:absolute;left:2261;top:6300;width:686;height:2" coordorigin="2261,6300" coordsize="686,2">
              <v:shape style="position:absolute;left:2261;top:6300;width:686;height:2" coordorigin="2261,6300" coordsize="686,0" path="m2261,6300l2948,6300e" filled="f" stroked="t" strokeweight="1.9pt" strokecolor="#FFFFFF">
                <v:path arrowok="t"/>
              </v:shape>
            </v:group>
            <v:group style="position:absolute;left:2261;top:6318;width:108;height:185" coordorigin="2261,6318" coordsize="108,185">
              <v:shape style="position:absolute;left:2261;top:6318;width:108;height:185" coordorigin="2261,6318" coordsize="108,185" path="m2261,6503l2369,6503,2369,6318,2261,6318,2261,6503e" filled="t" fillcolor="#FFFFFF" stroked="f">
                <v:path arrowok="t"/>
                <v:fill/>
              </v:shape>
            </v:group>
            <v:group style="position:absolute;left:2844;top:6318;width:103;height:185" coordorigin="2844,6318" coordsize="103,185">
              <v:shape style="position:absolute;left:2844;top:6318;width:103;height:185" coordorigin="2844,6318" coordsize="103,185" path="m2844,6503l2948,6503,2948,6318,2844,6318,2844,6503e" filled="t" fillcolor="#FFFFFF" stroked="f">
                <v:path arrowok="t"/>
                <v:fill/>
              </v:shape>
            </v:group>
            <v:group style="position:absolute;left:2261;top:6543;width:686;height:2" coordorigin="2261,6543" coordsize="686,2">
              <v:shape style="position:absolute;left:2261;top:6543;width:686;height:2" coordorigin="2261,6543" coordsize="686,0" path="m2261,6543l2948,6543e" filled="f" stroked="t" strokeweight="4.18pt" strokecolor="#FFFFFF">
                <v:path arrowok="t"/>
              </v:shape>
            </v:group>
            <v:group style="position:absolute;left:2369;top:6318;width:475;height:185" coordorigin="2369,6318" coordsize="475,185">
              <v:shape style="position:absolute;left:2369;top:6318;width:475;height:185" coordorigin="2369,6318" coordsize="475,185" path="m2369,6503l2844,6503,2844,6318,2369,6318,2369,6503e" filled="t" fillcolor="#FFFFFF" stroked="f">
                <v:path arrowok="t"/>
                <v:fill/>
              </v:shape>
            </v:group>
            <v:group style="position:absolute;left:2952;top:6294;width:679;height:2" coordorigin="2952,6294" coordsize="679,2">
              <v:shape style="position:absolute;left:2952;top:6294;width:679;height:2" coordorigin="2952,6294" coordsize="679,0" path="m2952,6294l3632,6294e" filled="f" stroked="t" strokeweight="1.3pt" strokecolor="#FFFFFF">
                <v:path arrowok="t"/>
              </v:shape>
            </v:group>
            <v:group style="position:absolute;left:2952;top:6306;width:108;height:209" coordorigin="2952,6306" coordsize="108,209">
              <v:shape style="position:absolute;left:2952;top:6306;width:108;height:209" coordorigin="2952,6306" coordsize="108,209" path="m2952,6515l3060,6515,3060,6306,2952,6306,2952,6515e" filled="t" fillcolor="#FFFFFF" stroked="f">
                <v:path arrowok="t"/>
                <v:fill/>
              </v:shape>
            </v:group>
            <v:group style="position:absolute;left:3528;top:6306;width:103;height:209" coordorigin="3528,6306" coordsize="103,209">
              <v:shape style="position:absolute;left:3528;top:6306;width:103;height:209" coordorigin="3528,6306" coordsize="103,209" path="m3528,6515l3632,6515,3632,6306,3528,6306,3528,6515e" filled="t" fillcolor="#FFFFFF" stroked="f">
                <v:path arrowok="t"/>
                <v:fill/>
              </v:shape>
            </v:group>
            <v:group style="position:absolute;left:2952;top:6543;width:679;height:2" coordorigin="2952,6543" coordsize="679,2">
              <v:shape style="position:absolute;left:2952;top:6543;width:679;height:2" coordorigin="2952,6543" coordsize="679,0" path="m2952,6543l3632,6543e" filled="f" stroked="t" strokeweight="2.98pt" strokecolor="#FFFFFF">
                <v:path arrowok="t"/>
              </v:shape>
            </v:group>
            <v:group style="position:absolute;left:3060;top:6306;width:468;height:209" coordorigin="3060,6306" coordsize="468,209">
              <v:shape style="position:absolute;left:3060;top:6306;width:468;height:209" coordorigin="3060,6306" coordsize="468,209" path="m3060,6515l3528,6515,3528,6306,3060,6306,3060,6515e" filled="t" fillcolor="#FFFFFF" stroked="f">
                <v:path arrowok="t"/>
                <v:fill/>
              </v:shape>
            </v:group>
            <v:group style="position:absolute;left:3636;top:6300;width:860;height:2" coordorigin="3636,6300" coordsize="860,2">
              <v:shape style="position:absolute;left:3636;top:6300;width:860;height:2" coordorigin="3636,6300" coordsize="860,0" path="m3636,6300l4496,6300e" filled="f" stroked="t" strokeweight="1.9pt" strokecolor="#FFFFFF">
                <v:path arrowok="t"/>
              </v:shape>
            </v:group>
            <v:group style="position:absolute;left:3636;top:6318;width:108;height:185" coordorigin="3636,6318" coordsize="108,185">
              <v:shape style="position:absolute;left:3636;top:6318;width:108;height:185" coordorigin="3636,6318" coordsize="108,185" path="m3636,6503l3744,6503,3744,6318,3636,6318,3636,6503e" filled="t" fillcolor="#FFFFFF" stroked="f">
                <v:path arrowok="t"/>
                <v:fill/>
              </v:shape>
            </v:group>
            <v:group style="position:absolute;left:4393;top:6318;width:103;height:185" coordorigin="4393,6318" coordsize="103,185">
              <v:shape style="position:absolute;left:4393;top:6318;width:103;height:185" coordorigin="4393,6318" coordsize="103,185" path="m4393,6503l4496,6503,4496,6318,4393,6318,4393,6503e" filled="t" fillcolor="#FFFFFF" stroked="f">
                <v:path arrowok="t"/>
                <v:fill/>
              </v:shape>
            </v:group>
            <v:group style="position:absolute;left:3636;top:6543;width:860;height:2" coordorigin="3636,6543" coordsize="860,2">
              <v:shape style="position:absolute;left:3636;top:6543;width:860;height:2" coordorigin="3636,6543" coordsize="860,0" path="m3636,6543l4496,6543e" filled="f" stroked="t" strokeweight="4.18pt" strokecolor="#FFFFFF">
                <v:path arrowok="t"/>
              </v:shape>
            </v:group>
            <v:group style="position:absolute;left:3744;top:6318;width:648;height:185" coordorigin="3744,6318" coordsize="648,185">
              <v:shape style="position:absolute;left:3744;top:6318;width:648;height:185" coordorigin="3744,6318" coordsize="648,185" path="m3744,6503l4393,6503,4393,6318,3744,6318,3744,6503e" filled="t" fillcolor="#FFFFFF" stroked="f">
                <v:path arrowok="t"/>
                <v:fill/>
              </v:shape>
            </v:group>
            <v:group style="position:absolute;left:4501;top:6307;width:667;height:2" coordorigin="4501,6307" coordsize="667,2">
              <v:shape style="position:absolute;left:4501;top:6307;width:667;height:2" coordorigin="4501,6307" coordsize="667,0" path="m4501,6307l5168,6307e" filled="f" stroked="t" strokeweight="2.62pt" strokecolor="#FFFFFF">
                <v:path arrowok="t"/>
              </v:shape>
            </v:group>
            <v:group style="position:absolute;left:4501;top:6332;width:108;height:206" coordorigin="4501,6332" coordsize="108,206">
              <v:shape style="position:absolute;left:4501;top:6332;width:108;height:206" coordorigin="4501,6332" coordsize="108,206" path="m4501,6539l4609,6539,4609,6332,4501,6332,4501,6539e" filled="t" fillcolor="#FFFFFF" stroked="f">
                <v:path arrowok="t"/>
                <v:fill/>
              </v:shape>
            </v:group>
            <v:group style="position:absolute;left:5065;top:6332;width:103;height:206" coordorigin="5065,6332" coordsize="103,206">
              <v:shape style="position:absolute;left:5065;top:6332;width:103;height:206" coordorigin="5065,6332" coordsize="103,206" path="m5065,6539l5168,6539,5168,6332,5065,6332,5065,6539e" filled="t" fillcolor="#FFFFFF" stroked="f">
                <v:path arrowok="t"/>
                <v:fill/>
              </v:shape>
            </v:group>
            <v:group style="position:absolute;left:4609;top:6332;width:456;height:206" coordorigin="4609,6332" coordsize="456,206">
              <v:shape style="position:absolute;left:4609;top:6332;width:456;height:206" coordorigin="4609,6332" coordsize="456,206" path="m5065,6538l5065,6332,4609,6332,4609,6538,5065,6538e" filled="t" fillcolor="#FFFFFF" stroked="f">
                <v:path arrowok="t"/>
                <v:fill/>
              </v:shape>
            </v:group>
            <v:group style="position:absolute;left:5173;top:6281;width:684;height:38" coordorigin="5173,6281" coordsize="684,38">
              <v:shape style="position:absolute;left:5173;top:6281;width:684;height:38" coordorigin="5173,6281" coordsize="684,38" path="m5173,6319l5857,6319,5857,6281,5173,6281,5173,6319xe" filled="t" fillcolor="#FFFFFF" stroked="f">
                <v:path arrowok="t"/>
                <v:fill/>
              </v:shape>
            </v:group>
            <v:group style="position:absolute;left:5173;top:6318;width:108;height:185" coordorigin="5173,6318" coordsize="108,185">
              <v:shape style="position:absolute;left:5173;top:6318;width:108;height:185" coordorigin="5173,6318" coordsize="108,185" path="m5173,6503l5281,6503,5281,6318,5173,6318,5173,6503e" filled="t" fillcolor="#FFFFFF" stroked="f">
                <v:path arrowok="t"/>
                <v:fill/>
              </v:shape>
            </v:group>
            <v:group style="position:absolute;left:5754;top:6318;width:103;height:185" coordorigin="5754,6318" coordsize="103,185">
              <v:shape style="position:absolute;left:5754;top:6318;width:103;height:185" coordorigin="5754,6318" coordsize="103,185" path="m5754,6503l5857,6503,5857,6318,5754,6318,5754,6503e" filled="t" fillcolor="#FFFFFF" stroked="f">
                <v:path arrowok="t"/>
                <v:fill/>
              </v:shape>
            </v:group>
            <v:group style="position:absolute;left:5173;top:6543;width:684;height:2" coordorigin="5173,6543" coordsize="684,2">
              <v:shape style="position:absolute;left:5173;top:6543;width:684;height:2" coordorigin="5173,6543" coordsize="684,0" path="m5173,6543l5857,6543e" filled="f" stroked="t" strokeweight="4.18pt" strokecolor="#FFFFFF">
                <v:path arrowok="t"/>
              </v:shape>
            </v:group>
            <v:group style="position:absolute;left:5281;top:6318;width:473;height:185" coordorigin="5281,6318" coordsize="473,185">
              <v:shape style="position:absolute;left:5281;top:6318;width:473;height:185" coordorigin="5281,6318" coordsize="473,185" path="m5281,6503l5754,6503,5754,6318,5281,6318,5281,6503e" filled="t" fillcolor="#FFFFFF" stroked="f">
                <v:path arrowok="t"/>
                <v:fill/>
              </v:shape>
            </v:group>
            <v:group style="position:absolute;left:5862;top:6307;width:588;height:2" coordorigin="5862,6307" coordsize="588,2">
              <v:shape style="position:absolute;left:5862;top:6307;width:588;height:2" coordorigin="5862,6307" coordsize="588,0" path="m5862,6307l6450,6307e" filled="f" stroked="t" strokeweight="2.62pt" strokecolor="#FFFFFF">
                <v:path arrowok="t"/>
              </v:shape>
            </v:group>
            <v:group style="position:absolute;left:5862;top:6332;width:108;height:206" coordorigin="5862,6332" coordsize="108,206">
              <v:shape style="position:absolute;left:5862;top:6332;width:108;height:206" coordorigin="5862,6332" coordsize="108,206" path="m5862,6539l5970,6539,5970,6332,5862,6332,5862,6539e" filled="t" fillcolor="#FFFFFF" stroked="f">
                <v:path arrowok="t"/>
                <v:fill/>
              </v:shape>
            </v:group>
            <v:group style="position:absolute;left:6347;top:6332;width:103;height:206" coordorigin="6347,6332" coordsize="103,206">
              <v:shape style="position:absolute;left:6347;top:6332;width:103;height:206" coordorigin="6347,6332" coordsize="103,206" path="m6347,6539l6450,6539,6450,6332,6347,6332,6347,6539e" filled="t" fillcolor="#FFFFFF" stroked="f">
                <v:path arrowok="t"/>
                <v:fill/>
              </v:shape>
            </v:group>
            <v:group style="position:absolute;left:5970;top:6332;width:377;height:206" coordorigin="5970,6332" coordsize="377,206">
              <v:shape style="position:absolute;left:5970;top:6332;width:377;height:206" coordorigin="5970,6332" coordsize="377,206" path="m6347,6538l6347,6332,5970,6332,5970,6538,6347,6538e" filled="t" fillcolor="#FFFFFF" stroked="f">
                <v:path arrowok="t"/>
                <v:fill/>
              </v:shape>
            </v:group>
            <v:group style="position:absolute;left:6455;top:6300;width:2002;height:2" coordorigin="6455,6300" coordsize="2002,2">
              <v:shape style="position:absolute;left:6455;top:6300;width:2002;height:2" coordorigin="6455,6300" coordsize="2002,0" path="m6455,6300l8457,6300e" filled="f" stroked="t" strokeweight="1.9pt" strokecolor="#FFFFFF">
                <v:path arrowok="t"/>
              </v:shape>
            </v:group>
            <v:group style="position:absolute;left:6455;top:6318;width:108;height:185" coordorigin="6455,6318" coordsize="108,185">
              <v:shape style="position:absolute;left:6455;top:6318;width:108;height:185" coordorigin="6455,6318" coordsize="108,185" path="m6455,6503l6563,6503,6563,6318,6455,6318,6455,6503e" filled="t" fillcolor="#FFFFFF" stroked="f">
                <v:path arrowok="t"/>
                <v:fill/>
              </v:shape>
            </v:group>
            <v:group style="position:absolute;left:7624;top:6318;width:103;height:185" coordorigin="7624,6318" coordsize="103,185">
              <v:shape style="position:absolute;left:7624;top:6318;width:103;height:185" coordorigin="7624,6318" coordsize="103,185" path="m7624,6503l7727,6503,7727,6318,7624,6318,7624,6503e" filled="t" fillcolor="#FFFFFF" stroked="f">
                <v:path arrowok="t"/>
                <v:fill/>
              </v:shape>
            </v:group>
            <v:group style="position:absolute;left:6455;top:6502;width:2002;height:38" coordorigin="6455,6502" coordsize="2002,38">
              <v:shape style="position:absolute;left:6455;top:6502;width:2002;height:38" coordorigin="6455,6502" coordsize="2002,38" path="m6455,6540l8457,6540,8457,6502,6455,6502,6455,6540xe" filled="t" fillcolor="#FFFFFF" stroked="f">
                <v:path arrowok="t"/>
                <v:fill/>
              </v:shape>
            </v:group>
            <v:group style="position:absolute;left:6563;top:6318;width:1061;height:185" coordorigin="6563,6318" coordsize="1061,185">
              <v:shape style="position:absolute;left:6563;top:6318;width:1061;height:185" coordorigin="6563,6318" coordsize="1061,185" path="m6563,6503l7624,6503,7624,6318,6563,6318,6563,6503e" filled="t" fillcolor="#FFFFFF" stroked="f">
                <v:path arrowok="t"/>
                <v:fill/>
              </v:shape>
            </v:group>
            <v:group style="position:absolute;left:7732;top:6318;width:108;height:185" coordorigin="7732,6318" coordsize="108,185">
              <v:shape style="position:absolute;left:7732;top:6318;width:108;height:185" coordorigin="7732,6318" coordsize="108,185" path="m7732,6503l7840,6503,7840,6318,7732,6318,7732,6503e" filled="t" fillcolor="#FFFFFF" stroked="f">
                <v:path arrowok="t"/>
                <v:fill/>
              </v:shape>
            </v:group>
            <v:group style="position:absolute;left:8353;top:6318;width:103;height:185" coordorigin="8353,6318" coordsize="103,185">
              <v:shape style="position:absolute;left:8353;top:6318;width:103;height:185" coordorigin="8353,6318" coordsize="103,185" path="m8353,6503l8457,6503,8457,6318,8353,6318,8353,6503e" filled="t" fillcolor="#FFFFFF" stroked="f">
                <v:path arrowok="t"/>
                <v:fill/>
              </v:shape>
            </v:group>
            <v:group style="position:absolute;left:7840;top:6318;width:514;height:185" coordorigin="7840,6318" coordsize="514,185">
              <v:shape style="position:absolute;left:7840;top:6318;width:514;height:185" coordorigin="7840,6318" coordsize="514,185" path="m7840,6503l8353,6503,8353,6318,7840,6318,7840,6503e" filled="t" fillcolor="#FFFFFF" stroked="f">
                <v:path arrowok="t"/>
                <v:fill/>
              </v:shape>
            </v:group>
            <v:group style="position:absolute;left:8461;top:6294;width:1976;height:2" coordorigin="8461,6294" coordsize="1976,2">
              <v:shape style="position:absolute;left:8461;top:6294;width:1976;height:2" coordorigin="8461,6294" coordsize="1976,0" path="m8461,6294l10437,6294e" filled="f" stroked="t" strokeweight="1.3pt" strokecolor="#FFFFFF">
                <v:path arrowok="t"/>
              </v:shape>
            </v:group>
            <v:group style="position:absolute;left:8461;top:6306;width:108;height:209" coordorigin="8461,6306" coordsize="108,209">
              <v:shape style="position:absolute;left:8461;top:6306;width:108;height:209" coordorigin="8461,6306" coordsize="108,209" path="m8461,6515l8569,6515,8569,6306,8461,6306,8461,6515e" filled="t" fillcolor="#FFFFFF" stroked="f">
                <v:path arrowok="t"/>
                <v:fill/>
              </v:shape>
            </v:group>
            <v:group style="position:absolute;left:9079;top:6306;width:103;height:209" coordorigin="9079,6306" coordsize="103,209">
              <v:shape style="position:absolute;left:9079;top:6306;width:103;height:209" coordorigin="9079,6306" coordsize="103,209" path="m9079,6515l9182,6515,9182,6306,9079,6306,9079,6515e" filled="t" fillcolor="#FFFFFF" stroked="f">
                <v:path arrowok="t"/>
                <v:fill/>
              </v:shape>
            </v:group>
            <v:group style="position:absolute;left:8461;top:6514;width:1976;height:26" coordorigin="8461,6514" coordsize="1976,26">
              <v:shape style="position:absolute;left:8461;top:6514;width:1976;height:26" coordorigin="8461,6514" coordsize="1976,26" path="m8461,6540l10437,6540,10437,6514,8461,6514,8461,6540xe" filled="t" fillcolor="#FFFFFF" stroked="f">
                <v:path arrowok="t"/>
                <v:fill/>
              </v:shape>
            </v:group>
            <v:group style="position:absolute;left:8569;top:6306;width:509;height:209" coordorigin="8569,6306" coordsize="509,209">
              <v:shape style="position:absolute;left:8569;top:6306;width:509;height:209" coordorigin="8569,6306" coordsize="509,209" path="m8569,6515l9079,6515,9079,6306,8569,6306,8569,6515e" filled="t" fillcolor="#FFFFFF" stroked="f">
                <v:path arrowok="t"/>
                <v:fill/>
              </v:shape>
            </v:group>
            <v:group style="position:absolute;left:9187;top:6306;width:108;height:209" coordorigin="9187,6306" coordsize="108,209">
              <v:shape style="position:absolute;left:9187;top:6306;width:108;height:209" coordorigin="9187,6306" coordsize="108,209" path="m9187,6515l9295,6515,9295,6306,9187,6306,9187,6515e" filled="t" fillcolor="#FFFFFF" stroked="f">
                <v:path arrowok="t"/>
                <v:fill/>
              </v:shape>
            </v:group>
            <v:group style="position:absolute;left:9686;top:6306;width:103;height:209" coordorigin="9686,6306" coordsize="103,209">
              <v:shape style="position:absolute;left:9686;top:6306;width:103;height:209" coordorigin="9686,6306" coordsize="103,209" path="m9686,6515l9789,6515,9789,6306,9686,6306,9686,6515e" filled="t" fillcolor="#FFFFFF" stroked="f">
                <v:path arrowok="t"/>
                <v:fill/>
              </v:shape>
            </v:group>
            <v:group style="position:absolute;left:9295;top:6306;width:391;height:209" coordorigin="9295,6306" coordsize="391,209">
              <v:shape style="position:absolute;left:9295;top:6306;width:391;height:209" coordorigin="9295,6306" coordsize="391,209" path="m9295,6515l9686,6515,9686,6306,9295,6306,9295,6515e" filled="t" fillcolor="#FFFFFF" stroked="f">
                <v:path arrowok="t"/>
                <v:fill/>
              </v:shape>
            </v:group>
            <v:group style="position:absolute;left:9794;top:6306;width:108;height:209" coordorigin="9794,6306" coordsize="108,209">
              <v:shape style="position:absolute;left:9794;top:6306;width:108;height:209" coordorigin="9794,6306" coordsize="108,209" path="m9794,6515l9902,6515,9902,6306,9794,6306,9794,6515e" filled="t" fillcolor="#FFFFFF" stroked="f">
                <v:path arrowok="t"/>
                <v:fill/>
              </v:shape>
            </v:group>
            <v:group style="position:absolute;left:10334;top:6306;width:103;height:209" coordorigin="10334,6306" coordsize="103,209">
              <v:shape style="position:absolute;left:10334;top:6306;width:103;height:209" coordorigin="10334,6306" coordsize="103,209" path="m10334,6515l10437,6515,10437,6306,10334,6306,10334,6515e" filled="t" fillcolor="#FFFFFF" stroked="f">
                <v:path arrowok="t"/>
                <v:fill/>
              </v:shape>
            </v:group>
            <v:group style="position:absolute;left:9902;top:6306;width:432;height:209" coordorigin="9902,6306" coordsize="432,209">
              <v:shape style="position:absolute;left:9902;top:6306;width:432;height:209" coordorigin="9902,6306" coordsize="432,209" path="m9902,6515l10334,6515,10334,6306,9902,6306,9902,6515e" filled="t" fillcolor="#FFFFFF" stroked="f">
                <v:path arrowok="t"/>
                <v:fill/>
              </v:shape>
            </v:group>
            <v:group style="position:absolute;left:10442;top:6300;width:713;height:2" coordorigin="10442,6300" coordsize="713,2">
              <v:shape style="position:absolute;left:10442;top:6300;width:713;height:2" coordorigin="10442,6300" coordsize="713,0" path="m10442,6300l11155,6300e" filled="f" stroked="t" strokeweight="1.9pt" strokecolor="#FFFFFF">
                <v:path arrowok="t"/>
              </v:shape>
            </v:group>
            <v:group style="position:absolute;left:10442;top:6318;width:108;height:185" coordorigin="10442,6318" coordsize="108,185">
              <v:shape style="position:absolute;left:10442;top:6318;width:108;height:185" coordorigin="10442,6318" coordsize="108,185" path="m10442,6503l10550,6503,10550,6318,10442,6318,10442,6503e" filled="t" fillcolor="#FFFFFF" stroked="f">
                <v:path arrowok="t"/>
                <v:fill/>
              </v:shape>
            </v:group>
            <v:group style="position:absolute;left:11054;top:6318;width:101;height:185" coordorigin="11054,6318" coordsize="101,185">
              <v:shape style="position:absolute;left:11054;top:6318;width:101;height:185" coordorigin="11054,6318" coordsize="101,185" path="m11054,6503l11155,6503,11155,6318,11054,6318,11054,6503e" filled="t" fillcolor="#FFFFFF" stroked="f">
                <v:path arrowok="t"/>
                <v:fill/>
              </v:shape>
            </v:group>
            <v:group style="position:absolute;left:10442;top:6543;width:713;height:2" coordorigin="10442,6543" coordsize="713,2">
              <v:shape style="position:absolute;left:10442;top:6543;width:713;height:2" coordorigin="10442,6543" coordsize="713,0" path="m10442,6543l11155,6543e" filled="f" stroked="t" strokeweight="4.18pt" strokecolor="#FFFFFF">
                <v:path arrowok="t"/>
              </v:shape>
            </v:group>
            <v:group style="position:absolute;left:10550;top:6318;width:504;height:185" coordorigin="10550,6318" coordsize="504,185">
              <v:shape style="position:absolute;left:10550;top:6318;width:504;height:185" coordorigin="10550,6318" coordsize="504,185" path="m10550,6503l11054,6503,11054,6318,10550,6318,10550,6503e" filled="t" fillcolor="#FFFFFF" stroked="f">
                <v:path arrowok="t"/>
                <v:fill/>
              </v:shape>
            </v:group>
            <v:group style="position:absolute;left:715;top:6277;width:10452;height:2" coordorigin="715,6277" coordsize="10452,2">
              <v:shape style="position:absolute;left:715;top:6277;width:10452;height:2" coordorigin="715,6277" coordsize="10452,0" path="m715,6277l11167,6277e" filled="f" stroked="t" strokeweight=".58001pt" strokecolor="#000000">
                <v:path arrowok="t"/>
              </v:shape>
            </v:group>
            <v:group style="position:absolute;left:725;top:6572;width:1532;height:2" coordorigin="725,6572" coordsize="1532,2">
              <v:shape style="position:absolute;left:725;top:6572;width:1532;height:2" coordorigin="725,6572" coordsize="1532,0" path="m725,6572l2256,6572e" filled="f" stroked="t" strokeweight="2.5pt" strokecolor="#FFFFFF">
                <v:path arrowok="t"/>
              </v:shape>
            </v:group>
            <v:group style="position:absolute;left:725;top:6596;width:103;height:206" coordorigin="725,6596" coordsize="103,206">
              <v:shape style="position:absolute;left:725;top:6596;width:103;height:206" coordorigin="725,6596" coordsize="103,206" path="m725,6803l828,6803,828,6596,725,6596,725,6803e" filled="t" fillcolor="#FFFFFF" stroked="f">
                <v:path arrowok="t"/>
                <v:fill/>
              </v:shape>
            </v:group>
            <v:group style="position:absolute;left:2153;top:6596;width:103;height:206" coordorigin="2153,6596" coordsize="103,206">
              <v:shape style="position:absolute;left:2153;top:6596;width:103;height:206" coordorigin="2153,6596" coordsize="103,206" path="m2153,6803l2256,6803,2256,6596,2153,6596,2153,6803e" filled="t" fillcolor="#FFFFFF" stroked="f">
                <v:path arrowok="t"/>
                <v:fill/>
              </v:shape>
            </v:group>
            <v:group style="position:absolute;left:828;top:6596;width:1325;height:206" coordorigin="828,6596" coordsize="1325,206">
              <v:shape style="position:absolute;left:828;top:6596;width:1325;height:206" coordorigin="828,6596" coordsize="1325,206" path="m2153,6802l2153,6596,828,6596,828,6802,2153,6802e" filled="t" fillcolor="#FFFFFF" stroked="f">
                <v:path arrowok="t"/>
                <v:fill/>
              </v:shape>
            </v:group>
            <v:group style="position:absolute;left:2261;top:6584;width:108;height:182" coordorigin="2261,6584" coordsize="108,182">
              <v:shape style="position:absolute;left:2261;top:6584;width:108;height:182" coordorigin="2261,6584" coordsize="108,182" path="m2261,6767l2369,6767,2369,6584,2261,6584,2261,6767e" filled="t" fillcolor="#FFFFFF" stroked="f">
                <v:path arrowok="t"/>
                <v:fill/>
              </v:shape>
            </v:group>
            <v:group style="position:absolute;left:2844;top:6584;width:103;height:182" coordorigin="2844,6584" coordsize="103,182">
              <v:shape style="position:absolute;left:2844;top:6584;width:103;height:182" coordorigin="2844,6584" coordsize="103,182" path="m2844,6767l2948,6767,2948,6584,2844,6584,2844,6767e" filled="t" fillcolor="#FFFFFF" stroked="f">
                <v:path arrowok="t"/>
                <v:fill/>
              </v:shape>
            </v:group>
            <v:group style="position:absolute;left:2261;top:6807;width:686;height:2" coordorigin="2261,6807" coordsize="686,2">
              <v:shape style="position:absolute;left:2261;top:6807;width:686;height:2" coordorigin="2261,6807" coordsize="686,0" path="m2261,6807l2948,6807e" filled="f" stroked="t" strokeweight="4.18pt" strokecolor="#FFFFFF">
                <v:path arrowok="t"/>
              </v:shape>
            </v:group>
            <v:group style="position:absolute;left:2369;top:6584;width:475;height:182" coordorigin="2369,6584" coordsize="475,182">
              <v:shape style="position:absolute;left:2369;top:6584;width:475;height:182" coordorigin="2369,6584" coordsize="475,182" path="m2369,6767l2844,6767,2844,6584,2369,6584,2369,6767e" filled="t" fillcolor="#FFFFFF" stroked="f">
                <v:path arrowok="t"/>
                <v:fill/>
              </v:shape>
            </v:group>
            <v:group style="position:absolute;left:2952;top:6572;width:108;height:206" coordorigin="2952,6572" coordsize="108,206">
              <v:shape style="position:absolute;left:2952;top:6572;width:108;height:206" coordorigin="2952,6572" coordsize="108,206" path="m2952,6779l3060,6779,3060,6572,2952,6572,2952,6779e" filled="t" fillcolor="#FFFFFF" stroked="f">
                <v:path arrowok="t"/>
                <v:fill/>
              </v:shape>
            </v:group>
            <v:group style="position:absolute;left:3528;top:6572;width:103;height:206" coordorigin="3528,6572" coordsize="103,206">
              <v:shape style="position:absolute;left:3528;top:6572;width:103;height:206" coordorigin="3528,6572" coordsize="103,206" path="m3528,6779l3632,6779,3632,6572,3528,6572,3528,6779e" filled="t" fillcolor="#FFFFFF" stroked="f">
                <v:path arrowok="t"/>
                <v:fill/>
              </v:shape>
            </v:group>
            <v:group style="position:absolute;left:2952;top:6807;width:679;height:2" coordorigin="2952,6807" coordsize="679,2">
              <v:shape style="position:absolute;left:2952;top:6807;width:679;height:2" coordorigin="2952,6807" coordsize="679,0" path="m2952,6807l3632,6807e" filled="f" stroked="t" strokeweight="2.98pt" strokecolor="#FFFFFF">
                <v:path arrowok="t"/>
              </v:shape>
            </v:group>
            <v:group style="position:absolute;left:3060;top:6572;width:468;height:206" coordorigin="3060,6572" coordsize="468,206">
              <v:shape style="position:absolute;left:3060;top:6572;width:468;height:206" coordorigin="3060,6572" coordsize="468,206" path="m3060,6779l3528,6779,3528,6572,3060,6572,3060,6779e" filled="t" fillcolor="#FFFFFF" stroked="f">
                <v:path arrowok="t"/>
                <v:fill/>
              </v:shape>
            </v:group>
            <v:group style="position:absolute;left:3636;top:6584;width:108;height:182" coordorigin="3636,6584" coordsize="108,182">
              <v:shape style="position:absolute;left:3636;top:6584;width:108;height:182" coordorigin="3636,6584" coordsize="108,182" path="m3636,6767l3744,6767,3744,6584,3636,6584,3636,6767e" filled="t" fillcolor="#FFFFFF" stroked="f">
                <v:path arrowok="t"/>
                <v:fill/>
              </v:shape>
            </v:group>
            <v:group style="position:absolute;left:4393;top:6584;width:103;height:182" coordorigin="4393,6584" coordsize="103,182">
              <v:shape style="position:absolute;left:4393;top:6584;width:103;height:182" coordorigin="4393,6584" coordsize="103,182" path="m4393,6767l4496,6767,4496,6584,4393,6584,4393,6767e" filled="t" fillcolor="#FFFFFF" stroked="f">
                <v:path arrowok="t"/>
                <v:fill/>
              </v:shape>
            </v:group>
            <v:group style="position:absolute;left:3636;top:6807;width:860;height:2" coordorigin="3636,6807" coordsize="860,2">
              <v:shape style="position:absolute;left:3636;top:6807;width:860;height:2" coordorigin="3636,6807" coordsize="860,0" path="m3636,6807l4496,6807e" filled="f" stroked="t" strokeweight="4.18pt" strokecolor="#FFFFFF">
                <v:path arrowok="t"/>
              </v:shape>
            </v:group>
            <v:group style="position:absolute;left:3744;top:6584;width:648;height:182" coordorigin="3744,6584" coordsize="648,182">
              <v:shape style="position:absolute;left:3744;top:6584;width:648;height:182" coordorigin="3744,6584" coordsize="648,182" path="m3744,6767l4393,6767,4393,6584,3744,6584,3744,6767e" filled="t" fillcolor="#FFFFFF" stroked="f">
                <v:path arrowok="t"/>
                <v:fill/>
              </v:shape>
            </v:group>
            <v:group style="position:absolute;left:4501;top:6572;width:667;height:2" coordorigin="4501,6572" coordsize="667,2">
              <v:shape style="position:absolute;left:4501;top:6572;width:667;height:2" coordorigin="4501,6572" coordsize="667,0" path="m4501,6572l5168,6572e" filled="f" stroked="t" strokeweight="2.5pt" strokecolor="#FFFFFF">
                <v:path arrowok="t"/>
              </v:shape>
            </v:group>
            <v:group style="position:absolute;left:4501;top:6596;width:108;height:206" coordorigin="4501,6596" coordsize="108,206">
              <v:shape style="position:absolute;left:4501;top:6596;width:108;height:206" coordorigin="4501,6596" coordsize="108,206" path="m4501,6803l4609,6803,4609,6596,4501,6596,4501,6803e" filled="t" fillcolor="#FFFFFF" stroked="f">
                <v:path arrowok="t"/>
                <v:fill/>
              </v:shape>
            </v:group>
            <v:group style="position:absolute;left:5065;top:6596;width:103;height:206" coordorigin="5065,6596" coordsize="103,206">
              <v:shape style="position:absolute;left:5065;top:6596;width:103;height:206" coordorigin="5065,6596" coordsize="103,206" path="m5065,6803l5168,6803,5168,6596,5065,6596,5065,6803e" filled="t" fillcolor="#FFFFFF" stroked="f">
                <v:path arrowok="t"/>
                <v:fill/>
              </v:shape>
            </v:group>
            <v:group style="position:absolute;left:4609;top:6596;width:456;height:206" coordorigin="4609,6596" coordsize="456,206">
              <v:shape style="position:absolute;left:4609;top:6596;width:456;height:206" coordorigin="4609,6596" coordsize="456,206" path="m5065,6802l5065,6596,4609,6596,4609,6802,5065,6802e" filled="t" fillcolor="#FFFFFF" stroked="f">
                <v:path arrowok="t"/>
                <v:fill/>
              </v:shape>
            </v:group>
            <v:group style="position:absolute;left:5173;top:6584;width:108;height:182" coordorigin="5173,6584" coordsize="108,182">
              <v:shape style="position:absolute;left:5173;top:6584;width:108;height:182" coordorigin="5173,6584" coordsize="108,182" path="m5173,6767l5281,6767,5281,6584,5173,6584,5173,6767e" filled="t" fillcolor="#FFFFFF" stroked="f">
                <v:path arrowok="t"/>
                <v:fill/>
              </v:shape>
            </v:group>
            <v:group style="position:absolute;left:5754;top:6584;width:103;height:182" coordorigin="5754,6584" coordsize="103,182">
              <v:shape style="position:absolute;left:5754;top:6584;width:103;height:182" coordorigin="5754,6584" coordsize="103,182" path="m5754,6767l5857,6767,5857,6584,5754,6584,5754,6767e" filled="t" fillcolor="#FFFFFF" stroked="f">
                <v:path arrowok="t"/>
                <v:fill/>
              </v:shape>
            </v:group>
            <v:group style="position:absolute;left:5173;top:6807;width:684;height:2" coordorigin="5173,6807" coordsize="684,2">
              <v:shape style="position:absolute;left:5173;top:6807;width:684;height:2" coordorigin="5173,6807" coordsize="684,0" path="m5173,6807l5857,6807e" filled="f" stroked="t" strokeweight="4.18pt" strokecolor="#FFFFFF">
                <v:path arrowok="t"/>
              </v:shape>
            </v:group>
            <v:group style="position:absolute;left:5281;top:6584;width:473;height:182" coordorigin="5281,6584" coordsize="473,182">
              <v:shape style="position:absolute;left:5281;top:6584;width:473;height:182" coordorigin="5281,6584" coordsize="473,182" path="m5281,6767l5754,6767,5754,6584,5281,6584,5281,6767e" filled="t" fillcolor="#FFFFFF" stroked="f">
                <v:path arrowok="t"/>
                <v:fill/>
              </v:shape>
            </v:group>
            <v:group style="position:absolute;left:5862;top:6572;width:588;height:2" coordorigin="5862,6572" coordsize="588,2">
              <v:shape style="position:absolute;left:5862;top:6572;width:588;height:2" coordorigin="5862,6572" coordsize="588,0" path="m5862,6572l6450,6572e" filled="f" stroked="t" strokeweight="2.5pt" strokecolor="#FFFFFF">
                <v:path arrowok="t"/>
              </v:shape>
            </v:group>
            <v:group style="position:absolute;left:5862;top:6596;width:108;height:206" coordorigin="5862,6596" coordsize="108,206">
              <v:shape style="position:absolute;left:5862;top:6596;width:108;height:206" coordorigin="5862,6596" coordsize="108,206" path="m5862,6803l5970,6803,5970,6596,5862,6596,5862,6803e" filled="t" fillcolor="#FFFFFF" stroked="f">
                <v:path arrowok="t"/>
                <v:fill/>
              </v:shape>
            </v:group>
            <v:group style="position:absolute;left:6347;top:6596;width:103;height:206" coordorigin="6347,6596" coordsize="103,206">
              <v:shape style="position:absolute;left:6347;top:6596;width:103;height:206" coordorigin="6347,6596" coordsize="103,206" path="m6347,6803l6450,6803,6450,6596,6347,6596,6347,6803e" filled="t" fillcolor="#FFFFFF" stroked="f">
                <v:path arrowok="t"/>
                <v:fill/>
              </v:shape>
            </v:group>
            <v:group style="position:absolute;left:5970;top:6596;width:377;height:206" coordorigin="5970,6596" coordsize="377,206">
              <v:shape style="position:absolute;left:5970;top:6596;width:377;height:206" coordorigin="5970,6596" coordsize="377,206" path="m6347,6802l6347,6596,5970,6596,5970,6802,6347,6802e" filled="t" fillcolor="#FFFFFF" stroked="f">
                <v:path arrowok="t"/>
                <v:fill/>
              </v:shape>
            </v:group>
            <v:group style="position:absolute;left:6455;top:6547;width:2002;height:38" coordorigin="6455,6547" coordsize="2002,38">
              <v:shape style="position:absolute;left:6455;top:6547;width:2002;height:38" coordorigin="6455,6547" coordsize="2002,38" path="m6455,6585l8457,6585,8457,6547,6455,6547,6455,6585xe" filled="t" fillcolor="#FFFFFF" stroked="f">
                <v:path arrowok="t"/>
                <v:fill/>
              </v:shape>
            </v:group>
            <v:group style="position:absolute;left:6455;top:6584;width:108;height:182" coordorigin="6455,6584" coordsize="108,182">
              <v:shape style="position:absolute;left:6455;top:6584;width:108;height:182" coordorigin="6455,6584" coordsize="108,182" path="m6455,6767l6563,6767,6563,6584,6455,6584,6455,6767e" filled="t" fillcolor="#FFFFFF" stroked="f">
                <v:path arrowok="t"/>
                <v:fill/>
              </v:shape>
            </v:group>
            <v:group style="position:absolute;left:7624;top:6584;width:103;height:182" coordorigin="7624,6584" coordsize="103,182">
              <v:shape style="position:absolute;left:7624;top:6584;width:103;height:182" coordorigin="7624,6584" coordsize="103,182" path="m7624,6767l7727,6767,7727,6584,7624,6584,7624,6767e" filled="t" fillcolor="#FFFFFF" stroked="f">
                <v:path arrowok="t"/>
                <v:fill/>
              </v:shape>
            </v:group>
            <v:group style="position:absolute;left:6455;top:6766;width:2002;height:38" coordorigin="6455,6766" coordsize="2002,38">
              <v:shape style="position:absolute;left:6455;top:6766;width:2002;height:38" coordorigin="6455,6766" coordsize="2002,38" path="m6455,6804l8457,6804,8457,6766,6455,6766,6455,6804xe" filled="t" fillcolor="#FFFFFF" stroked="f">
                <v:path arrowok="t"/>
                <v:fill/>
              </v:shape>
            </v:group>
            <v:group style="position:absolute;left:6563;top:6584;width:1061;height:182" coordorigin="6563,6584" coordsize="1061,182">
              <v:shape style="position:absolute;left:6563;top:6584;width:1061;height:182" coordorigin="6563,6584" coordsize="1061,182" path="m6563,6767l7624,6767,7624,6584,6563,6584,6563,6767e" filled="t" fillcolor="#FFFFFF" stroked="f">
                <v:path arrowok="t"/>
                <v:fill/>
              </v:shape>
            </v:group>
            <v:group style="position:absolute;left:7732;top:6584;width:108;height:182" coordorigin="7732,6584" coordsize="108,182">
              <v:shape style="position:absolute;left:7732;top:6584;width:108;height:182" coordorigin="7732,6584" coordsize="108,182" path="m7732,6767l7840,6767,7840,6584,7732,6584,7732,6767e" filled="t" fillcolor="#FFFFFF" stroked="f">
                <v:path arrowok="t"/>
                <v:fill/>
              </v:shape>
            </v:group>
            <v:group style="position:absolute;left:8353;top:6584;width:103;height:182" coordorigin="8353,6584" coordsize="103,182">
              <v:shape style="position:absolute;left:8353;top:6584;width:103;height:182" coordorigin="8353,6584" coordsize="103,182" path="m8353,6767l8457,6767,8457,6584,8353,6584,8353,6767e" filled="t" fillcolor="#FFFFFF" stroked="f">
                <v:path arrowok="t"/>
                <v:fill/>
              </v:shape>
            </v:group>
            <v:group style="position:absolute;left:7840;top:6584;width:514;height:182" coordorigin="7840,6584" coordsize="514,182">
              <v:shape style="position:absolute;left:7840;top:6584;width:514;height:182" coordorigin="7840,6584" coordsize="514,182" path="m7840,6767l8353,6767,8353,6584,7840,6584,7840,6767e" filled="t" fillcolor="#FFFFFF" stroked="f">
                <v:path arrowok="t"/>
                <v:fill/>
              </v:shape>
            </v:group>
            <v:group style="position:absolute;left:8461;top:6547;width:1976;height:26" coordorigin="8461,6547" coordsize="1976,26">
              <v:shape style="position:absolute;left:8461;top:6547;width:1976;height:26" coordorigin="8461,6547" coordsize="1976,26" path="m8461,6573l10437,6573,10437,6547,8461,6547,8461,6573xe" filled="t" fillcolor="#FFFFFF" stroked="f">
                <v:path arrowok="t"/>
                <v:fill/>
              </v:shape>
            </v:group>
            <v:group style="position:absolute;left:8461;top:6572;width:108;height:206" coordorigin="8461,6572" coordsize="108,206">
              <v:shape style="position:absolute;left:8461;top:6572;width:108;height:206" coordorigin="8461,6572" coordsize="108,206" path="m8461,6779l8569,6779,8569,6572,8461,6572,8461,6779e" filled="t" fillcolor="#FFFFFF" stroked="f">
                <v:path arrowok="t"/>
                <v:fill/>
              </v:shape>
            </v:group>
            <v:group style="position:absolute;left:9079;top:6572;width:103;height:206" coordorigin="9079,6572" coordsize="103,206">
              <v:shape style="position:absolute;left:9079;top:6572;width:103;height:206" coordorigin="9079,6572" coordsize="103,206" path="m9079,6779l9182,6779,9182,6572,9079,6572,9079,6779e" filled="t" fillcolor="#FFFFFF" stroked="f">
                <v:path arrowok="t"/>
                <v:fill/>
              </v:shape>
            </v:group>
            <v:group style="position:absolute;left:8461;top:6778;width:1976;height:26" coordorigin="8461,6778" coordsize="1976,26">
              <v:shape style="position:absolute;left:8461;top:6778;width:1976;height:26" coordorigin="8461,6778" coordsize="1976,26" path="m8461,6804l10437,6804,10437,6778,8461,6778,8461,6804xe" filled="t" fillcolor="#FFFFFF" stroked="f">
                <v:path arrowok="t"/>
                <v:fill/>
              </v:shape>
            </v:group>
            <v:group style="position:absolute;left:8569;top:6572;width:509;height:206" coordorigin="8569,6572" coordsize="509,206">
              <v:shape style="position:absolute;left:8569;top:6572;width:509;height:206" coordorigin="8569,6572" coordsize="509,206" path="m8569,6779l9079,6779,9079,6572,8569,6572,8569,6779e" filled="t" fillcolor="#FFFFFF" stroked="f">
                <v:path arrowok="t"/>
                <v:fill/>
              </v:shape>
            </v:group>
            <v:group style="position:absolute;left:9187;top:6572;width:108;height:206" coordorigin="9187,6572" coordsize="108,206">
              <v:shape style="position:absolute;left:9187;top:6572;width:108;height:206" coordorigin="9187,6572" coordsize="108,206" path="m9187,6779l9295,6779,9295,6572,9187,6572,9187,6779e" filled="t" fillcolor="#FFFFFF" stroked="f">
                <v:path arrowok="t"/>
                <v:fill/>
              </v:shape>
            </v:group>
            <v:group style="position:absolute;left:9686;top:6572;width:103;height:206" coordorigin="9686,6572" coordsize="103,206">
              <v:shape style="position:absolute;left:9686;top:6572;width:103;height:206" coordorigin="9686,6572" coordsize="103,206" path="m9686,6779l9789,6779,9789,6572,9686,6572,9686,6779e" filled="t" fillcolor="#FFFFFF" stroked="f">
                <v:path arrowok="t"/>
                <v:fill/>
              </v:shape>
            </v:group>
            <v:group style="position:absolute;left:9295;top:6572;width:391;height:206" coordorigin="9295,6572" coordsize="391,206">
              <v:shape style="position:absolute;left:9295;top:6572;width:391;height:206" coordorigin="9295,6572" coordsize="391,206" path="m9295,6779l9686,6779,9686,6572,9295,6572,9295,6779e" filled="t" fillcolor="#FFFFFF" stroked="f">
                <v:path arrowok="t"/>
                <v:fill/>
              </v:shape>
            </v:group>
            <v:group style="position:absolute;left:9794;top:6572;width:108;height:206" coordorigin="9794,6572" coordsize="108,206">
              <v:shape style="position:absolute;left:9794;top:6572;width:108;height:206" coordorigin="9794,6572" coordsize="108,206" path="m9794,6779l9902,6779,9902,6572,9794,6572,9794,6779e" filled="t" fillcolor="#FFFFFF" stroked="f">
                <v:path arrowok="t"/>
                <v:fill/>
              </v:shape>
            </v:group>
            <v:group style="position:absolute;left:10334;top:6572;width:103;height:206" coordorigin="10334,6572" coordsize="103,206">
              <v:shape style="position:absolute;left:10334;top:6572;width:103;height:206" coordorigin="10334,6572" coordsize="103,206" path="m10334,6779l10437,6779,10437,6572,10334,6572,10334,6779e" filled="t" fillcolor="#FFFFFF" stroked="f">
                <v:path arrowok="t"/>
                <v:fill/>
              </v:shape>
            </v:group>
            <v:group style="position:absolute;left:9902;top:6572;width:432;height:206" coordorigin="9902,6572" coordsize="432,206">
              <v:shape style="position:absolute;left:9902;top:6572;width:432;height:206" coordorigin="9902,6572" coordsize="432,206" path="m9902,6779l10334,6779,10334,6572,9902,6572,9902,6779e" filled="t" fillcolor="#FFFFFF" stroked="f">
                <v:path arrowok="t"/>
                <v:fill/>
              </v:shape>
            </v:group>
            <v:group style="position:absolute;left:10442;top:6584;width:108;height:182" coordorigin="10442,6584" coordsize="108,182">
              <v:shape style="position:absolute;left:10442;top:6584;width:108;height:182" coordorigin="10442,6584" coordsize="108,182" path="m10442,6767l10550,6767,10550,6584,10442,6584,10442,6767e" filled="t" fillcolor="#FFFFFF" stroked="f">
                <v:path arrowok="t"/>
                <v:fill/>
              </v:shape>
            </v:group>
            <v:group style="position:absolute;left:11054;top:6584;width:101;height:182" coordorigin="11054,6584" coordsize="101,182">
              <v:shape style="position:absolute;left:11054;top:6584;width:101;height:182" coordorigin="11054,6584" coordsize="101,182" path="m11054,6767l11155,6767,11155,6584,11054,6584,11054,6767e" filled="t" fillcolor="#FFFFFF" stroked="f">
                <v:path arrowok="t"/>
                <v:fill/>
              </v:shape>
            </v:group>
            <v:group style="position:absolute;left:10442;top:6807;width:713;height:2" coordorigin="10442,6807" coordsize="713,2">
              <v:shape style="position:absolute;left:10442;top:6807;width:713;height:2" coordorigin="10442,6807" coordsize="713,0" path="m10442,6807l11155,6807e" filled="f" stroked="t" strokeweight="4.18pt" strokecolor="#FFFFFF">
                <v:path arrowok="t"/>
              </v:shape>
            </v:group>
            <v:group style="position:absolute;left:10550;top:6584;width:504;height:182" coordorigin="10550,6584" coordsize="504,182">
              <v:shape style="position:absolute;left:10550;top:6584;width:504;height:182" coordorigin="10550,6584" coordsize="504,182" path="m10550,6767l11054,6767,11054,6584,10550,6584,10550,6767e" filled="t" fillcolor="#FFFFFF" stroked="f">
                <v:path arrowok="t"/>
                <v:fill/>
              </v:shape>
            </v:group>
            <v:group style="position:absolute;left:715;top:6543;width:10452;height:2" coordorigin="715,6543" coordsize="10452,2">
              <v:shape style="position:absolute;left:715;top:6543;width:10452;height:2" coordorigin="715,6543" coordsize="10452,0" path="m715,6543l11167,6543e" filled="f" stroked="t" strokeweight=".579980pt" strokecolor="#000000">
                <v:path arrowok="t"/>
              </v:shape>
            </v:group>
            <v:group style="position:absolute;left:725;top:6836;width:1532;height:2" coordorigin="725,6836" coordsize="1532,2">
              <v:shape style="position:absolute;left:725;top:6836;width:1532;height:2" coordorigin="725,6836" coordsize="1532,0" path="m725,6836l2256,6836e" filled="f" stroked="t" strokeweight="2.5pt" strokecolor="#FFFFFF">
                <v:path arrowok="t"/>
              </v:shape>
            </v:group>
            <v:group style="position:absolute;left:725;top:6860;width:103;height:209" coordorigin="725,6860" coordsize="103,209">
              <v:shape style="position:absolute;left:725;top:6860;width:103;height:209" coordorigin="725,6860" coordsize="103,209" path="m725,7069l828,7069,828,6860,725,6860,725,7069e" filled="t" fillcolor="#FFFFFF" stroked="f">
                <v:path arrowok="t"/>
                <v:fill/>
              </v:shape>
            </v:group>
            <v:group style="position:absolute;left:2153;top:6860;width:103;height:209" coordorigin="2153,6860" coordsize="103,209">
              <v:shape style="position:absolute;left:2153;top:6860;width:103;height:209" coordorigin="2153,6860" coordsize="103,209" path="m2153,7069l2256,7069,2256,6860,2153,6860,2153,7069e" filled="t" fillcolor="#FFFFFF" stroked="f">
                <v:path arrowok="t"/>
                <v:fill/>
              </v:shape>
            </v:group>
            <v:group style="position:absolute;left:828;top:6860;width:1325;height:209" coordorigin="828,6860" coordsize="1325,209">
              <v:shape style="position:absolute;left:828;top:6860;width:1325;height:209" coordorigin="828,6860" coordsize="1325,209" path="m828,7069l2153,7069,2153,6860,828,6860,828,7069e" filled="t" fillcolor="#FFFFFF" stroked="f">
                <v:path arrowok="t"/>
                <v:fill/>
              </v:shape>
            </v:group>
            <v:group style="position:absolute;left:2261;top:6848;width:108;height:185" coordorigin="2261,6848" coordsize="108,185">
              <v:shape style="position:absolute;left:2261;top:6848;width:108;height:185" coordorigin="2261,6848" coordsize="108,185" path="m2261,7033l2369,7033,2369,6848,2261,6848,2261,7033e" filled="t" fillcolor="#FFFFFF" stroked="f">
                <v:path arrowok="t"/>
                <v:fill/>
              </v:shape>
            </v:group>
            <v:group style="position:absolute;left:2844;top:6848;width:103;height:185" coordorigin="2844,6848" coordsize="103,185">
              <v:shape style="position:absolute;left:2844;top:6848;width:103;height:185" coordorigin="2844,6848" coordsize="103,185" path="m2844,7033l2948,7033,2948,6848,2844,6848,2844,7033e" filled="t" fillcolor="#FFFFFF" stroked="f">
                <v:path arrowok="t"/>
                <v:fill/>
              </v:shape>
            </v:group>
            <v:group style="position:absolute;left:2261;top:7074;width:686;height:2" coordorigin="2261,7074" coordsize="686,2">
              <v:shape style="position:absolute;left:2261;top:7074;width:686;height:2" coordorigin="2261,7074" coordsize="686,0" path="m2261,7074l2948,7074e" filled="f" stroked="t" strokeweight="4.18pt" strokecolor="#FFFFFF">
                <v:path arrowok="t"/>
              </v:shape>
            </v:group>
            <v:group style="position:absolute;left:2369;top:6848;width:475;height:185" coordorigin="2369,6848" coordsize="475,185">
              <v:shape style="position:absolute;left:2369;top:6848;width:475;height:185" coordorigin="2369,6848" coordsize="475,185" path="m2369,7033l2844,7033,2844,6848,2369,6848,2369,7033e" filled="t" fillcolor="#FFFFFF" stroked="f">
                <v:path arrowok="t"/>
                <v:fill/>
              </v:shape>
            </v:group>
            <v:group style="position:absolute;left:2952;top:6836;width:108;height:209" coordorigin="2952,6836" coordsize="108,209">
              <v:shape style="position:absolute;left:2952;top:6836;width:108;height:209" coordorigin="2952,6836" coordsize="108,209" path="m2952,7045l3060,7045,3060,6836,2952,6836,2952,7045e" filled="t" fillcolor="#FFFFFF" stroked="f">
                <v:path arrowok="t"/>
                <v:fill/>
              </v:shape>
            </v:group>
            <v:group style="position:absolute;left:3528;top:6836;width:103;height:209" coordorigin="3528,6836" coordsize="103,209">
              <v:shape style="position:absolute;left:3528;top:6836;width:103;height:209" coordorigin="3528,6836" coordsize="103,209" path="m3528,7045l3632,7045,3632,6836,3528,6836,3528,7045e" filled="t" fillcolor="#FFFFFF" stroked="f">
                <v:path arrowok="t"/>
                <v:fill/>
              </v:shape>
            </v:group>
            <v:group style="position:absolute;left:2952;top:7057;width:679;height:2" coordorigin="2952,7057" coordsize="679,2">
              <v:shape style="position:absolute;left:2952;top:7057;width:679;height:2" coordorigin="2952,7057" coordsize="679,0" path="m2952,7057l3632,7057e" filled="f" stroked="t" strokeweight="1.3pt" strokecolor="#FFFFFF">
                <v:path arrowok="t"/>
              </v:shape>
            </v:group>
            <v:group style="position:absolute;left:3060;top:6836;width:468;height:209" coordorigin="3060,6836" coordsize="468,209">
              <v:shape style="position:absolute;left:3060;top:6836;width:468;height:209" coordorigin="3060,6836" coordsize="468,209" path="m3060,7045l3528,7045,3528,6836,3060,6836,3060,7045e" filled="t" fillcolor="#FFFFFF" stroked="f">
                <v:path arrowok="t"/>
                <v:fill/>
              </v:shape>
            </v:group>
            <v:group style="position:absolute;left:3636;top:6848;width:108;height:185" coordorigin="3636,6848" coordsize="108,185">
              <v:shape style="position:absolute;left:3636;top:6848;width:108;height:185" coordorigin="3636,6848" coordsize="108,185" path="m3636,7033l3744,7033,3744,6848,3636,6848,3636,7033e" filled="t" fillcolor="#FFFFFF" stroked="f">
                <v:path arrowok="t"/>
                <v:fill/>
              </v:shape>
            </v:group>
            <v:group style="position:absolute;left:4393;top:6848;width:103;height:185" coordorigin="4393,6848" coordsize="103,185">
              <v:shape style="position:absolute;left:4393;top:6848;width:103;height:185" coordorigin="4393,6848" coordsize="103,185" path="m4393,7033l4496,7033,4496,6848,4393,6848,4393,7033e" filled="t" fillcolor="#FFFFFF" stroked="f">
                <v:path arrowok="t"/>
                <v:fill/>
              </v:shape>
            </v:group>
            <v:group style="position:absolute;left:3636;top:7074;width:860;height:2" coordorigin="3636,7074" coordsize="860,2">
              <v:shape style="position:absolute;left:3636;top:7074;width:860;height:2" coordorigin="3636,7074" coordsize="860,0" path="m3636,7074l4496,7074e" filled="f" stroked="t" strokeweight="4.18pt" strokecolor="#FFFFFF">
                <v:path arrowok="t"/>
              </v:shape>
            </v:group>
            <v:group style="position:absolute;left:3744;top:6848;width:648;height:185" coordorigin="3744,6848" coordsize="648,185">
              <v:shape style="position:absolute;left:3744;top:6848;width:648;height:185" coordorigin="3744,6848" coordsize="648,185" path="m3744,7033l4393,7033,4393,6848,3744,6848,3744,7033e" filled="t" fillcolor="#FFFFFF" stroked="f">
                <v:path arrowok="t"/>
                <v:fill/>
              </v:shape>
            </v:group>
            <v:group style="position:absolute;left:4501;top:6836;width:667;height:2" coordorigin="4501,6836" coordsize="667,2">
              <v:shape style="position:absolute;left:4501;top:6836;width:667;height:2" coordorigin="4501,6836" coordsize="667,0" path="m4501,6836l5168,6836e" filled="f" stroked="t" strokeweight="2.5pt" strokecolor="#FFFFFF">
                <v:path arrowok="t"/>
              </v:shape>
            </v:group>
            <v:group style="position:absolute;left:4501;top:6860;width:108;height:209" coordorigin="4501,6860" coordsize="108,209">
              <v:shape style="position:absolute;left:4501;top:6860;width:108;height:209" coordorigin="4501,6860" coordsize="108,209" path="m4501,7069l4609,7069,4609,6860,4501,6860,4501,7069e" filled="t" fillcolor="#FFFFFF" stroked="f">
                <v:path arrowok="t"/>
                <v:fill/>
              </v:shape>
            </v:group>
            <v:group style="position:absolute;left:5065;top:6860;width:103;height:209" coordorigin="5065,6860" coordsize="103,209">
              <v:shape style="position:absolute;left:5065;top:6860;width:103;height:209" coordorigin="5065,6860" coordsize="103,209" path="m5065,7069l5168,7069,5168,6860,5065,6860,5065,7069e" filled="t" fillcolor="#FFFFFF" stroked="f">
                <v:path arrowok="t"/>
                <v:fill/>
              </v:shape>
            </v:group>
            <v:group style="position:absolute;left:4609;top:6860;width:456;height:209" coordorigin="4609,6860" coordsize="456,209">
              <v:shape style="position:absolute;left:4609;top:6860;width:456;height:209" coordorigin="4609,6860" coordsize="456,209" path="m4609,7069l5065,7069,5065,6860,4609,6860,4609,7069e" filled="t" fillcolor="#FFFFFF" stroked="f">
                <v:path arrowok="t"/>
                <v:fill/>
              </v:shape>
            </v:group>
            <v:group style="position:absolute;left:5173;top:6848;width:108;height:185" coordorigin="5173,6848" coordsize="108,185">
              <v:shape style="position:absolute;left:5173;top:6848;width:108;height:185" coordorigin="5173,6848" coordsize="108,185" path="m5173,7033l5281,7033,5281,6848,5173,6848,5173,7033e" filled="t" fillcolor="#FFFFFF" stroked="f">
                <v:path arrowok="t"/>
                <v:fill/>
              </v:shape>
            </v:group>
            <v:group style="position:absolute;left:5754;top:6848;width:103;height:185" coordorigin="5754,6848" coordsize="103,185">
              <v:shape style="position:absolute;left:5754;top:6848;width:103;height:185" coordorigin="5754,6848" coordsize="103,185" path="m5754,7033l5857,7033,5857,6848,5754,6848,5754,7033e" filled="t" fillcolor="#FFFFFF" stroked="f">
                <v:path arrowok="t"/>
                <v:fill/>
              </v:shape>
            </v:group>
            <v:group style="position:absolute;left:5173;top:7074;width:684;height:2" coordorigin="5173,7074" coordsize="684,2">
              <v:shape style="position:absolute;left:5173;top:7074;width:684;height:2" coordorigin="5173,7074" coordsize="684,0" path="m5173,7074l5857,7074e" filled="f" stroked="t" strokeweight="4.18pt" strokecolor="#FFFFFF">
                <v:path arrowok="t"/>
              </v:shape>
            </v:group>
            <v:group style="position:absolute;left:5281;top:6848;width:473;height:185" coordorigin="5281,6848" coordsize="473,185">
              <v:shape style="position:absolute;left:5281;top:6848;width:473;height:185" coordorigin="5281,6848" coordsize="473,185" path="m5281,7033l5754,7033,5754,6848,5281,6848,5281,7033e" filled="t" fillcolor="#FFFFFF" stroked="f">
                <v:path arrowok="t"/>
                <v:fill/>
              </v:shape>
            </v:group>
            <v:group style="position:absolute;left:5862;top:6836;width:588;height:2" coordorigin="5862,6836" coordsize="588,2">
              <v:shape style="position:absolute;left:5862;top:6836;width:588;height:2" coordorigin="5862,6836" coordsize="588,0" path="m5862,6836l6450,6836e" filled="f" stroked="t" strokeweight="2.5pt" strokecolor="#FFFFFF">
                <v:path arrowok="t"/>
              </v:shape>
            </v:group>
            <v:group style="position:absolute;left:5862;top:6860;width:108;height:209" coordorigin="5862,6860" coordsize="108,209">
              <v:shape style="position:absolute;left:5862;top:6860;width:108;height:209" coordorigin="5862,6860" coordsize="108,209" path="m5862,7069l5970,7069,5970,6860,5862,6860,5862,7069e" filled="t" fillcolor="#FFFFFF" stroked="f">
                <v:path arrowok="t"/>
                <v:fill/>
              </v:shape>
            </v:group>
            <v:group style="position:absolute;left:6347;top:6860;width:103;height:209" coordorigin="6347,6860" coordsize="103,209">
              <v:shape style="position:absolute;left:6347;top:6860;width:103;height:209" coordorigin="6347,6860" coordsize="103,209" path="m6347,7069l6450,7069,6450,6860,6347,6860,6347,7069e" filled="t" fillcolor="#FFFFFF" stroked="f">
                <v:path arrowok="t"/>
                <v:fill/>
              </v:shape>
            </v:group>
            <v:group style="position:absolute;left:5970;top:6860;width:377;height:209" coordorigin="5970,6860" coordsize="377,209">
              <v:shape style="position:absolute;left:5970;top:6860;width:377;height:209" coordorigin="5970,6860" coordsize="377,209" path="m5970,7069l6347,7069,6347,6860,5970,6860,5970,7069e" filled="t" fillcolor="#FFFFFF" stroked="f">
                <v:path arrowok="t"/>
                <v:fill/>
              </v:shape>
            </v:group>
            <v:group style="position:absolute;left:6455;top:6811;width:2002;height:38" coordorigin="6455,6811" coordsize="2002,38">
              <v:shape style="position:absolute;left:6455;top:6811;width:2002;height:38" coordorigin="6455,6811" coordsize="2002,38" path="m6455,6849l8457,6849,8457,6811,6455,6811,6455,6849xe" filled="t" fillcolor="#FFFFFF" stroked="f">
                <v:path arrowok="t"/>
                <v:fill/>
              </v:shape>
            </v:group>
            <v:group style="position:absolute;left:6455;top:6848;width:108;height:185" coordorigin="6455,6848" coordsize="108,185">
              <v:shape style="position:absolute;left:6455;top:6848;width:108;height:185" coordorigin="6455,6848" coordsize="108,185" path="m6455,7033l6563,7033,6563,6848,6455,6848,6455,7033e" filled="t" fillcolor="#FFFFFF" stroked="f">
                <v:path arrowok="t"/>
                <v:fill/>
              </v:shape>
            </v:group>
            <v:group style="position:absolute;left:7624;top:6848;width:103;height:185" coordorigin="7624,6848" coordsize="103,185">
              <v:shape style="position:absolute;left:7624;top:6848;width:103;height:185" coordorigin="7624,6848" coordsize="103,185" path="m7624,7033l7727,7033,7727,6848,7624,6848,7624,7033e" filled="t" fillcolor="#FFFFFF" stroked="f">
                <v:path arrowok="t"/>
                <v:fill/>
              </v:shape>
            </v:group>
            <v:group style="position:absolute;left:6455;top:7032;width:2002;height:38" coordorigin="6455,7032" coordsize="2002,38">
              <v:shape style="position:absolute;left:6455;top:7032;width:2002;height:38" coordorigin="6455,7032" coordsize="2002,38" path="m6455,7070l8457,7070,8457,7032,6455,7032,6455,7070xe" filled="t" fillcolor="#FFFFFF" stroked="f">
                <v:path arrowok="t"/>
                <v:fill/>
              </v:shape>
            </v:group>
            <v:group style="position:absolute;left:6563;top:6848;width:1061;height:185" coordorigin="6563,6848" coordsize="1061,185">
              <v:shape style="position:absolute;left:6563;top:6848;width:1061;height:185" coordorigin="6563,6848" coordsize="1061,185" path="m6563,7033l7624,7033,7624,6848,6563,6848,6563,7033e" filled="t" fillcolor="#FFFFFF" stroked="f">
                <v:path arrowok="t"/>
                <v:fill/>
              </v:shape>
            </v:group>
            <v:group style="position:absolute;left:7732;top:6848;width:108;height:185" coordorigin="7732,6848" coordsize="108,185">
              <v:shape style="position:absolute;left:7732;top:6848;width:108;height:185" coordorigin="7732,6848" coordsize="108,185" path="m7732,7033l7840,7033,7840,6848,7732,6848,7732,7033e" filled="t" fillcolor="#FFFFFF" stroked="f">
                <v:path arrowok="t"/>
                <v:fill/>
              </v:shape>
            </v:group>
            <v:group style="position:absolute;left:8353;top:6848;width:103;height:185" coordorigin="8353,6848" coordsize="103,185">
              <v:shape style="position:absolute;left:8353;top:6848;width:103;height:185" coordorigin="8353,6848" coordsize="103,185" path="m8353,7033l8457,7033,8457,6848,8353,6848,8353,7033e" filled="t" fillcolor="#FFFFFF" stroked="f">
                <v:path arrowok="t"/>
                <v:fill/>
              </v:shape>
            </v:group>
            <v:group style="position:absolute;left:7840;top:6848;width:514;height:185" coordorigin="7840,6848" coordsize="514,185">
              <v:shape style="position:absolute;left:7840;top:6848;width:514;height:185" coordorigin="7840,6848" coordsize="514,185" path="m7840,7033l8353,7033,8353,6848,7840,6848,7840,7033e" filled="t" fillcolor="#FFFFFF" stroked="f">
                <v:path arrowok="t"/>
                <v:fill/>
              </v:shape>
            </v:group>
            <v:group style="position:absolute;left:8461;top:6811;width:1976;height:26" coordorigin="8461,6811" coordsize="1976,26">
              <v:shape style="position:absolute;left:8461;top:6811;width:1976;height:26" coordorigin="8461,6811" coordsize="1976,26" path="m8461,6837l10437,6837,10437,6811,8461,6811,8461,6837xe" filled="t" fillcolor="#FFFFFF" stroked="f">
                <v:path arrowok="t"/>
                <v:fill/>
              </v:shape>
            </v:group>
            <v:group style="position:absolute;left:8461;top:6836;width:108;height:209" coordorigin="8461,6836" coordsize="108,209">
              <v:shape style="position:absolute;left:8461;top:6836;width:108;height:209" coordorigin="8461,6836" coordsize="108,209" path="m8461,7045l8569,7045,8569,6836,8461,6836,8461,7045e" filled="t" fillcolor="#FFFFFF" stroked="f">
                <v:path arrowok="t"/>
                <v:fill/>
              </v:shape>
            </v:group>
            <v:group style="position:absolute;left:9079;top:6836;width:103;height:209" coordorigin="9079,6836" coordsize="103,209">
              <v:shape style="position:absolute;left:9079;top:6836;width:103;height:209" coordorigin="9079,6836" coordsize="103,209" path="m9079,7045l9182,7045,9182,6836,9079,6836,9079,7045e" filled="t" fillcolor="#FFFFFF" stroked="f">
                <v:path arrowok="t"/>
                <v:fill/>
              </v:shape>
            </v:group>
            <v:group style="position:absolute;left:8461;top:7057;width:1976;height:2" coordorigin="8461,7057" coordsize="1976,2">
              <v:shape style="position:absolute;left:8461;top:7057;width:1976;height:2" coordorigin="8461,7057" coordsize="1976,0" path="m8461,7057l10437,7057e" filled="f" stroked="t" strokeweight="1.3pt" strokecolor="#FFFFFF">
                <v:path arrowok="t"/>
              </v:shape>
            </v:group>
            <v:group style="position:absolute;left:8569;top:6836;width:509;height:209" coordorigin="8569,6836" coordsize="509,209">
              <v:shape style="position:absolute;left:8569;top:6836;width:509;height:209" coordorigin="8569,6836" coordsize="509,209" path="m8569,7045l9079,7045,9079,6836,8569,6836,8569,7045e" filled="t" fillcolor="#FFFFFF" stroked="f">
                <v:path arrowok="t"/>
                <v:fill/>
              </v:shape>
            </v:group>
            <v:group style="position:absolute;left:9187;top:6836;width:108;height:209" coordorigin="9187,6836" coordsize="108,209">
              <v:shape style="position:absolute;left:9187;top:6836;width:108;height:209" coordorigin="9187,6836" coordsize="108,209" path="m9187,7045l9295,7045,9295,6836,9187,6836,9187,7045e" filled="t" fillcolor="#FFFFFF" stroked="f">
                <v:path arrowok="t"/>
                <v:fill/>
              </v:shape>
            </v:group>
            <v:group style="position:absolute;left:9686;top:6836;width:103;height:209" coordorigin="9686,6836" coordsize="103,209">
              <v:shape style="position:absolute;left:9686;top:6836;width:103;height:209" coordorigin="9686,6836" coordsize="103,209" path="m9686,7045l9789,7045,9789,6836,9686,6836,9686,7045e" filled="t" fillcolor="#FFFFFF" stroked="f">
                <v:path arrowok="t"/>
                <v:fill/>
              </v:shape>
            </v:group>
            <v:group style="position:absolute;left:9295;top:6836;width:391;height:209" coordorigin="9295,6836" coordsize="391,209">
              <v:shape style="position:absolute;left:9295;top:6836;width:391;height:209" coordorigin="9295,6836" coordsize="391,209" path="m9295,7045l9686,7045,9686,6836,9295,6836,9295,7045e" filled="t" fillcolor="#FFFFFF" stroked="f">
                <v:path arrowok="t"/>
                <v:fill/>
              </v:shape>
            </v:group>
            <v:group style="position:absolute;left:9794;top:6836;width:108;height:209" coordorigin="9794,6836" coordsize="108,209">
              <v:shape style="position:absolute;left:9794;top:6836;width:108;height:209" coordorigin="9794,6836" coordsize="108,209" path="m9794,7045l9902,7045,9902,6836,9794,6836,9794,7045e" filled="t" fillcolor="#FFFFFF" stroked="f">
                <v:path arrowok="t"/>
                <v:fill/>
              </v:shape>
            </v:group>
            <v:group style="position:absolute;left:10334;top:6836;width:103;height:209" coordorigin="10334,6836" coordsize="103,209">
              <v:shape style="position:absolute;left:10334;top:6836;width:103;height:209" coordorigin="10334,6836" coordsize="103,209" path="m10334,7045l10437,7045,10437,6836,10334,6836,10334,7045e" filled="t" fillcolor="#FFFFFF" stroked="f">
                <v:path arrowok="t"/>
                <v:fill/>
              </v:shape>
            </v:group>
            <v:group style="position:absolute;left:9902;top:6836;width:432;height:209" coordorigin="9902,6836" coordsize="432,209">
              <v:shape style="position:absolute;left:9902;top:6836;width:432;height:209" coordorigin="9902,6836" coordsize="432,209" path="m9902,7045l10334,7045,10334,6836,9902,6836,9902,7045e" filled="t" fillcolor="#FFFFFF" stroked="f">
                <v:path arrowok="t"/>
                <v:fill/>
              </v:shape>
            </v:group>
            <v:group style="position:absolute;left:10442;top:6848;width:108;height:185" coordorigin="10442,6848" coordsize="108,185">
              <v:shape style="position:absolute;left:10442;top:6848;width:108;height:185" coordorigin="10442,6848" coordsize="108,185" path="m10442,7033l10550,7033,10550,6848,10442,6848,10442,7033e" filled="t" fillcolor="#FFFFFF" stroked="f">
                <v:path arrowok="t"/>
                <v:fill/>
              </v:shape>
            </v:group>
            <v:group style="position:absolute;left:11054;top:6848;width:101;height:185" coordorigin="11054,6848" coordsize="101,185">
              <v:shape style="position:absolute;left:11054;top:6848;width:101;height:185" coordorigin="11054,6848" coordsize="101,185" path="m11054,7033l11155,7033,11155,6848,11054,6848,11054,7033e" filled="t" fillcolor="#FFFFFF" stroked="f">
                <v:path arrowok="t"/>
                <v:fill/>
              </v:shape>
            </v:group>
            <v:group style="position:absolute;left:10442;top:7074;width:713;height:2" coordorigin="10442,7074" coordsize="713,2">
              <v:shape style="position:absolute;left:10442;top:7074;width:713;height:2" coordorigin="10442,7074" coordsize="713,0" path="m10442,7074l11155,7074e" filled="f" stroked="t" strokeweight="4.18pt" strokecolor="#FFFFFF">
                <v:path arrowok="t"/>
              </v:shape>
            </v:group>
            <v:group style="position:absolute;left:10550;top:6848;width:504;height:185" coordorigin="10550,6848" coordsize="504,185">
              <v:shape style="position:absolute;left:10550;top:6848;width:504;height:185" coordorigin="10550,6848" coordsize="504,185" path="m10550,7033l11054,7033,11054,6848,10550,6848,10550,7033e" filled="t" fillcolor="#FFFFFF" stroked="f">
                <v:path arrowok="t"/>
                <v:fill/>
              </v:shape>
            </v:group>
            <v:group style="position:absolute;left:715;top:6807;width:10452;height:2" coordorigin="715,6807" coordsize="10452,2">
              <v:shape style="position:absolute;left:715;top:6807;width:10452;height:2" coordorigin="715,6807" coordsize="10452,0" path="m715,6807l11167,6807e" filled="f" stroked="t" strokeweight=".58001pt" strokecolor="#000000">
                <v:path arrowok="t"/>
              </v:shape>
            </v:group>
            <v:group style="position:absolute;left:725;top:7103;width:1532;height:2" coordorigin="725,7103" coordsize="1532,2">
              <v:shape style="position:absolute;left:725;top:7103;width:1532;height:2" coordorigin="725,7103" coordsize="1532,0" path="m725,7103l2256,7103e" filled="f" stroked="t" strokeweight="2.5pt" strokecolor="#FFFFFF">
                <v:path arrowok="t"/>
              </v:shape>
            </v:group>
            <v:group style="position:absolute;left:725;top:7127;width:103;height:206" coordorigin="725,7127" coordsize="103,206">
              <v:shape style="position:absolute;left:725;top:7127;width:103;height:206" coordorigin="725,7127" coordsize="103,206" path="m725,7333l828,7333,828,7127,725,7127,725,7333e" filled="t" fillcolor="#FFFFFF" stroked="f">
                <v:path arrowok="t"/>
                <v:fill/>
              </v:shape>
            </v:group>
            <v:group style="position:absolute;left:2153;top:7127;width:103;height:206" coordorigin="2153,7127" coordsize="103,206">
              <v:shape style="position:absolute;left:2153;top:7127;width:103;height:206" coordorigin="2153,7127" coordsize="103,206" path="m2153,7333l2256,7333,2256,7127,2153,7127,2153,7333e" filled="t" fillcolor="#FFFFFF" stroked="f">
                <v:path arrowok="t"/>
                <v:fill/>
              </v:shape>
            </v:group>
            <v:group style="position:absolute;left:828;top:7127;width:1325;height:206" coordorigin="828,7127" coordsize="1325,206">
              <v:shape style="position:absolute;left:828;top:7127;width:1325;height:206" coordorigin="828,7127" coordsize="1325,206" path="m828,7333l2153,7333,2153,7127,828,7127,828,7333e" filled="t" fillcolor="#FFFFFF" stroked="f">
                <v:path arrowok="t"/>
                <v:fill/>
              </v:shape>
            </v:group>
            <v:group style="position:absolute;left:2261;top:7115;width:108;height:182" coordorigin="2261,7115" coordsize="108,182">
              <v:shape style="position:absolute;left:2261;top:7115;width:108;height:182" coordorigin="2261,7115" coordsize="108,182" path="m2261,7297l2369,7297,2369,7115,2261,7115,2261,7297e" filled="t" fillcolor="#FFFFFF" stroked="f">
                <v:path arrowok="t"/>
                <v:fill/>
              </v:shape>
            </v:group>
            <v:group style="position:absolute;left:2844;top:7115;width:103;height:182" coordorigin="2844,7115" coordsize="103,182">
              <v:shape style="position:absolute;left:2844;top:7115;width:103;height:182" coordorigin="2844,7115" coordsize="103,182" path="m2844,7297l2948,7297,2948,7115,2844,7115,2844,7297e" filled="t" fillcolor="#FFFFFF" stroked="f">
                <v:path arrowok="t"/>
                <v:fill/>
              </v:shape>
            </v:group>
            <v:group style="position:absolute;left:2261;top:7338;width:686;height:2" coordorigin="2261,7338" coordsize="686,2">
              <v:shape style="position:absolute;left:2261;top:7338;width:686;height:2" coordorigin="2261,7338" coordsize="686,0" path="m2261,7338l2948,7338e" filled="f" stroked="t" strokeweight="4.18pt" strokecolor="#FFFFFF">
                <v:path arrowok="t"/>
              </v:shape>
            </v:group>
            <v:group style="position:absolute;left:2369;top:7115;width:475;height:182" coordorigin="2369,7115" coordsize="475,182">
              <v:shape style="position:absolute;left:2369;top:7115;width:475;height:182" coordorigin="2369,7115" coordsize="475,182" path="m2369,7297l2844,7297,2844,7115,2369,7115,2369,7297e" filled="t" fillcolor="#FFFFFF" stroked="f">
                <v:path arrowok="t"/>
                <v:fill/>
              </v:shape>
            </v:group>
            <v:group style="position:absolute;left:2952;top:7079;width:108;height:182" coordorigin="2952,7079" coordsize="108,182">
              <v:shape style="position:absolute;left:2952;top:7079;width:108;height:182" coordorigin="2952,7079" coordsize="108,182" path="m2952,7261l3060,7261,3060,7079,2952,7079,2952,7261e" filled="t" fillcolor="#FFFFFF" stroked="f">
                <v:path arrowok="t"/>
                <v:fill/>
              </v:shape>
            </v:group>
            <v:group style="position:absolute;left:3528;top:7079;width:103;height:182" coordorigin="3528,7079" coordsize="103,182">
              <v:shape style="position:absolute;left:3528;top:7079;width:103;height:182" coordorigin="3528,7079" coordsize="103,182" path="m3528,7261l3632,7261,3632,7079,3528,7079,3528,7261e" filled="t" fillcolor="#FFFFFF" stroked="f">
                <v:path arrowok="t"/>
                <v:fill/>
              </v:shape>
            </v:group>
            <v:group style="position:absolute;left:2952;top:7260;width:679;height:74" coordorigin="2952,7260" coordsize="679,74">
              <v:shape style="position:absolute;left:2952;top:7260;width:679;height:74" coordorigin="2952,7260" coordsize="679,74" path="m2952,7334l3632,7334,3632,7260,2952,7260,2952,7334xe" filled="t" fillcolor="#FFFFFF" stroked="f">
                <v:path arrowok="t"/>
                <v:fill/>
              </v:shape>
            </v:group>
            <v:group style="position:absolute;left:3060;top:7079;width:468;height:182" coordorigin="3060,7079" coordsize="468,182">
              <v:shape style="position:absolute;left:3060;top:7079;width:468;height:182" coordorigin="3060,7079" coordsize="468,182" path="m3060,7261l3528,7261,3528,7079,3060,7079,3060,7261e" filled="t" fillcolor="#FFFFFF" stroked="f">
                <v:path arrowok="t"/>
                <v:fill/>
              </v:shape>
            </v:group>
            <v:group style="position:absolute;left:3636;top:7115;width:108;height:182" coordorigin="3636,7115" coordsize="108,182">
              <v:shape style="position:absolute;left:3636;top:7115;width:108;height:182" coordorigin="3636,7115" coordsize="108,182" path="m3636,7297l3744,7297,3744,7115,3636,7115,3636,7297e" filled="t" fillcolor="#FFFFFF" stroked="f">
                <v:path arrowok="t"/>
                <v:fill/>
              </v:shape>
            </v:group>
            <v:group style="position:absolute;left:4393;top:7115;width:103;height:182" coordorigin="4393,7115" coordsize="103,182">
              <v:shape style="position:absolute;left:4393;top:7115;width:103;height:182" coordorigin="4393,7115" coordsize="103,182" path="m4393,7297l4496,7297,4496,7115,4393,7115,4393,7297e" filled="t" fillcolor="#FFFFFF" stroked="f">
                <v:path arrowok="t"/>
                <v:fill/>
              </v:shape>
            </v:group>
            <v:group style="position:absolute;left:3636;top:7338;width:860;height:2" coordorigin="3636,7338" coordsize="860,2">
              <v:shape style="position:absolute;left:3636;top:7338;width:860;height:2" coordorigin="3636,7338" coordsize="860,0" path="m3636,7338l4496,7338e" filled="f" stroked="t" strokeweight="4.18pt" strokecolor="#FFFFFF">
                <v:path arrowok="t"/>
              </v:shape>
            </v:group>
            <v:group style="position:absolute;left:3744;top:7115;width:648;height:182" coordorigin="3744,7115" coordsize="648,182">
              <v:shape style="position:absolute;left:3744;top:7115;width:648;height:182" coordorigin="3744,7115" coordsize="648,182" path="m3744,7297l4393,7297,4393,7115,3744,7115,3744,7297e" filled="t" fillcolor="#FFFFFF" stroked="f">
                <v:path arrowok="t"/>
                <v:fill/>
              </v:shape>
            </v:group>
            <v:group style="position:absolute;left:4501;top:7079;width:108;height:182" coordorigin="4501,7079" coordsize="108,182">
              <v:shape style="position:absolute;left:4501;top:7079;width:108;height:182" coordorigin="4501,7079" coordsize="108,182" path="m4501,7261l4609,7261,4609,7079,4501,7079,4501,7261e" filled="t" fillcolor="#FFFFFF" stroked="f">
                <v:path arrowok="t"/>
                <v:fill/>
              </v:shape>
            </v:group>
            <v:group style="position:absolute;left:5065;top:7079;width:103;height:182" coordorigin="5065,7079" coordsize="103,182">
              <v:shape style="position:absolute;left:5065;top:7079;width:103;height:182" coordorigin="5065,7079" coordsize="103,182" path="m5065,7261l5168,7261,5168,7079,5065,7079,5065,7261e" filled="t" fillcolor="#FFFFFF" stroked="f">
                <v:path arrowok="t"/>
                <v:fill/>
              </v:shape>
            </v:group>
            <v:group style="position:absolute;left:4501;top:7260;width:667;height:74" coordorigin="4501,7260" coordsize="667,74">
              <v:shape style="position:absolute;left:4501;top:7260;width:667;height:74" coordorigin="4501,7260" coordsize="667,74" path="m4501,7334l5168,7334,5168,7260,4501,7260,4501,7334xe" filled="t" fillcolor="#FFFFFF" stroked="f">
                <v:path arrowok="t"/>
                <v:fill/>
              </v:shape>
            </v:group>
            <v:group style="position:absolute;left:4609;top:7079;width:456;height:182" coordorigin="4609,7079" coordsize="456,182">
              <v:shape style="position:absolute;left:4609;top:7079;width:456;height:182" coordorigin="4609,7079" coordsize="456,182" path="m4609,7261l5065,7261,5065,7079,4609,7079,4609,7261e" filled="t" fillcolor="#FFFFFF" stroked="f">
                <v:path arrowok="t"/>
                <v:fill/>
              </v:shape>
            </v:group>
            <v:group style="position:absolute;left:5173;top:7115;width:108;height:182" coordorigin="5173,7115" coordsize="108,182">
              <v:shape style="position:absolute;left:5173;top:7115;width:108;height:182" coordorigin="5173,7115" coordsize="108,182" path="m5173,7297l5281,7297,5281,7115,5173,7115,5173,7297e" filled="t" fillcolor="#FFFFFF" stroked="f">
                <v:path arrowok="t"/>
                <v:fill/>
              </v:shape>
            </v:group>
            <v:group style="position:absolute;left:5754;top:7115;width:103;height:182" coordorigin="5754,7115" coordsize="103,182">
              <v:shape style="position:absolute;left:5754;top:7115;width:103;height:182" coordorigin="5754,7115" coordsize="103,182" path="m5754,7297l5857,7297,5857,7115,5754,7115,5754,7297e" filled="t" fillcolor="#FFFFFF" stroked="f">
                <v:path arrowok="t"/>
                <v:fill/>
              </v:shape>
            </v:group>
            <v:group style="position:absolute;left:5173;top:7338;width:684;height:2" coordorigin="5173,7338" coordsize="684,2">
              <v:shape style="position:absolute;left:5173;top:7338;width:684;height:2" coordorigin="5173,7338" coordsize="684,0" path="m5173,7338l5857,7338e" filled="f" stroked="t" strokeweight="4.18pt" strokecolor="#FFFFFF">
                <v:path arrowok="t"/>
              </v:shape>
            </v:group>
            <v:group style="position:absolute;left:5281;top:7115;width:473;height:182" coordorigin="5281,7115" coordsize="473,182">
              <v:shape style="position:absolute;left:5281;top:7115;width:473;height:182" coordorigin="5281,7115" coordsize="473,182" path="m5281,7297l5754,7297,5754,7115,5281,7115,5281,7297e" filled="t" fillcolor="#FFFFFF" stroked="f">
                <v:path arrowok="t"/>
                <v:fill/>
              </v:shape>
            </v:group>
            <v:group style="position:absolute;left:5862;top:7079;width:108;height:182" coordorigin="5862,7079" coordsize="108,182">
              <v:shape style="position:absolute;left:5862;top:7079;width:108;height:182" coordorigin="5862,7079" coordsize="108,182" path="m5862,7261l5970,7261,5970,7079,5862,7079,5862,7261e" filled="t" fillcolor="#FFFFFF" stroked="f">
                <v:path arrowok="t"/>
                <v:fill/>
              </v:shape>
            </v:group>
            <v:group style="position:absolute;left:6347;top:7079;width:103;height:182" coordorigin="6347,7079" coordsize="103,182">
              <v:shape style="position:absolute;left:6347;top:7079;width:103;height:182" coordorigin="6347,7079" coordsize="103,182" path="m6347,7261l6450,7261,6450,7079,6347,7079,6347,7261e" filled="t" fillcolor="#FFFFFF" stroked="f">
                <v:path arrowok="t"/>
                <v:fill/>
              </v:shape>
            </v:group>
            <v:group style="position:absolute;left:5862;top:7260;width:588;height:74" coordorigin="5862,7260" coordsize="588,74">
              <v:shape style="position:absolute;left:5862;top:7260;width:588;height:74" coordorigin="5862,7260" coordsize="588,74" path="m5862,7334l6450,7334,6450,7260,5862,7260,5862,7334xe" filled="t" fillcolor="#FFFFFF" stroked="f">
                <v:path arrowok="t"/>
                <v:fill/>
              </v:shape>
            </v:group>
            <v:group style="position:absolute;left:5970;top:7079;width:377;height:182" coordorigin="5970,7079" coordsize="377,182">
              <v:shape style="position:absolute;left:5970;top:7079;width:377;height:182" coordorigin="5970,7079" coordsize="377,182" path="m5970,7261l6347,7261,6347,7079,5970,7079,5970,7261e" filled="t" fillcolor="#FFFFFF" stroked="f">
                <v:path arrowok="t"/>
                <v:fill/>
              </v:shape>
            </v:group>
            <v:group style="position:absolute;left:6455;top:7078;width:2002;height:38" coordorigin="6455,7078" coordsize="2002,38">
              <v:shape style="position:absolute;left:6455;top:7078;width:2002;height:38" coordorigin="6455,7078" coordsize="2002,38" path="m6455,7116l8457,7116,8457,7078,6455,7078,6455,7116xe" filled="t" fillcolor="#FFFFFF" stroked="f">
                <v:path arrowok="t"/>
                <v:fill/>
              </v:shape>
            </v:group>
            <v:group style="position:absolute;left:6455;top:7115;width:108;height:182" coordorigin="6455,7115" coordsize="108,182">
              <v:shape style="position:absolute;left:6455;top:7115;width:108;height:182" coordorigin="6455,7115" coordsize="108,182" path="m6455,7297l6563,7297,6563,7115,6455,7115,6455,7297e" filled="t" fillcolor="#FFFFFF" stroked="f">
                <v:path arrowok="t"/>
                <v:fill/>
              </v:shape>
            </v:group>
            <v:group style="position:absolute;left:7624;top:7115;width:103;height:182" coordorigin="7624,7115" coordsize="103,182">
              <v:shape style="position:absolute;left:7624;top:7115;width:103;height:182" coordorigin="7624,7115" coordsize="103,182" path="m7624,7297l7727,7297,7727,7115,7624,7115,7624,7297e" filled="t" fillcolor="#FFFFFF" stroked="f">
                <v:path arrowok="t"/>
                <v:fill/>
              </v:shape>
            </v:group>
            <v:group style="position:absolute;left:6455;top:7296;width:2002;height:38" coordorigin="6455,7296" coordsize="2002,38">
              <v:shape style="position:absolute;left:6455;top:7296;width:2002;height:38" coordorigin="6455,7296" coordsize="2002,38" path="m6455,7334l8457,7334,8457,7296,6455,7296,6455,7334xe" filled="t" fillcolor="#FFFFFF" stroked="f">
                <v:path arrowok="t"/>
                <v:fill/>
              </v:shape>
            </v:group>
            <v:group style="position:absolute;left:6563;top:7115;width:1061;height:182" coordorigin="6563,7115" coordsize="1061,182">
              <v:shape style="position:absolute;left:6563;top:7115;width:1061;height:182" coordorigin="6563,7115" coordsize="1061,182" path="m6563,7297l7624,7297,7624,7115,6563,7115,6563,7297e" filled="t" fillcolor="#FFFFFF" stroked="f">
                <v:path arrowok="t"/>
                <v:fill/>
              </v:shape>
            </v:group>
            <v:group style="position:absolute;left:7732;top:7115;width:108;height:182" coordorigin="7732,7115" coordsize="108,182">
              <v:shape style="position:absolute;left:7732;top:7115;width:108;height:182" coordorigin="7732,7115" coordsize="108,182" path="m7732,7297l7840,7297,7840,7115,7732,7115,7732,7297e" filled="t" fillcolor="#FFFFFF" stroked="f">
                <v:path arrowok="t"/>
                <v:fill/>
              </v:shape>
            </v:group>
            <v:group style="position:absolute;left:8353;top:7115;width:103;height:182" coordorigin="8353,7115" coordsize="103,182">
              <v:shape style="position:absolute;left:8353;top:7115;width:103;height:182" coordorigin="8353,7115" coordsize="103,182" path="m8353,7297l8457,7297,8457,7115,8353,7115,8353,7297e" filled="t" fillcolor="#FFFFFF" stroked="f">
                <v:path arrowok="t"/>
                <v:fill/>
              </v:shape>
            </v:group>
            <v:group style="position:absolute;left:7840;top:7115;width:514;height:182" coordorigin="7840,7115" coordsize="514,182">
              <v:shape style="position:absolute;left:7840;top:7115;width:514;height:182" coordorigin="7840,7115" coordsize="514,182" path="m7840,7297l8353,7297,8353,7115,7840,7115,7840,7297e" filled="t" fillcolor="#FFFFFF" stroked="f">
                <v:path arrowok="t"/>
                <v:fill/>
              </v:shape>
            </v:group>
            <v:group style="position:absolute;left:8461;top:7079;width:108;height:182" coordorigin="8461,7079" coordsize="108,182">
              <v:shape style="position:absolute;left:8461;top:7079;width:108;height:182" coordorigin="8461,7079" coordsize="108,182" path="m8461,7261l8569,7261,8569,7079,8461,7079,8461,7261e" filled="t" fillcolor="#FFFFFF" stroked="f">
                <v:path arrowok="t"/>
                <v:fill/>
              </v:shape>
            </v:group>
            <v:group style="position:absolute;left:9079;top:7079;width:103;height:182" coordorigin="9079,7079" coordsize="103,182">
              <v:shape style="position:absolute;left:9079;top:7079;width:103;height:182" coordorigin="9079,7079" coordsize="103,182" path="m9079,7261l9182,7261,9182,7079,9079,7079,9079,7261e" filled="t" fillcolor="#FFFFFF" stroked="f">
                <v:path arrowok="t"/>
                <v:fill/>
              </v:shape>
            </v:group>
            <v:group style="position:absolute;left:8461;top:7297;width:720;height:2" coordorigin="8461,7297" coordsize="720,2">
              <v:shape style="position:absolute;left:8461;top:7297;width:720;height:2" coordorigin="8461,7297" coordsize="720,0" path="m8461,7297l9182,7297e" filled="f" stroked="t" strokeweight="3.7pt" strokecolor="#FFFFFF">
                <v:path arrowok="t"/>
              </v:shape>
            </v:group>
            <v:group style="position:absolute;left:8569;top:7079;width:509;height:182" coordorigin="8569,7079" coordsize="509,182">
              <v:shape style="position:absolute;left:8569;top:7079;width:509;height:182" coordorigin="8569,7079" coordsize="509,182" path="m8569,7261l9079,7261,9079,7079,8569,7079,8569,7261e" filled="t" fillcolor="#FFFFFF" stroked="f">
                <v:path arrowok="t"/>
                <v:fill/>
              </v:shape>
            </v:group>
            <v:group style="position:absolute;left:9187;top:7079;width:108;height:206" coordorigin="9187,7079" coordsize="108,206">
              <v:shape style="position:absolute;left:9187;top:7079;width:108;height:206" coordorigin="9187,7079" coordsize="108,206" path="m9187,7285l9295,7285,9295,7079,9187,7079,9187,7285e" filled="t" fillcolor="#FFFFFF" stroked="f">
                <v:path arrowok="t"/>
                <v:fill/>
              </v:shape>
            </v:group>
            <v:group style="position:absolute;left:9686;top:7079;width:103;height:206" coordorigin="9686,7079" coordsize="103,206">
              <v:shape style="position:absolute;left:9686;top:7079;width:103;height:206" coordorigin="9686,7079" coordsize="103,206" path="m9686,7285l9789,7285,9789,7079,9686,7079,9686,7285e" filled="t" fillcolor="#FFFFFF" stroked="f">
                <v:path arrowok="t"/>
                <v:fill/>
              </v:shape>
            </v:group>
            <v:group style="position:absolute;left:9187;top:7309;width:1250;height:2" coordorigin="9187,7309" coordsize="1250,2">
              <v:shape style="position:absolute;left:9187;top:7309;width:1250;height:2" coordorigin="9187,7309" coordsize="1250,0" path="m9187,7309l10437,7309e" filled="f" stroked="t" strokeweight="2.5pt" strokecolor="#FFFFFF">
                <v:path arrowok="t"/>
              </v:shape>
            </v:group>
            <v:group style="position:absolute;left:9295;top:7079;width:391;height:206" coordorigin="9295,7079" coordsize="391,206">
              <v:shape style="position:absolute;left:9295;top:7079;width:391;height:206" coordorigin="9295,7079" coordsize="391,206" path="m9295,7285l9686,7285,9686,7079,9295,7079,9295,7285e" filled="t" fillcolor="#FFFFFF" stroked="f">
                <v:path arrowok="t"/>
                <v:fill/>
              </v:shape>
            </v:group>
            <v:group style="position:absolute;left:9794;top:7079;width:108;height:206" coordorigin="9794,7079" coordsize="108,206">
              <v:shape style="position:absolute;left:9794;top:7079;width:108;height:206" coordorigin="9794,7079" coordsize="108,206" path="m9794,7285l9902,7285,9902,7079,9794,7079,9794,7285e" filled="t" fillcolor="#FFFFFF" stroked="f">
                <v:path arrowok="t"/>
                <v:fill/>
              </v:shape>
            </v:group>
            <v:group style="position:absolute;left:10334;top:7079;width:103;height:206" coordorigin="10334,7079" coordsize="103,206">
              <v:shape style="position:absolute;left:10334;top:7079;width:103;height:206" coordorigin="10334,7079" coordsize="103,206" path="m10334,7285l10437,7285,10437,7079,10334,7079,10334,7285e" filled="t" fillcolor="#FFFFFF" stroked="f">
                <v:path arrowok="t"/>
                <v:fill/>
              </v:shape>
            </v:group>
            <v:group style="position:absolute;left:9902;top:7079;width:432;height:206" coordorigin="9902,7079" coordsize="432,206">
              <v:shape style="position:absolute;left:9902;top:7079;width:432;height:206" coordorigin="9902,7079" coordsize="432,206" path="m9902,7285l10334,7285,10334,7079,9902,7079,9902,7285e" filled="t" fillcolor="#FFFFFF" stroked="f">
                <v:path arrowok="t"/>
                <v:fill/>
              </v:shape>
            </v:group>
            <v:group style="position:absolute;left:10442;top:7115;width:108;height:182" coordorigin="10442,7115" coordsize="108,182">
              <v:shape style="position:absolute;left:10442;top:7115;width:108;height:182" coordorigin="10442,7115" coordsize="108,182" path="m10442,7297l10550,7297,10550,7115,10442,7115,10442,7297e" filled="t" fillcolor="#FFFFFF" stroked="f">
                <v:path arrowok="t"/>
                <v:fill/>
              </v:shape>
            </v:group>
            <v:group style="position:absolute;left:11054;top:7115;width:101;height:182" coordorigin="11054,7115" coordsize="101,182">
              <v:shape style="position:absolute;left:11054;top:7115;width:101;height:182" coordorigin="11054,7115" coordsize="101,182" path="m11054,7297l11155,7297,11155,7115,11054,7115,11054,7297e" filled="t" fillcolor="#FFFFFF" stroked="f">
                <v:path arrowok="t"/>
                <v:fill/>
              </v:shape>
            </v:group>
            <v:group style="position:absolute;left:10442;top:7338;width:713;height:2" coordorigin="10442,7338" coordsize="713,2">
              <v:shape style="position:absolute;left:10442;top:7338;width:713;height:2" coordorigin="10442,7338" coordsize="713,0" path="m10442,7338l11155,7338e" filled="f" stroked="t" strokeweight="4.18pt" strokecolor="#FFFFFF">
                <v:path arrowok="t"/>
              </v:shape>
            </v:group>
            <v:group style="position:absolute;left:10550;top:7115;width:504;height:182" coordorigin="10550,7115" coordsize="504,182">
              <v:shape style="position:absolute;left:10550;top:7115;width:504;height:182" coordorigin="10550,7115" coordsize="504,182" path="m10550,7297l11054,7297,11054,7115,10550,7115,10550,7297e" filled="t" fillcolor="#FFFFFF" stroked="f">
                <v:path arrowok="t"/>
                <v:fill/>
              </v:shape>
            </v:group>
            <v:group style="position:absolute;left:715;top:7074;width:10452;height:2" coordorigin="715,7074" coordsize="10452,2">
              <v:shape style="position:absolute;left:715;top:7074;width:10452;height:2" coordorigin="715,7074" coordsize="10452,0" path="m715,7074l11167,7074e" filled="f" stroked="t" strokeweight=".58001pt" strokecolor="#000000">
                <v:path arrowok="t"/>
              </v:shape>
            </v:group>
            <v:group style="position:absolute;left:725;top:7367;width:1532;height:2" coordorigin="725,7367" coordsize="1532,2">
              <v:shape style="position:absolute;left:725;top:7367;width:1532;height:2" coordorigin="725,7367" coordsize="1532,0" path="m725,7367l2256,7367e" filled="f" stroked="t" strokeweight="2.5pt" strokecolor="#FFFFFF">
                <v:path arrowok="t"/>
              </v:shape>
            </v:group>
            <v:group style="position:absolute;left:725;top:7391;width:103;height:206" coordorigin="725,7391" coordsize="103,206">
              <v:shape style="position:absolute;left:725;top:7391;width:103;height:206" coordorigin="725,7391" coordsize="103,206" path="m725,7597l828,7597,828,7391,725,7391,725,7597e" filled="t" fillcolor="#FFFFFF" stroked="f">
                <v:path arrowok="t"/>
                <v:fill/>
              </v:shape>
            </v:group>
            <v:group style="position:absolute;left:2153;top:7391;width:103;height:206" coordorigin="2153,7391" coordsize="103,206">
              <v:shape style="position:absolute;left:2153;top:7391;width:103;height:206" coordorigin="2153,7391" coordsize="103,206" path="m2153,7597l2256,7597,2256,7391,2153,7391,2153,7597e" filled="t" fillcolor="#FFFFFF" stroked="f">
                <v:path arrowok="t"/>
                <v:fill/>
              </v:shape>
            </v:group>
            <v:group style="position:absolute;left:828;top:7391;width:1325;height:206" coordorigin="828,7391" coordsize="1325,206">
              <v:shape style="position:absolute;left:828;top:7391;width:1325;height:206" coordorigin="828,7391" coordsize="1325,206" path="m828,7597l2153,7597,2153,7391,828,7391,828,7597e" filled="t" fillcolor="#FFFFFF" stroked="f">
                <v:path arrowok="t"/>
                <v:fill/>
              </v:shape>
            </v:group>
            <v:group style="position:absolute;left:2261;top:7379;width:108;height:185" coordorigin="2261,7379" coordsize="108,185">
              <v:shape style="position:absolute;left:2261;top:7379;width:108;height:185" coordorigin="2261,7379" coordsize="108,185" path="m2261,7563l2369,7563,2369,7379,2261,7379,2261,7563e" filled="t" fillcolor="#FFFFFF" stroked="f">
                <v:path arrowok="t"/>
                <v:fill/>
              </v:shape>
            </v:group>
            <v:group style="position:absolute;left:2844;top:7379;width:103;height:185" coordorigin="2844,7379" coordsize="103,185">
              <v:shape style="position:absolute;left:2844;top:7379;width:103;height:185" coordorigin="2844,7379" coordsize="103,185" path="m2844,7563l2948,7563,2948,7379,2844,7379,2844,7563e" filled="t" fillcolor="#FFFFFF" stroked="f">
                <v:path arrowok="t"/>
                <v:fill/>
              </v:shape>
            </v:group>
            <v:group style="position:absolute;left:2261;top:7580;width:2235;height:2" coordorigin="2261,7580" coordsize="2235,2">
              <v:shape style="position:absolute;left:2261;top:7580;width:2235;height:2" coordorigin="2261,7580" coordsize="2235,0" path="m2261,7580l4496,7580e" filled="f" stroked="t" strokeweight="1.78pt" strokecolor="#FFFFFF">
                <v:path arrowok="t"/>
              </v:shape>
            </v:group>
            <v:group style="position:absolute;left:2369;top:7379;width:475;height:185" coordorigin="2369,7379" coordsize="475,185">
              <v:shape style="position:absolute;left:2369;top:7379;width:475;height:185" coordorigin="2369,7379" coordsize="475,185" path="m2369,7563l2844,7563,2844,7379,2369,7379,2369,7563e" filled="t" fillcolor="#FFFFFF" stroked="f">
                <v:path arrowok="t"/>
                <v:fill/>
              </v:shape>
            </v:group>
            <v:group style="position:absolute;left:2952;top:7342;width:679;height:26" coordorigin="2952,7342" coordsize="679,26">
              <v:shape style="position:absolute;left:2952;top:7342;width:679;height:26" coordorigin="2952,7342" coordsize="679,26" path="m2952,7368l3632,7368,3632,7342,2952,7342,2952,7368xe" filled="t" fillcolor="#FFFFFF" stroked="f">
                <v:path arrowok="t"/>
                <v:fill/>
              </v:shape>
            </v:group>
            <v:group style="position:absolute;left:2952;top:7367;width:108;height:206" coordorigin="2952,7367" coordsize="108,206">
              <v:shape style="position:absolute;left:2952;top:7367;width:108;height:206" coordorigin="2952,7367" coordsize="108,206" path="m2952,7573l3060,7573,3060,7367,2952,7367,2952,7573e" filled="t" fillcolor="#FFFFFF" stroked="f">
                <v:path arrowok="t"/>
                <v:fill/>
              </v:shape>
            </v:group>
            <v:group style="position:absolute;left:3528;top:7367;width:103;height:206" coordorigin="3528,7367" coordsize="103,206">
              <v:shape style="position:absolute;left:3528;top:7367;width:103;height:206" coordorigin="3528,7367" coordsize="103,206" path="m3528,7573l3632,7573,3632,7367,3528,7367,3528,7573e" filled="t" fillcolor="#FFFFFF" stroked="f">
                <v:path arrowok="t"/>
                <v:fill/>
              </v:shape>
            </v:group>
            <v:group style="position:absolute;left:3060;top:7367;width:468;height:206" coordorigin="3060,7367" coordsize="468,206">
              <v:shape style="position:absolute;left:3060;top:7367;width:468;height:206" coordorigin="3060,7367" coordsize="468,206" path="m3060,7573l3528,7573,3528,7367,3060,7367,3060,7573e" filled="t" fillcolor="#FFFFFF" stroked="f">
                <v:path arrowok="t"/>
                <v:fill/>
              </v:shape>
            </v:group>
            <v:group style="position:absolute;left:3636;top:7379;width:108;height:185" coordorigin="3636,7379" coordsize="108,185">
              <v:shape style="position:absolute;left:3636;top:7379;width:108;height:185" coordorigin="3636,7379" coordsize="108,185" path="m3636,7563l3744,7563,3744,7379,3636,7379,3636,7563e" filled="t" fillcolor="#FFFFFF" stroked="f">
                <v:path arrowok="t"/>
                <v:fill/>
              </v:shape>
            </v:group>
            <v:group style="position:absolute;left:4393;top:7379;width:103;height:185" coordorigin="4393,7379" coordsize="103,185">
              <v:shape style="position:absolute;left:4393;top:7379;width:103;height:185" coordorigin="4393,7379" coordsize="103,185" path="m4393,7563l4496,7563,4496,7379,4393,7379,4393,7563e" filled="t" fillcolor="#FFFFFF" stroked="f">
                <v:path arrowok="t"/>
                <v:fill/>
              </v:shape>
            </v:group>
            <v:group style="position:absolute;left:3744;top:7379;width:648;height:185" coordorigin="3744,7379" coordsize="648,185">
              <v:shape style="position:absolute;left:3744;top:7379;width:648;height:185" coordorigin="3744,7379" coordsize="648,185" path="m3744,7563l4393,7563,4393,7379,3744,7379,3744,7563e" filled="t" fillcolor="#FFFFFF" stroked="f">
                <v:path arrowok="t"/>
                <v:fill/>
              </v:shape>
            </v:group>
            <v:group style="position:absolute;left:4501;top:7342;width:667;height:50" coordorigin="4501,7342" coordsize="667,50">
              <v:shape style="position:absolute;left:4501;top:7342;width:667;height:50" coordorigin="4501,7342" coordsize="667,50" path="m4501,7392l5168,7392,5168,7342,4501,7342,4501,7392xe" filled="t" fillcolor="#FFFFFF" stroked="f">
                <v:path arrowok="t"/>
                <v:fill/>
              </v:shape>
            </v:group>
            <v:group style="position:absolute;left:4501;top:7391;width:108;height:206" coordorigin="4501,7391" coordsize="108,206">
              <v:shape style="position:absolute;left:4501;top:7391;width:108;height:206" coordorigin="4501,7391" coordsize="108,206" path="m4501,7597l4609,7597,4609,7391,4501,7391,4501,7597e" filled="t" fillcolor="#FFFFFF" stroked="f">
                <v:path arrowok="t"/>
                <v:fill/>
              </v:shape>
            </v:group>
            <v:group style="position:absolute;left:5065;top:7391;width:103;height:206" coordorigin="5065,7391" coordsize="103,206">
              <v:shape style="position:absolute;left:5065;top:7391;width:103;height:206" coordorigin="5065,7391" coordsize="103,206" path="m5065,7597l5168,7597,5168,7391,5065,7391,5065,7597e" filled="t" fillcolor="#FFFFFF" stroked="f">
                <v:path arrowok="t"/>
                <v:fill/>
              </v:shape>
            </v:group>
            <v:group style="position:absolute;left:4609;top:7391;width:456;height:206" coordorigin="4609,7391" coordsize="456,206">
              <v:shape style="position:absolute;left:4609;top:7391;width:456;height:206" coordorigin="4609,7391" coordsize="456,206" path="m4609,7597l5065,7597,5065,7391,4609,7391,4609,7597e" filled="t" fillcolor="#FFFFFF" stroked="f">
                <v:path arrowok="t"/>
                <v:fill/>
              </v:shape>
            </v:group>
            <v:group style="position:absolute;left:5173;top:7379;width:108;height:185" coordorigin="5173,7379" coordsize="108,185">
              <v:shape style="position:absolute;left:5173;top:7379;width:108;height:185" coordorigin="5173,7379" coordsize="108,185" path="m5173,7563l5281,7563,5281,7379,5173,7379,5173,7563e" filled="t" fillcolor="#FFFFFF" stroked="f">
                <v:path arrowok="t"/>
                <v:fill/>
              </v:shape>
            </v:group>
            <v:group style="position:absolute;left:5754;top:7379;width:103;height:185" coordorigin="5754,7379" coordsize="103,185">
              <v:shape style="position:absolute;left:5754;top:7379;width:103;height:185" coordorigin="5754,7379" coordsize="103,185" path="m5754,7563l5857,7563,5857,7379,5754,7379,5754,7563e" filled="t" fillcolor="#FFFFFF" stroked="f">
                <v:path arrowok="t"/>
                <v:fill/>
              </v:shape>
            </v:group>
            <v:group style="position:absolute;left:5173;top:7580;width:684;height:2" coordorigin="5173,7580" coordsize="684,2">
              <v:shape style="position:absolute;left:5173;top:7580;width:684;height:2" coordorigin="5173,7580" coordsize="684,0" path="m5173,7580l5857,7580e" filled="f" stroked="t" strokeweight="1.78pt" strokecolor="#FFFFFF">
                <v:path arrowok="t"/>
              </v:shape>
            </v:group>
            <v:group style="position:absolute;left:5281;top:7379;width:473;height:185" coordorigin="5281,7379" coordsize="473,185">
              <v:shape style="position:absolute;left:5281;top:7379;width:473;height:185" coordorigin="5281,7379" coordsize="473,185" path="m5281,7563l5754,7563,5754,7379,5281,7379,5281,7563e" filled="t" fillcolor="#FFFFFF" stroked="f">
                <v:path arrowok="t"/>
                <v:fill/>
              </v:shape>
            </v:group>
            <v:group style="position:absolute;left:5862;top:7342;width:588;height:50" coordorigin="5862,7342" coordsize="588,50">
              <v:shape style="position:absolute;left:5862;top:7342;width:588;height:50" coordorigin="5862,7342" coordsize="588,50" path="m5862,7392l6450,7392,6450,7342,5862,7342,5862,7392xe" filled="t" fillcolor="#FFFFFF" stroked="f">
                <v:path arrowok="t"/>
                <v:fill/>
              </v:shape>
            </v:group>
            <v:group style="position:absolute;left:5862;top:7391;width:108;height:206" coordorigin="5862,7391" coordsize="108,206">
              <v:shape style="position:absolute;left:5862;top:7391;width:108;height:206" coordorigin="5862,7391" coordsize="108,206" path="m5862,7597l5970,7597,5970,7391,5862,7391,5862,7597e" filled="t" fillcolor="#FFFFFF" stroked="f">
                <v:path arrowok="t"/>
                <v:fill/>
              </v:shape>
            </v:group>
            <v:group style="position:absolute;left:6347;top:7391;width:103;height:206" coordorigin="6347,7391" coordsize="103,206">
              <v:shape style="position:absolute;left:6347;top:7391;width:103;height:206" coordorigin="6347,7391" coordsize="103,206" path="m6347,7597l6450,7597,6450,7391,6347,7391,6347,7597e" filled="t" fillcolor="#FFFFFF" stroked="f">
                <v:path arrowok="t"/>
                <v:fill/>
              </v:shape>
            </v:group>
            <v:group style="position:absolute;left:5970;top:7391;width:377;height:206" coordorigin="5970,7391" coordsize="377,206">
              <v:shape style="position:absolute;left:5970;top:7391;width:377;height:206" coordorigin="5970,7391" coordsize="377,206" path="m5970,7597l6347,7597,6347,7391,5970,7391,5970,7597e" filled="t" fillcolor="#FFFFFF" stroked="f">
                <v:path arrowok="t"/>
                <v:fill/>
              </v:shape>
            </v:group>
            <v:group style="position:absolute;left:6455;top:7342;width:2002;height:38" coordorigin="6455,7342" coordsize="2002,38">
              <v:shape style="position:absolute;left:6455;top:7342;width:2002;height:38" coordorigin="6455,7342" coordsize="2002,38" path="m6455,7380l8457,7380,8457,7342,6455,7342,6455,7380xe" filled="t" fillcolor="#FFFFFF" stroked="f">
                <v:path arrowok="t"/>
                <v:fill/>
              </v:shape>
            </v:group>
            <v:group style="position:absolute;left:6455;top:7379;width:108;height:185" coordorigin="6455,7379" coordsize="108,185">
              <v:shape style="position:absolute;left:6455;top:7379;width:108;height:185" coordorigin="6455,7379" coordsize="108,185" path="m6455,7563l6563,7563,6563,7379,6455,7379,6455,7563e" filled="t" fillcolor="#FFFFFF" stroked="f">
                <v:path arrowok="t"/>
                <v:fill/>
              </v:shape>
            </v:group>
            <v:group style="position:absolute;left:7624;top:7379;width:103;height:185" coordorigin="7624,7379" coordsize="103,185">
              <v:shape style="position:absolute;left:7624;top:7379;width:103;height:185" coordorigin="7624,7379" coordsize="103,185" path="m7624,7563l7727,7563,7727,7379,7624,7379,7624,7563e" filled="t" fillcolor="#FFFFFF" stroked="f">
                <v:path arrowok="t"/>
                <v:fill/>
              </v:shape>
            </v:group>
            <v:group style="position:absolute;left:6455;top:7580;width:4700;height:2" coordorigin="6455,7580" coordsize="4700,2">
              <v:shape style="position:absolute;left:6455;top:7580;width:4700;height:2" coordorigin="6455,7580" coordsize="4700,0" path="m6455,7580l11155,7580e" filled="f" stroked="t" strokeweight="1.78pt" strokecolor="#FFFFFF">
                <v:path arrowok="t"/>
              </v:shape>
            </v:group>
            <v:group style="position:absolute;left:6563;top:7379;width:1061;height:185" coordorigin="6563,7379" coordsize="1061,185">
              <v:shape style="position:absolute;left:6563;top:7379;width:1061;height:185" coordorigin="6563,7379" coordsize="1061,185" path="m6563,7563l7624,7563,7624,7379,6563,7379,6563,7563e" filled="t" fillcolor="#FFFFFF" stroked="f">
                <v:path arrowok="t"/>
                <v:fill/>
              </v:shape>
            </v:group>
            <v:group style="position:absolute;left:7732;top:7379;width:108;height:185" coordorigin="7732,7379" coordsize="108,185">
              <v:shape style="position:absolute;left:7732;top:7379;width:108;height:185" coordorigin="7732,7379" coordsize="108,185" path="m7732,7563l7840,7563,7840,7379,7732,7379,7732,7563e" filled="t" fillcolor="#FFFFFF" stroked="f">
                <v:path arrowok="t"/>
                <v:fill/>
              </v:shape>
            </v:group>
            <v:group style="position:absolute;left:8353;top:7379;width:103;height:185" coordorigin="8353,7379" coordsize="103,185">
              <v:shape style="position:absolute;left:8353;top:7379;width:103;height:185" coordorigin="8353,7379" coordsize="103,185" path="m8353,7563l8457,7563,8457,7379,8353,7379,8353,7563e" filled="t" fillcolor="#FFFFFF" stroked="f">
                <v:path arrowok="t"/>
                <v:fill/>
              </v:shape>
            </v:group>
            <v:group style="position:absolute;left:7840;top:7379;width:514;height:185" coordorigin="7840,7379" coordsize="514,185">
              <v:shape style="position:absolute;left:7840;top:7379;width:514;height:185" coordorigin="7840,7379" coordsize="514,185" path="m7840,7563l8353,7563,8353,7379,7840,7379,7840,7563e" filled="t" fillcolor="#FFFFFF" stroked="f">
                <v:path arrowok="t"/>
                <v:fill/>
              </v:shape>
            </v:group>
            <v:group style="position:absolute;left:8461;top:7355;width:1976;height:2" coordorigin="8461,7355" coordsize="1976,2">
              <v:shape style="position:absolute;left:8461;top:7355;width:1976;height:2" coordorigin="8461,7355" coordsize="1976,0" path="m8461,7355l10437,7355e" filled="f" stroked="t" strokeweight="1.3pt" strokecolor="#FFFFFF">
                <v:path arrowok="t"/>
              </v:shape>
            </v:group>
            <v:group style="position:absolute;left:8461;top:7367;width:108;height:206" coordorigin="8461,7367" coordsize="108,206">
              <v:shape style="position:absolute;left:8461;top:7367;width:108;height:206" coordorigin="8461,7367" coordsize="108,206" path="m8461,7573l8569,7573,8569,7367,8461,7367,8461,7573e" filled="t" fillcolor="#FFFFFF" stroked="f">
                <v:path arrowok="t"/>
                <v:fill/>
              </v:shape>
            </v:group>
            <v:group style="position:absolute;left:9079;top:7367;width:103;height:206" coordorigin="9079,7367" coordsize="103,206">
              <v:shape style="position:absolute;left:9079;top:7367;width:103;height:206" coordorigin="9079,7367" coordsize="103,206" path="m9079,7573l9182,7573,9182,7367,9079,7367,9079,7573e" filled="t" fillcolor="#FFFFFF" stroked="f">
                <v:path arrowok="t"/>
                <v:fill/>
              </v:shape>
            </v:group>
            <v:group style="position:absolute;left:8569;top:7367;width:509;height:206" coordorigin="8569,7367" coordsize="509,206">
              <v:shape style="position:absolute;left:8569;top:7367;width:509;height:206" coordorigin="8569,7367" coordsize="509,206" path="m8569,7573l9079,7573,9079,7367,8569,7367,8569,7573e" filled="t" fillcolor="#FFFFFF" stroked="f">
                <v:path arrowok="t"/>
                <v:fill/>
              </v:shape>
            </v:group>
            <v:group style="position:absolute;left:9187;top:7367;width:108;height:206" coordorigin="9187,7367" coordsize="108,206">
              <v:shape style="position:absolute;left:9187;top:7367;width:108;height:206" coordorigin="9187,7367" coordsize="108,206" path="m9187,7573l9295,7573,9295,7367,9187,7367,9187,7573e" filled="t" fillcolor="#FFFFFF" stroked="f">
                <v:path arrowok="t"/>
                <v:fill/>
              </v:shape>
            </v:group>
            <v:group style="position:absolute;left:9686;top:7367;width:103;height:206" coordorigin="9686,7367" coordsize="103,206">
              <v:shape style="position:absolute;left:9686;top:7367;width:103;height:206" coordorigin="9686,7367" coordsize="103,206" path="m9686,7573l9789,7573,9789,7367,9686,7367,9686,7573e" filled="t" fillcolor="#FFFFFF" stroked="f">
                <v:path arrowok="t"/>
                <v:fill/>
              </v:shape>
            </v:group>
            <v:group style="position:absolute;left:9295;top:7367;width:391;height:206" coordorigin="9295,7367" coordsize="391,206">
              <v:shape style="position:absolute;left:9295;top:7367;width:391;height:206" coordorigin="9295,7367" coordsize="391,206" path="m9295,7573l9686,7573,9686,7367,9295,7367,9295,7573e" filled="t" fillcolor="#FFFFFF" stroked="f">
                <v:path arrowok="t"/>
                <v:fill/>
              </v:shape>
            </v:group>
            <v:group style="position:absolute;left:9794;top:7367;width:108;height:206" coordorigin="9794,7367" coordsize="108,206">
              <v:shape style="position:absolute;left:9794;top:7367;width:108;height:206" coordorigin="9794,7367" coordsize="108,206" path="m9794,7573l9902,7573,9902,7367,9794,7367,9794,7573e" filled="t" fillcolor="#FFFFFF" stroked="f">
                <v:path arrowok="t"/>
                <v:fill/>
              </v:shape>
            </v:group>
            <v:group style="position:absolute;left:10334;top:7367;width:103;height:206" coordorigin="10334,7367" coordsize="103,206">
              <v:shape style="position:absolute;left:10334;top:7367;width:103;height:206" coordorigin="10334,7367" coordsize="103,206" path="m10334,7573l10437,7573,10437,7367,10334,7367,10334,7573e" filled="t" fillcolor="#FFFFFF" stroked="f">
                <v:path arrowok="t"/>
                <v:fill/>
              </v:shape>
            </v:group>
            <v:group style="position:absolute;left:9902;top:7367;width:432;height:206" coordorigin="9902,7367" coordsize="432,206">
              <v:shape style="position:absolute;left:9902;top:7367;width:432;height:206" coordorigin="9902,7367" coordsize="432,206" path="m9902,7573l10334,7573,10334,7367,9902,7367,9902,7573e" filled="t" fillcolor="#FFFFFF" stroked="f">
                <v:path arrowok="t"/>
                <v:fill/>
              </v:shape>
            </v:group>
            <v:group style="position:absolute;left:10442;top:7379;width:108;height:185" coordorigin="10442,7379" coordsize="108,185">
              <v:shape style="position:absolute;left:10442;top:7379;width:108;height:185" coordorigin="10442,7379" coordsize="108,185" path="m10442,7563l10550,7563,10550,7379,10442,7379,10442,7563e" filled="t" fillcolor="#FFFFFF" stroked="f">
                <v:path arrowok="t"/>
                <v:fill/>
              </v:shape>
            </v:group>
            <v:group style="position:absolute;left:11054;top:7379;width:101;height:185" coordorigin="11054,7379" coordsize="101,185">
              <v:shape style="position:absolute;left:11054;top:7379;width:101;height:185" coordorigin="11054,7379" coordsize="101,185" path="m11054,7563l11155,7563,11155,7379,11054,7379,11054,7563e" filled="t" fillcolor="#FFFFFF" stroked="f">
                <v:path arrowok="t"/>
                <v:fill/>
              </v:shape>
            </v:group>
            <v:group style="position:absolute;left:10550;top:7379;width:504;height:185" coordorigin="10550,7379" coordsize="504,185">
              <v:shape style="position:absolute;left:10550;top:7379;width:504;height:185" coordorigin="10550,7379" coordsize="504,185" path="m10550,7563l11054,7563,11054,7379,10550,7379,10550,7563e" filled="t" fillcolor="#FFFFFF" stroked="f">
                <v:path arrowok="t"/>
                <v:fill/>
              </v:shape>
            </v:group>
            <v:group style="position:absolute;left:715;top:7338;width:10452;height:2" coordorigin="715,7338" coordsize="10452,2">
              <v:shape style="position:absolute;left:715;top:7338;width:10452;height:2" coordorigin="715,7338" coordsize="10452,0" path="m715,7338l11167,7338e" filled="f" stroked="t" strokeweight=".579980pt" strokecolor="#000000">
                <v:path arrowok="t"/>
              </v:shape>
            </v:group>
            <v:group style="position:absolute;left:725;top:7633;width:1532;height:2" coordorigin="725,7633" coordsize="1532,2">
              <v:shape style="position:absolute;left:725;top:7633;width:1532;height:2" coordorigin="725,7633" coordsize="1532,0" path="m725,7633l2256,7633e" filled="f" stroked="t" strokeweight="2.5pt" strokecolor="#6FAC46">
                <v:path arrowok="t"/>
              </v:shape>
            </v:group>
            <v:group style="position:absolute;left:725;top:7657;width:103;height:206" coordorigin="725,7657" coordsize="103,206">
              <v:shape style="position:absolute;left:725;top:7657;width:103;height:206" coordorigin="725,7657" coordsize="103,206" path="m725,7863l828,7863,828,7657,725,7657,725,7863e" filled="t" fillcolor="#6FAC46" stroked="f">
                <v:path arrowok="t"/>
                <v:fill/>
              </v:shape>
            </v:group>
            <v:group style="position:absolute;left:2153;top:7657;width:103;height:206" coordorigin="2153,7657" coordsize="103,206">
              <v:shape style="position:absolute;left:2153;top:7657;width:103;height:206" coordorigin="2153,7657" coordsize="103,206" path="m2153,7863l2256,7863,2256,7657,2153,7657,2153,7863e" filled="t" fillcolor="#6FAC46" stroked="f">
                <v:path arrowok="t"/>
                <v:fill/>
              </v:shape>
            </v:group>
            <v:group style="position:absolute;left:828;top:7657;width:1325;height:206" coordorigin="828,7657" coordsize="1325,206">
              <v:shape style="position:absolute;left:828;top:7657;width:1325;height:206" coordorigin="828,7657" coordsize="1325,206" path="m828,7863l2153,7863,2153,7657,828,7657,828,7863e" filled="t" fillcolor="#6FAC46" stroked="f">
                <v:path arrowok="t"/>
                <v:fill/>
              </v:shape>
            </v:group>
            <v:group style="position:absolute;left:2261;top:7626;width:2235;height:2" coordorigin="2261,7626" coordsize="2235,2">
              <v:shape style="position:absolute;left:2261;top:7626;width:2235;height:2" coordorigin="2261,7626" coordsize="2235,0" path="m2261,7626l4496,7626e" filled="f" stroked="t" strokeweight="1.78pt" strokecolor="#6FAC46">
                <v:path arrowok="t"/>
              </v:shape>
            </v:group>
            <v:group style="position:absolute;left:2261;top:7643;width:108;height:185" coordorigin="2261,7643" coordsize="108,185">
              <v:shape style="position:absolute;left:2261;top:7643;width:108;height:185" coordorigin="2261,7643" coordsize="108,185" path="m2261,7827l2369,7827,2369,7643,2261,7643,2261,7827e" filled="t" fillcolor="#6FAC46" stroked="f">
                <v:path arrowok="t"/>
                <v:fill/>
              </v:shape>
            </v:group>
            <v:group style="position:absolute;left:2844;top:7643;width:103;height:185" coordorigin="2844,7643" coordsize="103,185">
              <v:shape style="position:absolute;left:2844;top:7643;width:103;height:185" coordorigin="2844,7643" coordsize="103,185" path="m2844,7827l2948,7827,2948,7643,2844,7643,2844,7827e" filled="t" fillcolor="#6FAC46" stroked="f">
                <v:path arrowok="t"/>
                <v:fill/>
              </v:shape>
            </v:group>
            <v:group style="position:absolute;left:2261;top:7826;width:686;height:38" coordorigin="2261,7826" coordsize="686,38">
              <v:shape style="position:absolute;left:2261;top:7826;width:686;height:38" coordorigin="2261,7826" coordsize="686,38" path="m2261,7864l2948,7864,2948,7826,2261,7826,2261,7864xe" filled="t" fillcolor="#6FAC46" stroked="f">
                <v:path arrowok="t"/>
                <v:fill/>
              </v:shape>
            </v:group>
            <v:group style="position:absolute;left:2369;top:7643;width:475;height:185" coordorigin="2369,7643" coordsize="475,185">
              <v:shape style="position:absolute;left:2369;top:7643;width:475;height:185" coordorigin="2369,7643" coordsize="475,185" path="m2369,7827l2844,7827,2844,7643,2369,7643,2369,7827e" filled="t" fillcolor="#6FAC46" stroked="f">
                <v:path arrowok="t"/>
                <v:fill/>
              </v:shape>
            </v:group>
            <v:group style="position:absolute;left:2952;top:7633;width:108;height:206" coordorigin="2952,7633" coordsize="108,206">
              <v:shape style="position:absolute;left:2952;top:7633;width:108;height:206" coordorigin="2952,7633" coordsize="108,206" path="m2952,7839l3060,7839,3060,7633,2952,7633,2952,7839e" filled="t" fillcolor="#6FAC46" stroked="f">
                <v:path arrowok="t"/>
                <v:fill/>
              </v:shape>
            </v:group>
            <v:group style="position:absolute;left:3528;top:7633;width:103;height:206" coordorigin="3528,7633" coordsize="103,206">
              <v:shape style="position:absolute;left:3528;top:7633;width:103;height:206" coordorigin="3528,7633" coordsize="103,206" path="m3528,7839l3632,7839,3632,7633,3528,7633,3528,7839e" filled="t" fillcolor="#6FAC46" stroked="f">
                <v:path arrowok="t"/>
                <v:fill/>
              </v:shape>
            </v:group>
            <v:group style="position:absolute;left:2952;top:7838;width:679;height:26" coordorigin="2952,7838" coordsize="679,26">
              <v:shape style="position:absolute;left:2952;top:7838;width:679;height:26" coordorigin="2952,7838" coordsize="679,26" path="m2952,7864l3632,7864,3632,7838,2952,7838,2952,7864xe" filled="t" fillcolor="#6FAC46" stroked="f">
                <v:path arrowok="t"/>
                <v:fill/>
              </v:shape>
            </v:group>
            <v:group style="position:absolute;left:3060;top:7633;width:468;height:206" coordorigin="3060,7633" coordsize="468,206">
              <v:shape style="position:absolute;left:3060;top:7633;width:468;height:206" coordorigin="3060,7633" coordsize="468,206" path="m3060,7839l3528,7839,3528,7633,3060,7633,3060,7839e" filled="t" fillcolor="#6FAC46" stroked="f">
                <v:path arrowok="t"/>
                <v:fill/>
              </v:shape>
            </v:group>
            <v:group style="position:absolute;left:3636;top:7643;width:108;height:185" coordorigin="3636,7643" coordsize="108,185">
              <v:shape style="position:absolute;left:3636;top:7643;width:108;height:185" coordorigin="3636,7643" coordsize="108,185" path="m3636,7827l3744,7827,3744,7643,3636,7643,3636,7827e" filled="t" fillcolor="#6FAC46" stroked="f">
                <v:path arrowok="t"/>
                <v:fill/>
              </v:shape>
            </v:group>
            <v:group style="position:absolute;left:4393;top:7643;width:103;height:185" coordorigin="4393,7643" coordsize="103,185">
              <v:shape style="position:absolute;left:4393;top:7643;width:103;height:185" coordorigin="4393,7643" coordsize="103,185" path="m4393,7827l4496,7827,4496,7643,4393,7643,4393,7827e" filled="t" fillcolor="#6FAC46" stroked="f">
                <v:path arrowok="t"/>
                <v:fill/>
              </v:shape>
            </v:group>
            <v:group style="position:absolute;left:3636;top:7826;width:860;height:38" coordorigin="3636,7826" coordsize="860,38">
              <v:shape style="position:absolute;left:3636;top:7826;width:860;height:38" coordorigin="3636,7826" coordsize="860,38" path="m3636,7864l4496,7864,4496,7826,3636,7826,3636,7864xe" filled="t" fillcolor="#6FAC46" stroked="f">
                <v:path arrowok="t"/>
                <v:fill/>
              </v:shape>
            </v:group>
            <v:group style="position:absolute;left:3744;top:7643;width:648;height:185" coordorigin="3744,7643" coordsize="648,185">
              <v:shape style="position:absolute;left:3744;top:7643;width:648;height:185" coordorigin="3744,7643" coordsize="648,185" path="m3744,7827l4393,7827,4393,7643,3744,7643,3744,7827e" filled="t" fillcolor="#6FAC46" stroked="f">
                <v:path arrowok="t"/>
                <v:fill/>
              </v:shape>
            </v:group>
            <v:group style="position:absolute;left:4501;top:7633;width:667;height:2" coordorigin="4501,7633" coordsize="667,2">
              <v:shape style="position:absolute;left:4501;top:7633;width:667;height:2" coordorigin="4501,7633" coordsize="667,0" path="m4501,7633l5168,7633e" filled="f" stroked="t" strokeweight="2.5pt" strokecolor="#6FAC46">
                <v:path arrowok="t"/>
              </v:shape>
            </v:group>
            <v:group style="position:absolute;left:4501;top:7657;width:108;height:206" coordorigin="4501,7657" coordsize="108,206">
              <v:shape style="position:absolute;left:4501;top:7657;width:108;height:206" coordorigin="4501,7657" coordsize="108,206" path="m4501,7863l4609,7863,4609,7657,4501,7657,4501,7863e" filled="t" fillcolor="#6FAC46" stroked="f">
                <v:path arrowok="t"/>
                <v:fill/>
              </v:shape>
            </v:group>
            <v:group style="position:absolute;left:5065;top:7657;width:103;height:206" coordorigin="5065,7657" coordsize="103,206">
              <v:shape style="position:absolute;left:5065;top:7657;width:103;height:206" coordorigin="5065,7657" coordsize="103,206" path="m5065,7863l5168,7863,5168,7657,5065,7657,5065,7863e" filled="t" fillcolor="#6FAC46" stroked="f">
                <v:path arrowok="t"/>
                <v:fill/>
              </v:shape>
            </v:group>
            <v:group style="position:absolute;left:4609;top:7657;width:456;height:206" coordorigin="4609,7657" coordsize="456,206">
              <v:shape style="position:absolute;left:4609;top:7657;width:456;height:206" coordorigin="4609,7657" coordsize="456,206" path="m4609,7863l5065,7863,5065,7657,4609,7657,4609,7863e" filled="t" fillcolor="#6FAC46" stroked="f">
                <v:path arrowok="t"/>
                <v:fill/>
              </v:shape>
            </v:group>
            <v:group style="position:absolute;left:5173;top:7626;width:684;height:2" coordorigin="5173,7626" coordsize="684,2">
              <v:shape style="position:absolute;left:5173;top:7626;width:684;height:2" coordorigin="5173,7626" coordsize="684,0" path="m5173,7626l5857,7626e" filled="f" stroked="t" strokeweight="1.78pt" strokecolor="#6FAC46">
                <v:path arrowok="t"/>
              </v:shape>
            </v:group>
            <v:group style="position:absolute;left:5173;top:7643;width:108;height:185" coordorigin="5173,7643" coordsize="108,185">
              <v:shape style="position:absolute;left:5173;top:7643;width:108;height:185" coordorigin="5173,7643" coordsize="108,185" path="m5173,7827l5281,7827,5281,7643,5173,7643,5173,7827e" filled="t" fillcolor="#6FAC46" stroked="f">
                <v:path arrowok="t"/>
                <v:fill/>
              </v:shape>
            </v:group>
            <v:group style="position:absolute;left:5754;top:7643;width:103;height:185" coordorigin="5754,7643" coordsize="103,185">
              <v:shape style="position:absolute;left:5754;top:7643;width:103;height:185" coordorigin="5754,7643" coordsize="103,185" path="m5754,7827l5857,7827,5857,7643,5754,7643,5754,7827e" filled="t" fillcolor="#6FAC46" stroked="f">
                <v:path arrowok="t"/>
                <v:fill/>
              </v:shape>
            </v:group>
            <v:group style="position:absolute;left:5173;top:7826;width:684;height:38" coordorigin="5173,7826" coordsize="684,38">
              <v:shape style="position:absolute;left:5173;top:7826;width:684;height:38" coordorigin="5173,7826" coordsize="684,38" path="m5173,7864l5857,7864,5857,7826,5173,7826,5173,7864xe" filled="t" fillcolor="#6FAC46" stroked="f">
                <v:path arrowok="t"/>
                <v:fill/>
              </v:shape>
            </v:group>
            <v:group style="position:absolute;left:5281;top:7643;width:473;height:185" coordorigin="5281,7643" coordsize="473,185">
              <v:shape style="position:absolute;left:5281;top:7643;width:473;height:185" coordorigin="5281,7643" coordsize="473,185" path="m5281,7827l5754,7827,5754,7643,5281,7643,5281,7827e" filled="t" fillcolor="#6FAC46" stroked="f">
                <v:path arrowok="t"/>
                <v:fill/>
              </v:shape>
            </v:group>
            <v:group style="position:absolute;left:5862;top:7633;width:588;height:2" coordorigin="5862,7633" coordsize="588,2">
              <v:shape style="position:absolute;left:5862;top:7633;width:588;height:2" coordorigin="5862,7633" coordsize="588,0" path="m5862,7633l6450,7633e" filled="f" stroked="t" strokeweight="2.5pt" strokecolor="#6FAC46">
                <v:path arrowok="t"/>
              </v:shape>
            </v:group>
            <v:group style="position:absolute;left:5862;top:7657;width:108;height:206" coordorigin="5862,7657" coordsize="108,206">
              <v:shape style="position:absolute;left:5862;top:7657;width:108;height:206" coordorigin="5862,7657" coordsize="108,206" path="m5862,7863l5970,7863,5970,7657,5862,7657,5862,7863e" filled="t" fillcolor="#6FAC46" stroked="f">
                <v:path arrowok="t"/>
                <v:fill/>
              </v:shape>
            </v:group>
            <v:group style="position:absolute;left:6347;top:7657;width:103;height:206" coordorigin="6347,7657" coordsize="103,206">
              <v:shape style="position:absolute;left:6347;top:7657;width:103;height:206" coordorigin="6347,7657" coordsize="103,206" path="m6347,7863l6450,7863,6450,7657,6347,7657,6347,7863e" filled="t" fillcolor="#6FAC46" stroked="f">
                <v:path arrowok="t"/>
                <v:fill/>
              </v:shape>
            </v:group>
            <v:group style="position:absolute;left:5970;top:7657;width:377;height:206" coordorigin="5970,7657" coordsize="377,206">
              <v:shape style="position:absolute;left:5970;top:7657;width:377;height:206" coordorigin="5970,7657" coordsize="377,206" path="m5970,7863l6347,7863,6347,7657,5970,7657,5970,7863e" filled="t" fillcolor="#6FAC46" stroked="f">
                <v:path arrowok="t"/>
                <v:fill/>
              </v:shape>
            </v:group>
            <v:group style="position:absolute;left:6455;top:7626;width:4700;height:2" coordorigin="6455,7626" coordsize="4700,2">
              <v:shape style="position:absolute;left:6455;top:7626;width:4700;height:2" coordorigin="6455,7626" coordsize="4700,0" path="m6455,7626l11155,7626e" filled="f" stroked="t" strokeweight="1.78pt" strokecolor="#6FAC46">
                <v:path arrowok="t"/>
              </v:shape>
            </v:group>
            <v:group style="position:absolute;left:6455;top:7643;width:108;height:185" coordorigin="6455,7643" coordsize="108,185">
              <v:shape style="position:absolute;left:6455;top:7643;width:108;height:185" coordorigin="6455,7643" coordsize="108,185" path="m6455,7827l6563,7827,6563,7643,6455,7643,6455,7827e" filled="t" fillcolor="#6FAC46" stroked="f">
                <v:path arrowok="t"/>
                <v:fill/>
              </v:shape>
            </v:group>
            <v:group style="position:absolute;left:7624;top:7643;width:103;height:185" coordorigin="7624,7643" coordsize="103,185">
              <v:shape style="position:absolute;left:7624;top:7643;width:103;height:185" coordorigin="7624,7643" coordsize="103,185" path="m7624,7827l7727,7827,7727,7643,7624,7643,7624,7827e" filled="t" fillcolor="#6FAC46" stroked="f">
                <v:path arrowok="t"/>
                <v:fill/>
              </v:shape>
            </v:group>
            <v:group style="position:absolute;left:6455;top:7826;width:2002;height:38" coordorigin="6455,7826" coordsize="2002,38">
              <v:shape style="position:absolute;left:6455;top:7826;width:2002;height:38" coordorigin="6455,7826" coordsize="2002,38" path="m6455,7864l8457,7864,8457,7826,6455,7826,6455,7864xe" filled="t" fillcolor="#6FAC46" stroked="f">
                <v:path arrowok="t"/>
                <v:fill/>
              </v:shape>
            </v:group>
            <v:group style="position:absolute;left:6563;top:7643;width:1061;height:185" coordorigin="6563,7643" coordsize="1061,185">
              <v:shape style="position:absolute;left:6563;top:7643;width:1061;height:185" coordorigin="6563,7643" coordsize="1061,185" path="m6563,7827l7624,7827,7624,7643,6563,7643,6563,7827e" filled="t" fillcolor="#6FAC46" stroked="f">
                <v:path arrowok="t"/>
                <v:fill/>
              </v:shape>
            </v:group>
            <v:group style="position:absolute;left:7732;top:7643;width:108;height:185" coordorigin="7732,7643" coordsize="108,185">
              <v:shape style="position:absolute;left:7732;top:7643;width:108;height:185" coordorigin="7732,7643" coordsize="108,185" path="m7732,7827l7840,7827,7840,7643,7732,7643,7732,7827e" filled="t" fillcolor="#6FAC46" stroked="f">
                <v:path arrowok="t"/>
                <v:fill/>
              </v:shape>
            </v:group>
            <v:group style="position:absolute;left:8353;top:7643;width:103;height:185" coordorigin="8353,7643" coordsize="103,185">
              <v:shape style="position:absolute;left:8353;top:7643;width:103;height:185" coordorigin="8353,7643" coordsize="103,185" path="m8353,7827l8457,7827,8457,7643,8353,7643,8353,7827e" filled="t" fillcolor="#6FAC46" stroked="f">
                <v:path arrowok="t"/>
                <v:fill/>
              </v:shape>
            </v:group>
            <v:group style="position:absolute;left:7840;top:7643;width:514;height:185" coordorigin="7840,7643" coordsize="514,185">
              <v:shape style="position:absolute;left:7840;top:7643;width:514;height:185" coordorigin="7840,7643" coordsize="514,185" path="m7840,7827l8353,7827,8353,7643,7840,7643,7840,7827e" filled="t" fillcolor="#6FAC46" stroked="f">
                <v:path arrowok="t"/>
                <v:fill/>
              </v:shape>
            </v:group>
            <v:group style="position:absolute;left:8461;top:7633;width:108;height:206" coordorigin="8461,7633" coordsize="108,206">
              <v:shape style="position:absolute;left:8461;top:7633;width:108;height:206" coordorigin="8461,7633" coordsize="108,206" path="m8461,7839l8569,7839,8569,7633,8461,7633,8461,7839e" filled="t" fillcolor="#6FAC46" stroked="f">
                <v:path arrowok="t"/>
                <v:fill/>
              </v:shape>
            </v:group>
            <v:group style="position:absolute;left:9079;top:7633;width:103;height:206" coordorigin="9079,7633" coordsize="103,206">
              <v:shape style="position:absolute;left:9079;top:7633;width:103;height:206" coordorigin="9079,7633" coordsize="103,206" path="m9079,7839l9182,7839,9182,7633,9079,7633,9079,7839e" filled="t" fillcolor="#6FAC46" stroked="f">
                <v:path arrowok="t"/>
                <v:fill/>
              </v:shape>
            </v:group>
            <v:group style="position:absolute;left:8461;top:7838;width:1976;height:26" coordorigin="8461,7838" coordsize="1976,26">
              <v:shape style="position:absolute;left:8461;top:7838;width:1976;height:26" coordorigin="8461,7838" coordsize="1976,26" path="m8461,7864l10437,7864,10437,7838,8461,7838,8461,7864xe" filled="t" fillcolor="#6FAC46" stroked="f">
                <v:path arrowok="t"/>
                <v:fill/>
              </v:shape>
            </v:group>
            <v:group style="position:absolute;left:8569;top:7633;width:509;height:206" coordorigin="8569,7633" coordsize="509,206">
              <v:shape style="position:absolute;left:8569;top:7633;width:509;height:206" coordorigin="8569,7633" coordsize="509,206" path="m8569,7839l9079,7839,9079,7633,8569,7633,8569,7839e" filled="t" fillcolor="#6FAC46" stroked="f">
                <v:path arrowok="t"/>
                <v:fill/>
              </v:shape>
            </v:group>
            <v:group style="position:absolute;left:9187;top:7633;width:108;height:206" coordorigin="9187,7633" coordsize="108,206">
              <v:shape style="position:absolute;left:9187;top:7633;width:108;height:206" coordorigin="9187,7633" coordsize="108,206" path="m9187,7839l9295,7839,9295,7633,9187,7633,9187,7839e" filled="t" fillcolor="#6FAC46" stroked="f">
                <v:path arrowok="t"/>
                <v:fill/>
              </v:shape>
            </v:group>
            <v:group style="position:absolute;left:9686;top:7633;width:103;height:206" coordorigin="9686,7633" coordsize="103,206">
              <v:shape style="position:absolute;left:9686;top:7633;width:103;height:206" coordorigin="9686,7633" coordsize="103,206" path="m9686,7839l9789,7839,9789,7633,9686,7633,9686,7839e" filled="t" fillcolor="#6FAC46" stroked="f">
                <v:path arrowok="t"/>
                <v:fill/>
              </v:shape>
            </v:group>
            <v:group style="position:absolute;left:9295;top:7633;width:391;height:206" coordorigin="9295,7633" coordsize="391,206">
              <v:shape style="position:absolute;left:9295;top:7633;width:391;height:206" coordorigin="9295,7633" coordsize="391,206" path="m9295,7839l9686,7839,9686,7633,9295,7633,9295,7839e" filled="t" fillcolor="#6FAC46" stroked="f">
                <v:path arrowok="t"/>
                <v:fill/>
              </v:shape>
            </v:group>
            <v:group style="position:absolute;left:9794;top:7633;width:108;height:206" coordorigin="9794,7633" coordsize="108,206">
              <v:shape style="position:absolute;left:9794;top:7633;width:108;height:206" coordorigin="9794,7633" coordsize="108,206" path="m9794,7839l9902,7839,9902,7633,9794,7633,9794,7839e" filled="t" fillcolor="#6FAC46" stroked="f">
                <v:path arrowok="t"/>
                <v:fill/>
              </v:shape>
            </v:group>
            <v:group style="position:absolute;left:10334;top:7633;width:103;height:206" coordorigin="10334,7633" coordsize="103,206">
              <v:shape style="position:absolute;left:10334;top:7633;width:103;height:206" coordorigin="10334,7633" coordsize="103,206" path="m10334,7839l10437,7839,10437,7633,10334,7633,10334,7839e" filled="t" fillcolor="#6FAC46" stroked="f">
                <v:path arrowok="t"/>
                <v:fill/>
              </v:shape>
            </v:group>
            <v:group style="position:absolute;left:9902;top:7633;width:432;height:206" coordorigin="9902,7633" coordsize="432,206">
              <v:shape style="position:absolute;left:9902;top:7633;width:432;height:206" coordorigin="9902,7633" coordsize="432,206" path="m9902,7839l10334,7839,10334,7633,9902,7633,9902,7839e" filled="t" fillcolor="#6FAC46" stroked="f">
                <v:path arrowok="t"/>
                <v:fill/>
              </v:shape>
            </v:group>
            <v:group style="position:absolute;left:10442;top:7643;width:108;height:185" coordorigin="10442,7643" coordsize="108,185">
              <v:shape style="position:absolute;left:10442;top:7643;width:108;height:185" coordorigin="10442,7643" coordsize="108,185" path="m10442,7827l10550,7827,10550,7643,10442,7643,10442,7827e" filled="t" fillcolor="#6FAC46" stroked="f">
                <v:path arrowok="t"/>
                <v:fill/>
              </v:shape>
            </v:group>
            <v:group style="position:absolute;left:11054;top:7643;width:101;height:185" coordorigin="11054,7643" coordsize="101,185">
              <v:shape style="position:absolute;left:11054;top:7643;width:101;height:185" coordorigin="11054,7643" coordsize="101,185" path="m11054,7827l11155,7827,11155,7643,11054,7643,11054,7827e" filled="t" fillcolor="#6FAC46" stroked="f">
                <v:path arrowok="t"/>
                <v:fill/>
              </v:shape>
            </v:group>
            <v:group style="position:absolute;left:10442;top:7826;width:713;height:38" coordorigin="10442,7826" coordsize="713,38">
              <v:shape style="position:absolute;left:10442;top:7826;width:713;height:38" coordorigin="10442,7826" coordsize="713,38" path="m10442,7864l11155,7864,11155,7826,10442,7826,10442,7864xe" filled="t" fillcolor="#6FAC46" stroked="f">
                <v:path arrowok="t"/>
                <v:fill/>
              </v:shape>
            </v:group>
            <v:group style="position:absolute;left:10550;top:7643;width:504;height:185" coordorigin="10550,7643" coordsize="504,185">
              <v:shape style="position:absolute;left:10550;top:7643;width:504;height:185" coordorigin="10550,7643" coordsize="504,185" path="m10550,7827l11054,7827,11054,7643,10550,7643,10550,7827e" filled="t" fillcolor="#6FAC46" stroked="f">
                <v:path arrowok="t"/>
                <v:fill/>
              </v:shape>
            </v:group>
            <v:group style="position:absolute;left:715;top:7602;width:10452;height:2" coordorigin="715,7602" coordsize="10452,2">
              <v:shape style="position:absolute;left:715;top:7602;width:10452;height:2" coordorigin="715,7602" coordsize="10452,0" path="m715,7602l11167,7602e" filled="f" stroked="t" strokeweight=".58001pt" strokecolor="#000000">
                <v:path arrowok="t"/>
              </v:shape>
            </v:group>
            <v:group style="position:absolute;left:725;top:7897;width:1532;height:2" coordorigin="725,7897" coordsize="1532,2">
              <v:shape style="position:absolute;left:725;top:7897;width:1532;height:2" coordorigin="725,7897" coordsize="1532,0" path="m725,7897l2256,7897e" filled="f" stroked="t" strokeweight="2.5pt" strokecolor="#FFFFFF">
                <v:path arrowok="t"/>
              </v:shape>
            </v:group>
            <v:group style="position:absolute;left:725;top:7921;width:103;height:206" coordorigin="725,7921" coordsize="103,206">
              <v:shape style="position:absolute;left:725;top:7921;width:103;height:206" coordorigin="725,7921" coordsize="103,206" path="m725,8127l828,8127,828,7921,725,7921,725,8127e" filled="t" fillcolor="#FFFFFF" stroked="f">
                <v:path arrowok="t"/>
                <v:fill/>
              </v:shape>
            </v:group>
            <v:group style="position:absolute;left:2153;top:7921;width:103;height:206" coordorigin="2153,7921" coordsize="103,206">
              <v:shape style="position:absolute;left:2153;top:7921;width:103;height:206" coordorigin="2153,7921" coordsize="103,206" path="m2153,8127l2256,8127,2256,7921,2153,7921,2153,8127e" filled="t" fillcolor="#FFFFFF" stroked="f">
                <v:path arrowok="t"/>
                <v:fill/>
              </v:shape>
            </v:group>
            <v:group style="position:absolute;left:828;top:7921;width:1325;height:206" coordorigin="828,7921" coordsize="1325,206">
              <v:shape style="position:absolute;left:828;top:7921;width:1325;height:206" coordorigin="828,7921" coordsize="1325,206" path="m828,8127l2153,8127,2153,7921,828,7921,828,8127e" filled="t" fillcolor="#FFFFFF" stroked="f">
                <v:path arrowok="t"/>
                <v:fill/>
              </v:shape>
            </v:group>
            <v:group style="position:absolute;left:2261;top:7872;width:686;height:38" coordorigin="2261,7872" coordsize="686,38">
              <v:shape style="position:absolute;left:2261;top:7872;width:686;height:38" coordorigin="2261,7872" coordsize="686,38" path="m2261,7910l2948,7910,2948,7872,2261,7872,2261,7910xe" filled="t" fillcolor="#FFFFFF" stroked="f">
                <v:path arrowok="t"/>
                <v:fill/>
              </v:shape>
            </v:group>
            <v:group style="position:absolute;left:2261;top:7909;width:108;height:182" coordorigin="2261,7909" coordsize="108,182">
              <v:shape style="position:absolute;left:2261;top:7909;width:108;height:182" coordorigin="2261,7909" coordsize="108,182" path="m2261,8091l2369,8091,2369,7909,2261,7909,2261,8091e" filled="t" fillcolor="#FFFFFF" stroked="f">
                <v:path arrowok="t"/>
                <v:fill/>
              </v:shape>
            </v:group>
            <v:group style="position:absolute;left:2844;top:7909;width:103;height:182" coordorigin="2844,7909" coordsize="103,182">
              <v:shape style="position:absolute;left:2844;top:7909;width:103;height:182" coordorigin="2844,7909" coordsize="103,182" path="m2844,8091l2948,8091,2948,7909,2844,7909,2844,8091e" filled="t" fillcolor="#FFFFFF" stroked="f">
                <v:path arrowok="t"/>
                <v:fill/>
              </v:shape>
            </v:group>
            <v:group style="position:absolute;left:2261;top:8132;width:686;height:2" coordorigin="2261,8132" coordsize="686,2">
              <v:shape style="position:absolute;left:2261;top:8132;width:686;height:2" coordorigin="2261,8132" coordsize="686,0" path="m2261,8132l2948,8132e" filled="f" stroked="t" strokeweight="4.18pt" strokecolor="#FFFFFF">
                <v:path arrowok="t"/>
              </v:shape>
            </v:group>
            <v:group style="position:absolute;left:2369;top:7909;width:475;height:182" coordorigin="2369,7909" coordsize="475,182">
              <v:shape style="position:absolute;left:2369;top:7909;width:475;height:182" coordorigin="2369,7909" coordsize="475,182" path="m2369,8091l2844,8091,2844,7909,2369,7909,2369,8091e" filled="t" fillcolor="#FFFFFF" stroked="f">
                <v:path arrowok="t"/>
                <v:fill/>
              </v:shape>
            </v:group>
            <v:group style="position:absolute;left:2952;top:7872;width:679;height:26" coordorigin="2952,7872" coordsize="679,26">
              <v:shape style="position:absolute;left:2952;top:7872;width:679;height:26" coordorigin="2952,7872" coordsize="679,26" path="m2952,7898l3632,7898,3632,7872,2952,7872,2952,7898xe" filled="t" fillcolor="#FFFFFF" stroked="f">
                <v:path arrowok="t"/>
                <v:fill/>
              </v:shape>
            </v:group>
            <v:group style="position:absolute;left:2952;top:7897;width:108;height:206" coordorigin="2952,7897" coordsize="108,206">
              <v:shape style="position:absolute;left:2952;top:7897;width:108;height:206" coordorigin="2952,7897" coordsize="108,206" path="m2952,8103l3060,8103,3060,7897,2952,7897,2952,8103e" filled="t" fillcolor="#FFFFFF" stroked="f">
                <v:path arrowok="t"/>
                <v:fill/>
              </v:shape>
            </v:group>
            <v:group style="position:absolute;left:3528;top:7897;width:103;height:206" coordorigin="3528,7897" coordsize="103,206">
              <v:shape style="position:absolute;left:3528;top:7897;width:103;height:206" coordorigin="3528,7897" coordsize="103,206" path="m3528,8103l3632,8103,3632,7897,3528,7897,3528,8103e" filled="t" fillcolor="#FFFFFF" stroked="f">
                <v:path arrowok="t"/>
                <v:fill/>
              </v:shape>
            </v:group>
            <v:group style="position:absolute;left:2952;top:8132;width:679;height:2" coordorigin="2952,8132" coordsize="679,2">
              <v:shape style="position:absolute;left:2952;top:8132;width:679;height:2" coordorigin="2952,8132" coordsize="679,0" path="m2952,8132l3632,8132e" filled="f" stroked="t" strokeweight="2.98pt" strokecolor="#FFFFFF">
                <v:path arrowok="t"/>
              </v:shape>
            </v:group>
            <v:group style="position:absolute;left:3060;top:7897;width:468;height:206" coordorigin="3060,7897" coordsize="468,206">
              <v:shape style="position:absolute;left:3060;top:7897;width:468;height:206" coordorigin="3060,7897" coordsize="468,206" path="m3060,8103l3528,8103,3528,7897,3060,7897,3060,8103e" filled="t" fillcolor="#FFFFFF" stroked="f">
                <v:path arrowok="t"/>
                <v:fill/>
              </v:shape>
            </v:group>
            <v:group style="position:absolute;left:3636;top:7872;width:860;height:38" coordorigin="3636,7872" coordsize="860,38">
              <v:shape style="position:absolute;left:3636;top:7872;width:860;height:38" coordorigin="3636,7872" coordsize="860,38" path="m3636,7910l4496,7910,4496,7872,3636,7872,3636,7910xe" filled="t" fillcolor="#FFFFFF" stroked="f">
                <v:path arrowok="t"/>
                <v:fill/>
              </v:shape>
            </v:group>
            <v:group style="position:absolute;left:3636;top:7909;width:108;height:182" coordorigin="3636,7909" coordsize="108,182">
              <v:shape style="position:absolute;left:3636;top:7909;width:108;height:182" coordorigin="3636,7909" coordsize="108,182" path="m3636,8091l3744,8091,3744,7909,3636,7909,3636,8091e" filled="t" fillcolor="#FFFFFF" stroked="f">
                <v:path arrowok="t"/>
                <v:fill/>
              </v:shape>
            </v:group>
            <v:group style="position:absolute;left:4393;top:7909;width:103;height:182" coordorigin="4393,7909" coordsize="103,182">
              <v:shape style="position:absolute;left:4393;top:7909;width:103;height:182" coordorigin="4393,7909" coordsize="103,182" path="m4393,8091l4496,8091,4496,7909,4393,7909,4393,8091e" filled="t" fillcolor="#FFFFFF" stroked="f">
                <v:path arrowok="t"/>
                <v:fill/>
              </v:shape>
            </v:group>
            <v:group style="position:absolute;left:3636;top:8132;width:860;height:2" coordorigin="3636,8132" coordsize="860,2">
              <v:shape style="position:absolute;left:3636;top:8132;width:860;height:2" coordorigin="3636,8132" coordsize="860,0" path="m3636,8132l4496,8132e" filled="f" stroked="t" strokeweight="4.18pt" strokecolor="#FFFFFF">
                <v:path arrowok="t"/>
              </v:shape>
            </v:group>
            <v:group style="position:absolute;left:3744;top:7909;width:648;height:182" coordorigin="3744,7909" coordsize="648,182">
              <v:shape style="position:absolute;left:3744;top:7909;width:648;height:182" coordorigin="3744,7909" coordsize="648,182" path="m3744,8091l4393,8091,4393,7909,3744,7909,3744,8091e" filled="t" fillcolor="#FFFFFF" stroked="f">
                <v:path arrowok="t"/>
                <v:fill/>
              </v:shape>
            </v:group>
            <v:group style="position:absolute;left:4501;top:7897;width:667;height:2" coordorigin="4501,7897" coordsize="667,2">
              <v:shape style="position:absolute;left:4501;top:7897;width:667;height:2" coordorigin="4501,7897" coordsize="667,0" path="m4501,7897l5168,7897e" filled="f" stroked="t" strokeweight="2.5pt" strokecolor="#FFFFFF">
                <v:path arrowok="t"/>
              </v:shape>
            </v:group>
            <v:group style="position:absolute;left:4501;top:7921;width:108;height:206" coordorigin="4501,7921" coordsize="108,206">
              <v:shape style="position:absolute;left:4501;top:7921;width:108;height:206" coordorigin="4501,7921" coordsize="108,206" path="m4501,8127l4609,8127,4609,7921,4501,7921,4501,8127e" filled="t" fillcolor="#FFFFFF" stroked="f">
                <v:path arrowok="t"/>
                <v:fill/>
              </v:shape>
            </v:group>
            <v:group style="position:absolute;left:5065;top:7921;width:103;height:206" coordorigin="5065,7921" coordsize="103,206">
              <v:shape style="position:absolute;left:5065;top:7921;width:103;height:206" coordorigin="5065,7921" coordsize="103,206" path="m5065,8127l5168,8127,5168,7921,5065,7921,5065,8127e" filled="t" fillcolor="#FFFFFF" stroked="f">
                <v:path arrowok="t"/>
                <v:fill/>
              </v:shape>
            </v:group>
            <v:group style="position:absolute;left:4609;top:7921;width:456;height:206" coordorigin="4609,7921" coordsize="456,206">
              <v:shape style="position:absolute;left:4609;top:7921;width:456;height:206" coordorigin="4609,7921" coordsize="456,206" path="m4609,8127l5065,8127,5065,7921,4609,7921,4609,8127e" filled="t" fillcolor="#FFFFFF" stroked="f">
                <v:path arrowok="t"/>
                <v:fill/>
              </v:shape>
            </v:group>
            <v:group style="position:absolute;left:5173;top:7872;width:684;height:38" coordorigin="5173,7872" coordsize="684,38">
              <v:shape style="position:absolute;left:5173;top:7872;width:684;height:38" coordorigin="5173,7872" coordsize="684,38" path="m5173,7910l5857,7910,5857,7872,5173,7872,5173,7910xe" filled="t" fillcolor="#FFFFFF" stroked="f">
                <v:path arrowok="t"/>
                <v:fill/>
              </v:shape>
            </v:group>
            <v:group style="position:absolute;left:5173;top:7909;width:108;height:182" coordorigin="5173,7909" coordsize="108,182">
              <v:shape style="position:absolute;left:5173;top:7909;width:108;height:182" coordorigin="5173,7909" coordsize="108,182" path="m5173,8091l5281,8091,5281,7909,5173,7909,5173,8091e" filled="t" fillcolor="#FFFFFF" stroked="f">
                <v:path arrowok="t"/>
                <v:fill/>
              </v:shape>
            </v:group>
            <v:group style="position:absolute;left:5754;top:7909;width:103;height:182" coordorigin="5754,7909" coordsize="103,182">
              <v:shape style="position:absolute;left:5754;top:7909;width:103;height:182" coordorigin="5754,7909" coordsize="103,182" path="m5754,8091l5857,8091,5857,7909,5754,7909,5754,8091e" filled="t" fillcolor="#FFFFFF" stroked="f">
                <v:path arrowok="t"/>
                <v:fill/>
              </v:shape>
            </v:group>
            <v:group style="position:absolute;left:5173;top:8132;width:684;height:2" coordorigin="5173,8132" coordsize="684,2">
              <v:shape style="position:absolute;left:5173;top:8132;width:684;height:2" coordorigin="5173,8132" coordsize="684,0" path="m5173,8132l5857,8132e" filled="f" stroked="t" strokeweight="4.18pt" strokecolor="#FFFFFF">
                <v:path arrowok="t"/>
              </v:shape>
            </v:group>
            <v:group style="position:absolute;left:5281;top:7909;width:473;height:182" coordorigin="5281,7909" coordsize="473,182">
              <v:shape style="position:absolute;left:5281;top:7909;width:473;height:182" coordorigin="5281,7909" coordsize="473,182" path="m5281,8091l5754,8091,5754,7909,5281,7909,5281,8091e" filled="t" fillcolor="#FFFFFF" stroked="f">
                <v:path arrowok="t"/>
                <v:fill/>
              </v:shape>
            </v:group>
            <v:group style="position:absolute;left:5862;top:7897;width:588;height:2" coordorigin="5862,7897" coordsize="588,2">
              <v:shape style="position:absolute;left:5862;top:7897;width:588;height:2" coordorigin="5862,7897" coordsize="588,0" path="m5862,7897l6450,7897e" filled="f" stroked="t" strokeweight="2.5pt" strokecolor="#FFFFFF">
                <v:path arrowok="t"/>
              </v:shape>
            </v:group>
            <v:group style="position:absolute;left:5862;top:7921;width:108;height:206" coordorigin="5862,7921" coordsize="108,206">
              <v:shape style="position:absolute;left:5862;top:7921;width:108;height:206" coordorigin="5862,7921" coordsize="108,206" path="m5862,8127l5970,8127,5970,7921,5862,7921,5862,8127e" filled="t" fillcolor="#FFFFFF" stroked="f">
                <v:path arrowok="t"/>
                <v:fill/>
              </v:shape>
            </v:group>
            <v:group style="position:absolute;left:6347;top:7921;width:103;height:206" coordorigin="6347,7921" coordsize="103,206">
              <v:shape style="position:absolute;left:6347;top:7921;width:103;height:206" coordorigin="6347,7921" coordsize="103,206" path="m6347,8127l6450,8127,6450,7921,6347,7921,6347,8127e" filled="t" fillcolor="#FFFFFF" stroked="f">
                <v:path arrowok="t"/>
                <v:fill/>
              </v:shape>
            </v:group>
            <v:group style="position:absolute;left:5970;top:7921;width:377;height:206" coordorigin="5970,7921" coordsize="377,206">
              <v:shape style="position:absolute;left:5970;top:7921;width:377;height:206" coordorigin="5970,7921" coordsize="377,206" path="m5970,8127l6347,8127,6347,7921,5970,7921,5970,8127e" filled="t" fillcolor="#FFFFFF" stroked="f">
                <v:path arrowok="t"/>
                <v:fill/>
              </v:shape>
            </v:group>
            <v:group style="position:absolute;left:6455;top:7872;width:2002;height:38" coordorigin="6455,7872" coordsize="2002,38">
              <v:shape style="position:absolute;left:6455;top:7872;width:2002;height:38" coordorigin="6455,7872" coordsize="2002,38" path="m6455,7910l8457,7910,8457,7872,6455,7872,6455,7910xe" filled="t" fillcolor="#FFFFFF" stroked="f">
                <v:path arrowok="t"/>
                <v:fill/>
              </v:shape>
            </v:group>
            <v:group style="position:absolute;left:6455;top:7909;width:108;height:182" coordorigin="6455,7909" coordsize="108,182">
              <v:shape style="position:absolute;left:6455;top:7909;width:108;height:182" coordorigin="6455,7909" coordsize="108,182" path="m6455,8091l6563,8091,6563,7909,6455,7909,6455,8091e" filled="t" fillcolor="#FFFFFF" stroked="f">
                <v:path arrowok="t"/>
                <v:fill/>
              </v:shape>
            </v:group>
            <v:group style="position:absolute;left:7624;top:7909;width:103;height:182" coordorigin="7624,7909" coordsize="103,182">
              <v:shape style="position:absolute;left:7624;top:7909;width:103;height:182" coordorigin="7624,7909" coordsize="103,182" path="m7624,8091l7727,8091,7727,7909,7624,7909,7624,8091e" filled="t" fillcolor="#FFFFFF" stroked="f">
                <v:path arrowok="t"/>
                <v:fill/>
              </v:shape>
            </v:group>
            <v:group style="position:absolute;left:6455;top:8090;width:2002;height:38" coordorigin="6455,8090" coordsize="2002,38">
              <v:shape style="position:absolute;left:6455;top:8090;width:2002;height:38" coordorigin="6455,8090" coordsize="2002,38" path="m6455,8128l8457,8128,8457,8090,6455,8090,6455,8128xe" filled="t" fillcolor="#FFFFFF" stroked="f">
                <v:path arrowok="t"/>
                <v:fill/>
              </v:shape>
            </v:group>
            <v:group style="position:absolute;left:6563;top:7909;width:1061;height:182" coordorigin="6563,7909" coordsize="1061,182">
              <v:shape style="position:absolute;left:6563;top:7909;width:1061;height:182" coordorigin="6563,7909" coordsize="1061,182" path="m6563,8091l7624,8091,7624,7909,6563,7909,6563,8091e" filled="t" fillcolor="#FFFFFF" stroked="f">
                <v:path arrowok="t"/>
                <v:fill/>
              </v:shape>
            </v:group>
            <v:group style="position:absolute;left:7732;top:7909;width:108;height:182" coordorigin="7732,7909" coordsize="108,182">
              <v:shape style="position:absolute;left:7732;top:7909;width:108;height:182" coordorigin="7732,7909" coordsize="108,182" path="m7732,8091l7840,8091,7840,7909,7732,7909,7732,8091e" filled="t" fillcolor="#FFFFFF" stroked="f">
                <v:path arrowok="t"/>
                <v:fill/>
              </v:shape>
            </v:group>
            <v:group style="position:absolute;left:8353;top:7909;width:103;height:182" coordorigin="8353,7909" coordsize="103,182">
              <v:shape style="position:absolute;left:8353;top:7909;width:103;height:182" coordorigin="8353,7909" coordsize="103,182" path="m8353,8091l8457,8091,8457,7909,8353,7909,8353,8091e" filled="t" fillcolor="#FFFFFF" stroked="f">
                <v:path arrowok="t"/>
                <v:fill/>
              </v:shape>
            </v:group>
            <v:group style="position:absolute;left:7840;top:7909;width:514;height:182" coordorigin="7840,7909" coordsize="514,182">
              <v:shape style="position:absolute;left:7840;top:7909;width:514;height:182" coordorigin="7840,7909" coordsize="514,182" path="m7840,8091l8353,8091,8353,7909,7840,7909,7840,8091e" filled="t" fillcolor="#FFFFFF" stroked="f">
                <v:path arrowok="t"/>
                <v:fill/>
              </v:shape>
            </v:group>
            <v:group style="position:absolute;left:8461;top:7872;width:1976;height:26" coordorigin="8461,7872" coordsize="1976,26">
              <v:shape style="position:absolute;left:8461;top:7872;width:1976;height:26" coordorigin="8461,7872" coordsize="1976,26" path="m8461,7898l10437,7898,10437,7872,8461,7872,8461,7898xe" filled="t" fillcolor="#FFFFFF" stroked="f">
                <v:path arrowok="t"/>
                <v:fill/>
              </v:shape>
            </v:group>
            <v:group style="position:absolute;left:8461;top:7897;width:108;height:206" coordorigin="8461,7897" coordsize="108,206">
              <v:shape style="position:absolute;left:8461;top:7897;width:108;height:206" coordorigin="8461,7897" coordsize="108,206" path="m8461,8103l8569,8103,8569,7897,8461,7897,8461,8103e" filled="t" fillcolor="#FFFFFF" stroked="f">
                <v:path arrowok="t"/>
                <v:fill/>
              </v:shape>
            </v:group>
            <v:group style="position:absolute;left:9079;top:7897;width:103;height:206" coordorigin="9079,7897" coordsize="103,206">
              <v:shape style="position:absolute;left:9079;top:7897;width:103;height:206" coordorigin="9079,7897" coordsize="103,206" path="m9079,8103l9182,8103,9182,7897,9079,7897,9079,8103e" filled="t" fillcolor="#FFFFFF" stroked="f">
                <v:path arrowok="t"/>
                <v:fill/>
              </v:shape>
            </v:group>
            <v:group style="position:absolute;left:8461;top:8102;width:1976;height:26" coordorigin="8461,8102" coordsize="1976,26">
              <v:shape style="position:absolute;left:8461;top:8102;width:1976;height:26" coordorigin="8461,8102" coordsize="1976,26" path="m8461,8128l10437,8128,10437,8102,8461,8102,8461,8128xe" filled="t" fillcolor="#FFFFFF" stroked="f">
                <v:path arrowok="t"/>
                <v:fill/>
              </v:shape>
            </v:group>
            <v:group style="position:absolute;left:8569;top:7897;width:509;height:206" coordorigin="8569,7897" coordsize="509,206">
              <v:shape style="position:absolute;left:8569;top:7897;width:509;height:206" coordorigin="8569,7897" coordsize="509,206" path="m8569,8103l9079,8103,9079,7897,8569,7897,8569,8103e" filled="t" fillcolor="#FFFFFF" stroked="f">
                <v:path arrowok="t"/>
                <v:fill/>
              </v:shape>
            </v:group>
            <v:group style="position:absolute;left:9187;top:7897;width:108;height:206" coordorigin="9187,7897" coordsize="108,206">
              <v:shape style="position:absolute;left:9187;top:7897;width:108;height:206" coordorigin="9187,7897" coordsize="108,206" path="m9187,8103l9295,8103,9295,7897,9187,7897,9187,8103e" filled="t" fillcolor="#FFFFFF" stroked="f">
                <v:path arrowok="t"/>
                <v:fill/>
              </v:shape>
            </v:group>
            <v:group style="position:absolute;left:9686;top:7897;width:103;height:206" coordorigin="9686,7897" coordsize="103,206">
              <v:shape style="position:absolute;left:9686;top:7897;width:103;height:206" coordorigin="9686,7897" coordsize="103,206" path="m9686,8103l9789,8103,9789,7897,9686,7897,9686,8103e" filled="t" fillcolor="#FFFFFF" stroked="f">
                <v:path arrowok="t"/>
                <v:fill/>
              </v:shape>
            </v:group>
            <v:group style="position:absolute;left:9295;top:7897;width:391;height:206" coordorigin="9295,7897" coordsize="391,206">
              <v:shape style="position:absolute;left:9295;top:7897;width:391;height:206" coordorigin="9295,7897" coordsize="391,206" path="m9295,8103l9686,8103,9686,7897,9295,7897,9295,8103e" filled="t" fillcolor="#FFFFFF" stroked="f">
                <v:path arrowok="t"/>
                <v:fill/>
              </v:shape>
            </v:group>
            <v:group style="position:absolute;left:9794;top:7897;width:108;height:206" coordorigin="9794,7897" coordsize="108,206">
              <v:shape style="position:absolute;left:9794;top:7897;width:108;height:206" coordorigin="9794,7897" coordsize="108,206" path="m9794,8103l9902,8103,9902,7897,9794,7897,9794,8103e" filled="t" fillcolor="#FFFFFF" stroked="f">
                <v:path arrowok="t"/>
                <v:fill/>
              </v:shape>
            </v:group>
            <v:group style="position:absolute;left:10334;top:7897;width:103;height:206" coordorigin="10334,7897" coordsize="103,206">
              <v:shape style="position:absolute;left:10334;top:7897;width:103;height:206" coordorigin="10334,7897" coordsize="103,206" path="m10334,8103l10437,8103,10437,7897,10334,7897,10334,8103e" filled="t" fillcolor="#FFFFFF" stroked="f">
                <v:path arrowok="t"/>
                <v:fill/>
              </v:shape>
            </v:group>
            <v:group style="position:absolute;left:9902;top:7897;width:432;height:206" coordorigin="9902,7897" coordsize="432,206">
              <v:shape style="position:absolute;left:9902;top:7897;width:432;height:206" coordorigin="9902,7897" coordsize="432,206" path="m9902,8103l10334,8103,10334,7897,9902,7897,9902,8103e" filled="t" fillcolor="#FFFFFF" stroked="f">
                <v:path arrowok="t"/>
                <v:fill/>
              </v:shape>
            </v:group>
            <v:group style="position:absolute;left:10442;top:7872;width:713;height:38" coordorigin="10442,7872" coordsize="713,38">
              <v:shape style="position:absolute;left:10442;top:7872;width:713;height:38" coordorigin="10442,7872" coordsize="713,38" path="m10442,7910l11155,7910,11155,7872,10442,7872,10442,7910xe" filled="t" fillcolor="#FFFFFF" stroked="f">
                <v:path arrowok="t"/>
                <v:fill/>
              </v:shape>
            </v:group>
            <v:group style="position:absolute;left:10442;top:7909;width:108;height:182" coordorigin="10442,7909" coordsize="108,182">
              <v:shape style="position:absolute;left:10442;top:7909;width:108;height:182" coordorigin="10442,7909" coordsize="108,182" path="m10442,8091l10550,8091,10550,7909,10442,7909,10442,8091e" filled="t" fillcolor="#FFFFFF" stroked="f">
                <v:path arrowok="t"/>
                <v:fill/>
              </v:shape>
            </v:group>
            <v:group style="position:absolute;left:11054;top:7909;width:101;height:182" coordorigin="11054,7909" coordsize="101,182">
              <v:shape style="position:absolute;left:11054;top:7909;width:101;height:182" coordorigin="11054,7909" coordsize="101,182" path="m11054,8091l11155,8091,11155,7909,11054,7909,11054,8091e" filled="t" fillcolor="#FFFFFF" stroked="f">
                <v:path arrowok="t"/>
                <v:fill/>
              </v:shape>
            </v:group>
            <v:group style="position:absolute;left:10442;top:8132;width:713;height:2" coordorigin="10442,8132" coordsize="713,2">
              <v:shape style="position:absolute;left:10442;top:8132;width:713;height:2" coordorigin="10442,8132" coordsize="713,0" path="m10442,8132l11155,8132e" filled="f" stroked="t" strokeweight="4.18pt" strokecolor="#FFFFFF">
                <v:path arrowok="t"/>
              </v:shape>
            </v:group>
            <v:group style="position:absolute;left:10550;top:7909;width:504;height:182" coordorigin="10550,7909" coordsize="504,182">
              <v:shape style="position:absolute;left:10550;top:7909;width:504;height:182" coordorigin="10550,7909" coordsize="504,182" path="m10550,8091l11054,8091,11054,7909,10550,7909,10550,8091e" filled="t" fillcolor="#FFFFFF" stroked="f">
                <v:path arrowok="t"/>
                <v:fill/>
              </v:shape>
            </v:group>
            <v:group style="position:absolute;left:715;top:7868;width:10452;height:2" coordorigin="715,7868" coordsize="10452,2">
              <v:shape style="position:absolute;left:715;top:7868;width:10452;height:2" coordorigin="715,7868" coordsize="10452,0" path="m715,7868l11167,7868e" filled="f" stroked="t" strokeweight=".58001pt" strokecolor="#000000">
                <v:path arrowok="t"/>
              </v:shape>
            </v:group>
            <v:group style="position:absolute;left:725;top:8161;width:1532;height:2" coordorigin="725,8161" coordsize="1532,2">
              <v:shape style="position:absolute;left:725;top:8161;width:1532;height:2" coordorigin="725,8161" coordsize="1532,0" path="m725,8161l2256,8161e" filled="f" stroked="t" strokeweight="2.5pt" strokecolor="#FFFFFF">
                <v:path arrowok="t"/>
              </v:shape>
            </v:group>
            <v:group style="position:absolute;left:725;top:8185;width:103;height:209" coordorigin="725,8185" coordsize="103,209">
              <v:shape style="position:absolute;left:725;top:8185;width:103;height:209" coordorigin="725,8185" coordsize="103,209" path="m725,8394l828,8394,828,8185,725,8185,725,8394e" filled="t" fillcolor="#FFFFFF" stroked="f">
                <v:path arrowok="t"/>
                <v:fill/>
              </v:shape>
            </v:group>
            <v:group style="position:absolute;left:2153;top:8185;width:103;height:209" coordorigin="2153,8185" coordsize="103,209">
              <v:shape style="position:absolute;left:2153;top:8185;width:103;height:209" coordorigin="2153,8185" coordsize="103,209" path="m2153,8394l2256,8394,2256,8185,2153,8185,2153,8394e" filled="t" fillcolor="#FFFFFF" stroked="f">
                <v:path arrowok="t"/>
                <v:fill/>
              </v:shape>
            </v:group>
            <v:group style="position:absolute;left:828;top:8185;width:1325;height:209" coordorigin="828,8185" coordsize="1325,209">
              <v:shape style="position:absolute;left:828;top:8185;width:1325;height:209" coordorigin="828,8185" coordsize="1325,209" path="m828,8394l2153,8394,2153,8185,828,8185,828,8394e" filled="t" fillcolor="#FFFFFF" stroked="f">
                <v:path arrowok="t"/>
                <v:fill/>
              </v:shape>
            </v:group>
            <v:group style="position:absolute;left:2261;top:8173;width:108;height:185" coordorigin="2261,8173" coordsize="108,185">
              <v:shape style="position:absolute;left:2261;top:8173;width:108;height:185" coordorigin="2261,8173" coordsize="108,185" path="m2261,8358l2369,8358,2369,8173,2261,8173,2261,8358e" filled="t" fillcolor="#FFFFFF" stroked="f">
                <v:path arrowok="t"/>
                <v:fill/>
              </v:shape>
            </v:group>
            <v:group style="position:absolute;left:2844;top:8173;width:103;height:185" coordorigin="2844,8173" coordsize="103,185">
              <v:shape style="position:absolute;left:2844;top:8173;width:103;height:185" coordorigin="2844,8173" coordsize="103,185" path="m2844,8358l2948,8358,2948,8173,2844,8173,2844,8358e" filled="t" fillcolor="#FFFFFF" stroked="f">
                <v:path arrowok="t"/>
                <v:fill/>
              </v:shape>
            </v:group>
            <v:group style="position:absolute;left:2261;top:8357;width:686;height:38" coordorigin="2261,8357" coordsize="686,38">
              <v:shape style="position:absolute;left:2261;top:8357;width:686;height:38" coordorigin="2261,8357" coordsize="686,38" path="m2261,8395l2948,8395,2948,8357,2261,8357,2261,8395xe" filled="t" fillcolor="#FFFFFF" stroked="f">
                <v:path arrowok="t"/>
                <v:fill/>
              </v:shape>
            </v:group>
            <v:group style="position:absolute;left:2369;top:8173;width:475;height:185" coordorigin="2369,8173" coordsize="475,185">
              <v:shape style="position:absolute;left:2369;top:8173;width:475;height:185" coordorigin="2369,8173" coordsize="475,185" path="m2369,8358l2844,8358,2844,8173,2369,8173,2369,8358e" filled="t" fillcolor="#FFFFFF" stroked="f">
                <v:path arrowok="t"/>
                <v:fill/>
              </v:shape>
            </v:group>
            <v:group style="position:absolute;left:2952;top:8161;width:108;height:209" coordorigin="2952,8161" coordsize="108,209">
              <v:shape style="position:absolute;left:2952;top:8161;width:108;height:209" coordorigin="2952,8161" coordsize="108,209" path="m2952,8370l3060,8370,3060,8161,2952,8161,2952,8370e" filled="t" fillcolor="#FFFFFF" stroked="f">
                <v:path arrowok="t"/>
                <v:fill/>
              </v:shape>
            </v:group>
            <v:group style="position:absolute;left:3528;top:8161;width:103;height:209" coordorigin="3528,8161" coordsize="103,209">
              <v:shape style="position:absolute;left:3528;top:8161;width:103;height:209" coordorigin="3528,8161" coordsize="103,209" path="m3528,8370l3632,8370,3632,8161,3528,8161,3528,8370e" filled="t" fillcolor="#FFFFFF" stroked="f">
                <v:path arrowok="t"/>
                <v:fill/>
              </v:shape>
            </v:group>
            <v:group style="position:absolute;left:2952;top:8382;width:679;height:2" coordorigin="2952,8382" coordsize="679,2">
              <v:shape style="position:absolute;left:2952;top:8382;width:679;height:2" coordorigin="2952,8382" coordsize="679,0" path="m2952,8382l3632,8382e" filled="f" stroked="t" strokeweight="1.3pt" strokecolor="#FFFFFF">
                <v:path arrowok="t"/>
              </v:shape>
            </v:group>
            <v:group style="position:absolute;left:3060;top:8161;width:468;height:209" coordorigin="3060,8161" coordsize="468,209">
              <v:shape style="position:absolute;left:3060;top:8161;width:468;height:209" coordorigin="3060,8161" coordsize="468,209" path="m3060,8370l3528,8370,3528,8161,3060,8161,3060,8370e" filled="t" fillcolor="#FFFFFF" stroked="f">
                <v:path arrowok="t"/>
                <v:fill/>
              </v:shape>
            </v:group>
            <v:group style="position:absolute;left:3636;top:8173;width:108;height:185" coordorigin="3636,8173" coordsize="108,185">
              <v:shape style="position:absolute;left:3636;top:8173;width:108;height:185" coordorigin="3636,8173" coordsize="108,185" path="m3636,8358l3744,8358,3744,8173,3636,8173,3636,8358e" filled="t" fillcolor="#FFFFFF" stroked="f">
                <v:path arrowok="t"/>
                <v:fill/>
              </v:shape>
            </v:group>
            <v:group style="position:absolute;left:4393;top:8173;width:103;height:185" coordorigin="4393,8173" coordsize="103,185">
              <v:shape style="position:absolute;left:4393;top:8173;width:103;height:185" coordorigin="4393,8173" coordsize="103,185" path="m4393,8358l4496,8358,4496,8173,4393,8173,4393,8358e" filled="t" fillcolor="#FFFFFF" stroked="f">
                <v:path arrowok="t"/>
                <v:fill/>
              </v:shape>
            </v:group>
            <v:group style="position:absolute;left:3636;top:8357;width:860;height:38" coordorigin="3636,8357" coordsize="860,38">
              <v:shape style="position:absolute;left:3636;top:8357;width:860;height:38" coordorigin="3636,8357" coordsize="860,38" path="m3636,8395l4496,8395,4496,8357,3636,8357,3636,8395xe" filled="t" fillcolor="#FFFFFF" stroked="f">
                <v:path arrowok="t"/>
                <v:fill/>
              </v:shape>
            </v:group>
            <v:group style="position:absolute;left:3744;top:8173;width:648;height:185" coordorigin="3744,8173" coordsize="648,185">
              <v:shape style="position:absolute;left:3744;top:8173;width:648;height:185" coordorigin="3744,8173" coordsize="648,185" path="m3744,8358l4393,8358,4393,8173,3744,8173,3744,8358e" filled="t" fillcolor="#FFFFFF" stroked="f">
                <v:path arrowok="t"/>
                <v:fill/>
              </v:shape>
            </v:group>
            <v:group style="position:absolute;left:4501;top:8161;width:667;height:2" coordorigin="4501,8161" coordsize="667,2">
              <v:shape style="position:absolute;left:4501;top:8161;width:667;height:2" coordorigin="4501,8161" coordsize="667,0" path="m4501,8161l5168,8161e" filled="f" stroked="t" strokeweight="2.5pt" strokecolor="#FFFFFF">
                <v:path arrowok="t"/>
              </v:shape>
            </v:group>
            <v:group style="position:absolute;left:4501;top:8185;width:108;height:209" coordorigin="4501,8185" coordsize="108,209">
              <v:shape style="position:absolute;left:4501;top:8185;width:108;height:209" coordorigin="4501,8185" coordsize="108,209" path="m4501,8394l4609,8394,4609,8185,4501,8185,4501,8394e" filled="t" fillcolor="#FFFFFF" stroked="f">
                <v:path arrowok="t"/>
                <v:fill/>
              </v:shape>
            </v:group>
            <v:group style="position:absolute;left:5065;top:8185;width:103;height:209" coordorigin="5065,8185" coordsize="103,209">
              <v:shape style="position:absolute;left:5065;top:8185;width:103;height:209" coordorigin="5065,8185" coordsize="103,209" path="m5065,8394l5168,8394,5168,8185,5065,8185,5065,8394e" filled="t" fillcolor="#FFFFFF" stroked="f">
                <v:path arrowok="t"/>
                <v:fill/>
              </v:shape>
            </v:group>
            <v:group style="position:absolute;left:4609;top:8185;width:456;height:209" coordorigin="4609,8185" coordsize="456,209">
              <v:shape style="position:absolute;left:4609;top:8185;width:456;height:209" coordorigin="4609,8185" coordsize="456,209" path="m4609,8394l5065,8394,5065,8185,4609,8185,4609,8394e" filled="t" fillcolor="#FFFFFF" stroked="f">
                <v:path arrowok="t"/>
                <v:fill/>
              </v:shape>
            </v:group>
            <v:group style="position:absolute;left:5173;top:8173;width:108;height:185" coordorigin="5173,8173" coordsize="108,185">
              <v:shape style="position:absolute;left:5173;top:8173;width:108;height:185" coordorigin="5173,8173" coordsize="108,185" path="m5173,8358l5281,8358,5281,8173,5173,8173,5173,8358e" filled="t" fillcolor="#FFFFFF" stroked="f">
                <v:path arrowok="t"/>
                <v:fill/>
              </v:shape>
            </v:group>
            <v:group style="position:absolute;left:5754;top:8173;width:103;height:185" coordorigin="5754,8173" coordsize="103,185">
              <v:shape style="position:absolute;left:5754;top:8173;width:103;height:185" coordorigin="5754,8173" coordsize="103,185" path="m5754,8358l5857,8358,5857,8173,5754,8173,5754,8358e" filled="t" fillcolor="#FFFFFF" stroked="f">
                <v:path arrowok="t"/>
                <v:fill/>
              </v:shape>
            </v:group>
            <v:group style="position:absolute;left:5173;top:8357;width:684;height:38" coordorigin="5173,8357" coordsize="684,38">
              <v:shape style="position:absolute;left:5173;top:8357;width:684;height:38" coordorigin="5173,8357" coordsize="684,38" path="m5173,8395l5857,8395,5857,8357,5173,8357,5173,8395xe" filled="t" fillcolor="#FFFFFF" stroked="f">
                <v:path arrowok="t"/>
                <v:fill/>
              </v:shape>
            </v:group>
            <v:group style="position:absolute;left:5281;top:8173;width:473;height:185" coordorigin="5281,8173" coordsize="473,185">
              <v:shape style="position:absolute;left:5281;top:8173;width:473;height:185" coordorigin="5281,8173" coordsize="473,185" path="m5281,8358l5754,8358,5754,8173,5281,8173,5281,8358e" filled="t" fillcolor="#FFFFFF" stroked="f">
                <v:path arrowok="t"/>
                <v:fill/>
              </v:shape>
            </v:group>
            <v:group style="position:absolute;left:5862;top:8161;width:588;height:2" coordorigin="5862,8161" coordsize="588,2">
              <v:shape style="position:absolute;left:5862;top:8161;width:588;height:2" coordorigin="5862,8161" coordsize="588,0" path="m5862,8161l6450,8161e" filled="f" stroked="t" strokeweight="2.5pt" strokecolor="#FFFFFF">
                <v:path arrowok="t"/>
              </v:shape>
            </v:group>
            <v:group style="position:absolute;left:5862;top:8185;width:108;height:209" coordorigin="5862,8185" coordsize="108,209">
              <v:shape style="position:absolute;left:5862;top:8185;width:108;height:209" coordorigin="5862,8185" coordsize="108,209" path="m5862,8394l5970,8394,5970,8185,5862,8185,5862,8394e" filled="t" fillcolor="#FFFFFF" stroked="f">
                <v:path arrowok="t"/>
                <v:fill/>
              </v:shape>
            </v:group>
            <v:group style="position:absolute;left:6347;top:8185;width:103;height:209" coordorigin="6347,8185" coordsize="103,209">
              <v:shape style="position:absolute;left:6347;top:8185;width:103;height:209" coordorigin="6347,8185" coordsize="103,209" path="m6347,8394l6450,8394,6450,8185,6347,8185,6347,8394e" filled="t" fillcolor="#FFFFFF" stroked="f">
                <v:path arrowok="t"/>
                <v:fill/>
              </v:shape>
            </v:group>
            <v:group style="position:absolute;left:5970;top:8185;width:377;height:209" coordorigin="5970,8185" coordsize="377,209">
              <v:shape style="position:absolute;left:5970;top:8185;width:377;height:209" coordorigin="5970,8185" coordsize="377,209" path="m5970,8394l6347,8394,6347,8185,5970,8185,5970,8394e" filled="t" fillcolor="#FFFFFF" stroked="f">
                <v:path arrowok="t"/>
                <v:fill/>
              </v:shape>
            </v:group>
            <v:group style="position:absolute;left:6455;top:8136;width:2002;height:38" coordorigin="6455,8136" coordsize="2002,38">
              <v:shape style="position:absolute;left:6455;top:8136;width:2002;height:38" coordorigin="6455,8136" coordsize="2002,38" path="m6455,8174l8457,8174,8457,8136,6455,8136,6455,8174xe" filled="t" fillcolor="#FFFFFF" stroked="f">
                <v:path arrowok="t"/>
                <v:fill/>
              </v:shape>
            </v:group>
            <v:group style="position:absolute;left:6455;top:8173;width:108;height:185" coordorigin="6455,8173" coordsize="108,185">
              <v:shape style="position:absolute;left:6455;top:8173;width:108;height:185" coordorigin="6455,8173" coordsize="108,185" path="m6455,8358l6563,8358,6563,8173,6455,8173,6455,8358e" filled="t" fillcolor="#FFFFFF" stroked="f">
                <v:path arrowok="t"/>
                <v:fill/>
              </v:shape>
            </v:group>
            <v:group style="position:absolute;left:7624;top:8173;width:103;height:185" coordorigin="7624,8173" coordsize="103,185">
              <v:shape style="position:absolute;left:7624;top:8173;width:103;height:185" coordorigin="7624,8173" coordsize="103,185" path="m7624,8358l7727,8358,7727,8173,7624,8173,7624,8358e" filled="t" fillcolor="#FFFFFF" stroked="f">
                <v:path arrowok="t"/>
                <v:fill/>
              </v:shape>
            </v:group>
            <v:group style="position:absolute;left:6455;top:8357;width:2002;height:38" coordorigin="6455,8357" coordsize="2002,38">
              <v:shape style="position:absolute;left:6455;top:8357;width:2002;height:38" coordorigin="6455,8357" coordsize="2002,38" path="m6455,8395l8457,8395,8457,8357,6455,8357,6455,8395xe" filled="t" fillcolor="#FFFFFF" stroked="f">
                <v:path arrowok="t"/>
                <v:fill/>
              </v:shape>
            </v:group>
            <v:group style="position:absolute;left:6563;top:8173;width:1061;height:185" coordorigin="6563,8173" coordsize="1061,185">
              <v:shape style="position:absolute;left:6563;top:8173;width:1061;height:185" coordorigin="6563,8173" coordsize="1061,185" path="m6563,8358l7624,8358,7624,8173,6563,8173,6563,8358e" filled="t" fillcolor="#FFFFFF" stroked="f">
                <v:path arrowok="t"/>
                <v:fill/>
              </v:shape>
            </v:group>
            <v:group style="position:absolute;left:7732;top:8173;width:108;height:185" coordorigin="7732,8173" coordsize="108,185">
              <v:shape style="position:absolute;left:7732;top:8173;width:108;height:185" coordorigin="7732,8173" coordsize="108,185" path="m7732,8358l7840,8358,7840,8173,7732,8173,7732,8358e" filled="t" fillcolor="#FFFFFF" stroked="f">
                <v:path arrowok="t"/>
                <v:fill/>
              </v:shape>
            </v:group>
            <v:group style="position:absolute;left:8353;top:8173;width:103;height:185" coordorigin="8353,8173" coordsize="103,185">
              <v:shape style="position:absolute;left:8353;top:8173;width:103;height:185" coordorigin="8353,8173" coordsize="103,185" path="m8353,8358l8457,8358,8457,8173,8353,8173,8353,8358e" filled="t" fillcolor="#FFFFFF" stroked="f">
                <v:path arrowok="t"/>
                <v:fill/>
              </v:shape>
            </v:group>
            <v:group style="position:absolute;left:7840;top:8173;width:514;height:185" coordorigin="7840,8173" coordsize="514,185">
              <v:shape style="position:absolute;left:7840;top:8173;width:514;height:185" coordorigin="7840,8173" coordsize="514,185" path="m7840,8358l8353,8358,8353,8173,7840,8173,7840,8358e" filled="t" fillcolor="#FFFFFF" stroked="f">
                <v:path arrowok="t"/>
                <v:fill/>
              </v:shape>
            </v:group>
            <v:group style="position:absolute;left:8461;top:8136;width:1976;height:26" coordorigin="8461,8136" coordsize="1976,26">
              <v:shape style="position:absolute;left:8461;top:8136;width:1976;height:26" coordorigin="8461,8136" coordsize="1976,26" path="m8461,8162l10437,8162,10437,8136,8461,8136,8461,8162xe" filled="t" fillcolor="#FFFFFF" stroked="f">
                <v:path arrowok="t"/>
                <v:fill/>
              </v:shape>
            </v:group>
            <v:group style="position:absolute;left:8461;top:8161;width:108;height:209" coordorigin="8461,8161" coordsize="108,209">
              <v:shape style="position:absolute;left:8461;top:8161;width:108;height:209" coordorigin="8461,8161" coordsize="108,209" path="m8461,8370l8569,8370,8569,8161,8461,8161,8461,8370e" filled="t" fillcolor="#FFFFFF" stroked="f">
                <v:path arrowok="t"/>
                <v:fill/>
              </v:shape>
            </v:group>
            <v:group style="position:absolute;left:9079;top:8161;width:103;height:209" coordorigin="9079,8161" coordsize="103,209">
              <v:shape style="position:absolute;left:9079;top:8161;width:103;height:209" coordorigin="9079,8161" coordsize="103,209" path="m9079,8370l9182,8370,9182,8161,9079,8161,9079,8370e" filled="t" fillcolor="#FFFFFF" stroked="f">
                <v:path arrowok="t"/>
                <v:fill/>
              </v:shape>
            </v:group>
            <v:group style="position:absolute;left:8461;top:8382;width:1976;height:2" coordorigin="8461,8382" coordsize="1976,2">
              <v:shape style="position:absolute;left:8461;top:8382;width:1976;height:2" coordorigin="8461,8382" coordsize="1976,0" path="m8461,8382l10437,8382e" filled="f" stroked="t" strokeweight="1.3pt" strokecolor="#FFFFFF">
                <v:path arrowok="t"/>
              </v:shape>
            </v:group>
            <v:group style="position:absolute;left:8569;top:8161;width:509;height:209" coordorigin="8569,8161" coordsize="509,209">
              <v:shape style="position:absolute;left:8569;top:8161;width:509;height:209" coordorigin="8569,8161" coordsize="509,209" path="m8569,8370l9079,8370,9079,8161,8569,8161,8569,8370e" filled="t" fillcolor="#FFFFFF" stroked="f">
                <v:path arrowok="t"/>
                <v:fill/>
              </v:shape>
            </v:group>
            <v:group style="position:absolute;left:9187;top:8161;width:108;height:209" coordorigin="9187,8161" coordsize="108,209">
              <v:shape style="position:absolute;left:9187;top:8161;width:108;height:209" coordorigin="9187,8161" coordsize="108,209" path="m9187,8370l9295,8370,9295,8161,9187,8161,9187,8370e" filled="t" fillcolor="#FFFFFF" stroked="f">
                <v:path arrowok="t"/>
                <v:fill/>
              </v:shape>
            </v:group>
            <v:group style="position:absolute;left:9686;top:8161;width:103;height:209" coordorigin="9686,8161" coordsize="103,209">
              <v:shape style="position:absolute;left:9686;top:8161;width:103;height:209" coordorigin="9686,8161" coordsize="103,209" path="m9686,8370l9789,8370,9789,8161,9686,8161,9686,8370e" filled="t" fillcolor="#FFFFFF" stroked="f">
                <v:path arrowok="t"/>
                <v:fill/>
              </v:shape>
            </v:group>
            <v:group style="position:absolute;left:9295;top:8161;width:391;height:209" coordorigin="9295,8161" coordsize="391,209">
              <v:shape style="position:absolute;left:9295;top:8161;width:391;height:209" coordorigin="9295,8161" coordsize="391,209" path="m9295,8370l9686,8370,9686,8161,9295,8161,9295,8370e" filled="t" fillcolor="#FFFFFF" stroked="f">
                <v:path arrowok="t"/>
                <v:fill/>
              </v:shape>
            </v:group>
            <v:group style="position:absolute;left:9794;top:8161;width:108;height:209" coordorigin="9794,8161" coordsize="108,209">
              <v:shape style="position:absolute;left:9794;top:8161;width:108;height:209" coordorigin="9794,8161" coordsize="108,209" path="m9794,8370l9902,8370,9902,8161,9794,8161,9794,8370e" filled="t" fillcolor="#FFFFFF" stroked="f">
                <v:path arrowok="t"/>
                <v:fill/>
              </v:shape>
            </v:group>
            <v:group style="position:absolute;left:10334;top:8161;width:103;height:209" coordorigin="10334,8161" coordsize="103,209">
              <v:shape style="position:absolute;left:10334;top:8161;width:103;height:209" coordorigin="10334,8161" coordsize="103,209" path="m10334,8370l10437,8370,10437,8161,10334,8161,10334,8370e" filled="t" fillcolor="#FFFFFF" stroked="f">
                <v:path arrowok="t"/>
                <v:fill/>
              </v:shape>
            </v:group>
            <v:group style="position:absolute;left:9902;top:8161;width:432;height:209" coordorigin="9902,8161" coordsize="432,209">
              <v:shape style="position:absolute;left:9902;top:8161;width:432;height:209" coordorigin="9902,8161" coordsize="432,209" path="m9902,8370l10334,8370,10334,8161,9902,8161,9902,8370e" filled="t" fillcolor="#FFFFFF" stroked="f">
                <v:path arrowok="t"/>
                <v:fill/>
              </v:shape>
            </v:group>
            <v:group style="position:absolute;left:10442;top:8173;width:108;height:185" coordorigin="10442,8173" coordsize="108,185">
              <v:shape style="position:absolute;left:10442;top:8173;width:108;height:185" coordorigin="10442,8173" coordsize="108,185" path="m10442,8358l10550,8358,10550,8173,10442,8173,10442,8358e" filled="t" fillcolor="#FFFFFF" stroked="f">
                <v:path arrowok="t"/>
                <v:fill/>
              </v:shape>
            </v:group>
            <v:group style="position:absolute;left:11054;top:8173;width:101;height:185" coordorigin="11054,8173" coordsize="101,185">
              <v:shape style="position:absolute;left:11054;top:8173;width:101;height:185" coordorigin="11054,8173" coordsize="101,185" path="m11054,8358l11155,8358,11155,8173,11054,8173,11054,8358e" filled="t" fillcolor="#FFFFFF" stroked="f">
                <v:path arrowok="t"/>
                <v:fill/>
              </v:shape>
            </v:group>
            <v:group style="position:absolute;left:10442;top:8357;width:713;height:38" coordorigin="10442,8357" coordsize="713,38">
              <v:shape style="position:absolute;left:10442;top:8357;width:713;height:38" coordorigin="10442,8357" coordsize="713,38" path="m10442,8395l11155,8395,11155,8357,10442,8357,10442,8395xe" filled="t" fillcolor="#FFFFFF" stroked="f">
                <v:path arrowok="t"/>
                <v:fill/>
              </v:shape>
            </v:group>
            <v:group style="position:absolute;left:10550;top:8173;width:504;height:185" coordorigin="10550,8173" coordsize="504,185">
              <v:shape style="position:absolute;left:10550;top:8173;width:504;height:185" coordorigin="10550,8173" coordsize="504,185" path="m10550,8358l11054,8358,11054,8173,10550,8173,10550,8358e" filled="t" fillcolor="#FFFFFF" stroked="f">
                <v:path arrowok="t"/>
                <v:fill/>
              </v:shape>
            </v:group>
            <v:group style="position:absolute;left:715;top:8132;width:10452;height:2" coordorigin="715,8132" coordsize="10452,2">
              <v:shape style="position:absolute;left:715;top:8132;width:10452;height:2" coordorigin="715,8132" coordsize="10452,0" path="m715,8132l11167,8132e" filled="f" stroked="t" strokeweight=".579980pt" strokecolor="#000000">
                <v:path arrowok="t"/>
              </v:shape>
            </v:group>
            <v:group style="position:absolute;left:725;top:8403;width:103;height:206" coordorigin="725,8403" coordsize="103,206">
              <v:shape style="position:absolute;left:725;top:8403;width:103;height:206" coordorigin="725,8403" coordsize="103,206" path="m725,8610l828,8610,828,8403,725,8403,725,8610e" filled="t" fillcolor="#FFFFFF" stroked="f">
                <v:path arrowok="t"/>
                <v:fill/>
              </v:shape>
            </v:group>
            <v:group style="position:absolute;left:2153;top:8403;width:103;height:206" coordorigin="2153,8403" coordsize="103,206">
              <v:shape style="position:absolute;left:2153;top:8403;width:103;height:206" coordorigin="2153,8403" coordsize="103,206" path="m2153,8610l2256,8610,2256,8403,2153,8403,2153,8610e" filled="t" fillcolor="#FFFFFF" stroked="f">
                <v:path arrowok="t"/>
                <v:fill/>
              </v:shape>
            </v:group>
            <v:group style="position:absolute;left:828;top:8403;width:1325;height:206" coordorigin="828,8403" coordsize="1325,206">
              <v:shape style="position:absolute;left:828;top:8403;width:1325;height:206" coordorigin="828,8403" coordsize="1325,206" path="m828,8610l2153,8610,2153,8403,828,8403,828,8610e" filled="t" fillcolor="#FFFFFF" stroked="f">
                <v:path arrowok="t"/>
                <v:fill/>
              </v:shape>
            </v:group>
            <v:group style="position:absolute;left:2261;top:8402;width:686;height:14" coordorigin="2261,8402" coordsize="686,14">
              <v:shape style="position:absolute;left:2261;top:8402;width:686;height:14" coordorigin="2261,8402" coordsize="686,14" path="m2261,8416l2948,8416,2948,8402,2261,8402,2261,8416xe" filled="t" fillcolor="#FFFFFF" stroked="f">
                <v:path arrowok="t"/>
                <v:fill/>
              </v:shape>
            </v:group>
            <v:group style="position:absolute;left:2261;top:8415;width:108;height:182" coordorigin="2261,8415" coordsize="108,182">
              <v:shape style="position:absolute;left:2261;top:8415;width:108;height:182" coordorigin="2261,8415" coordsize="108,182" path="m2261,8598l2369,8598,2369,8415,2261,8415,2261,8598e" filled="t" fillcolor="#FFFFFF" stroked="f">
                <v:path arrowok="t"/>
                <v:fill/>
              </v:shape>
            </v:group>
            <v:group style="position:absolute;left:2844;top:8415;width:103;height:182" coordorigin="2844,8415" coordsize="103,182">
              <v:shape style="position:absolute;left:2844;top:8415;width:103;height:182" coordorigin="2844,8415" coordsize="103,182" path="m2844,8598l2948,8598,2948,8415,2844,8415,2844,8598e" filled="t" fillcolor="#FFFFFF" stroked="f">
                <v:path arrowok="t"/>
                <v:fill/>
              </v:shape>
            </v:group>
            <v:group style="position:absolute;left:2369;top:8415;width:475;height:182" coordorigin="2369,8415" coordsize="475,182">
              <v:shape style="position:absolute;left:2369;top:8415;width:475;height:182" coordorigin="2369,8415" coordsize="475,182" path="m2369,8598l2844,8598,2844,8415,2369,8415,2369,8598e" filled="t" fillcolor="#FFFFFF" stroked="f">
                <v:path arrowok="t"/>
                <v:fill/>
              </v:shape>
            </v:group>
            <v:group style="position:absolute;left:2952;top:8403;width:108;height:206" coordorigin="2952,8403" coordsize="108,206">
              <v:shape style="position:absolute;left:2952;top:8403;width:108;height:206" coordorigin="2952,8403" coordsize="108,206" path="m2952,8610l3060,8610,3060,8403,2952,8403,2952,8610e" filled="t" fillcolor="#FFFFFF" stroked="f">
                <v:path arrowok="t"/>
                <v:fill/>
              </v:shape>
            </v:group>
            <v:group style="position:absolute;left:3528;top:8403;width:103;height:206" coordorigin="3528,8403" coordsize="103,206">
              <v:shape style="position:absolute;left:3528;top:8403;width:103;height:206" coordorigin="3528,8403" coordsize="103,206" path="m3528,8610l3632,8610,3632,8403,3528,8403,3528,8610e" filled="t" fillcolor="#FFFFFF" stroked="f">
                <v:path arrowok="t"/>
                <v:fill/>
              </v:shape>
            </v:group>
            <v:group style="position:absolute;left:3060;top:8403;width:468;height:206" coordorigin="3060,8403" coordsize="468,206">
              <v:shape style="position:absolute;left:3060;top:8403;width:468;height:206" coordorigin="3060,8403" coordsize="468,206" path="m3060,8610l3528,8610,3528,8403,3060,8403,3060,8610e" filled="t" fillcolor="#FFFFFF" stroked="f">
                <v:path arrowok="t"/>
                <v:fill/>
              </v:shape>
            </v:group>
            <v:group style="position:absolute;left:3636;top:8402;width:860;height:14" coordorigin="3636,8402" coordsize="860,14">
              <v:shape style="position:absolute;left:3636;top:8402;width:860;height:14" coordorigin="3636,8402" coordsize="860,14" path="m3636,8416l4496,8416,4496,8402,3636,8402,3636,8416xe" filled="t" fillcolor="#FFFFFF" stroked="f">
                <v:path arrowok="t"/>
                <v:fill/>
              </v:shape>
            </v:group>
            <v:group style="position:absolute;left:3636;top:8415;width:108;height:182" coordorigin="3636,8415" coordsize="108,182">
              <v:shape style="position:absolute;left:3636;top:8415;width:108;height:182" coordorigin="3636,8415" coordsize="108,182" path="m3636,8598l3744,8598,3744,8415,3636,8415,3636,8598e" filled="t" fillcolor="#FFFFFF" stroked="f">
                <v:path arrowok="t"/>
                <v:fill/>
              </v:shape>
            </v:group>
            <v:group style="position:absolute;left:4393;top:8415;width:103;height:182" coordorigin="4393,8415" coordsize="103,182">
              <v:shape style="position:absolute;left:4393;top:8415;width:103;height:182" coordorigin="4393,8415" coordsize="103,182" path="m4393,8598l4496,8598,4496,8415,4393,8415,4393,8598e" filled="t" fillcolor="#FFFFFF" stroked="f">
                <v:path arrowok="t"/>
                <v:fill/>
              </v:shape>
            </v:group>
            <v:group style="position:absolute;left:2261;top:8607;width:2235;height:2" coordorigin="2261,8607" coordsize="2235,2">
              <v:shape style="position:absolute;left:2261;top:8607;width:2235;height:2" coordorigin="2261,8607" coordsize="2235,0" path="m2261,8607l4496,8607e" filled="f" stroked="t" strokeweight="1.070005pt" strokecolor="#FFFFFF">
                <v:path arrowok="t"/>
              </v:shape>
            </v:group>
            <v:group style="position:absolute;left:3744;top:8415;width:648;height:182" coordorigin="3744,8415" coordsize="648,182">
              <v:shape style="position:absolute;left:3744;top:8415;width:648;height:182" coordorigin="3744,8415" coordsize="648,182" path="m3744,8598l4393,8598,4393,8415,3744,8415,3744,8598e" filled="t" fillcolor="#FFFFFF" stroked="f">
                <v:path arrowok="t"/>
                <v:fill/>
              </v:shape>
            </v:group>
            <v:group style="position:absolute;left:4501;top:8403;width:108;height:206" coordorigin="4501,8403" coordsize="108,206">
              <v:shape style="position:absolute;left:4501;top:8403;width:108;height:206" coordorigin="4501,8403" coordsize="108,206" path="m4501,8610l4609,8610,4609,8403,4501,8403,4501,8610e" filled="t" fillcolor="#FFFFFF" stroked="f">
                <v:path arrowok="t"/>
                <v:fill/>
              </v:shape>
            </v:group>
            <v:group style="position:absolute;left:5065;top:8403;width:103;height:206" coordorigin="5065,8403" coordsize="103,206">
              <v:shape style="position:absolute;left:5065;top:8403;width:103;height:206" coordorigin="5065,8403" coordsize="103,206" path="m5065,8610l5168,8610,5168,8403,5065,8403,5065,8610e" filled="t" fillcolor="#FFFFFF" stroked="f">
                <v:path arrowok="t"/>
                <v:fill/>
              </v:shape>
            </v:group>
            <v:group style="position:absolute;left:4609;top:8403;width:456;height:206" coordorigin="4609,8403" coordsize="456,206">
              <v:shape style="position:absolute;left:4609;top:8403;width:456;height:206" coordorigin="4609,8403" coordsize="456,206" path="m4609,8610l5065,8610,5065,8403,4609,8403,4609,8610e" filled="t" fillcolor="#FFFFFF" stroked="f">
                <v:path arrowok="t"/>
                <v:fill/>
              </v:shape>
            </v:group>
            <v:group style="position:absolute;left:5173;top:8402;width:684;height:14" coordorigin="5173,8402" coordsize="684,14">
              <v:shape style="position:absolute;left:5173;top:8402;width:684;height:14" coordorigin="5173,8402" coordsize="684,14" path="m5173,8416l5857,8416,5857,8402,5173,8402,5173,8416xe" filled="t" fillcolor="#FFFFFF" stroked="f">
                <v:path arrowok="t"/>
                <v:fill/>
              </v:shape>
            </v:group>
            <v:group style="position:absolute;left:5173;top:8415;width:108;height:182" coordorigin="5173,8415" coordsize="108,182">
              <v:shape style="position:absolute;left:5173;top:8415;width:108;height:182" coordorigin="5173,8415" coordsize="108,182" path="m5173,8598l5281,8598,5281,8415,5173,8415,5173,8598e" filled="t" fillcolor="#FFFFFF" stroked="f">
                <v:path arrowok="t"/>
                <v:fill/>
              </v:shape>
            </v:group>
            <v:group style="position:absolute;left:5754;top:8415;width:103;height:182" coordorigin="5754,8415" coordsize="103,182">
              <v:shape style="position:absolute;left:5754;top:8415;width:103;height:182" coordorigin="5754,8415" coordsize="103,182" path="m5754,8598l5857,8598,5857,8415,5754,8415,5754,8598e" filled="t" fillcolor="#FFFFFF" stroked="f">
                <v:path arrowok="t"/>
                <v:fill/>
              </v:shape>
            </v:group>
            <v:group style="position:absolute;left:5173;top:8604;width:684;height:2" coordorigin="5173,8604" coordsize="684,2">
              <v:shape style="position:absolute;left:5173;top:8604;width:684;height:2" coordorigin="5173,8604" coordsize="684,0" path="m5173,8604l5857,8604e" filled="f" stroked="t" strokeweight=".70001pt" strokecolor="#FFFFFF">
                <v:path arrowok="t"/>
              </v:shape>
            </v:group>
            <v:group style="position:absolute;left:5281;top:8415;width:473;height:182" coordorigin="5281,8415" coordsize="473,182">
              <v:shape style="position:absolute;left:5281;top:8415;width:473;height:182" coordorigin="5281,8415" coordsize="473,182" path="m5281,8598l5754,8598,5754,8415,5281,8415,5281,8598e" filled="t" fillcolor="#FFFFFF" stroked="f">
                <v:path arrowok="t"/>
                <v:fill/>
              </v:shape>
            </v:group>
            <v:group style="position:absolute;left:5862;top:8403;width:108;height:206" coordorigin="5862,8403" coordsize="108,206">
              <v:shape style="position:absolute;left:5862;top:8403;width:108;height:206" coordorigin="5862,8403" coordsize="108,206" path="m5862,8610l5970,8610,5970,8403,5862,8403,5862,8610e" filled="t" fillcolor="#FFFFFF" stroked="f">
                <v:path arrowok="t"/>
                <v:fill/>
              </v:shape>
            </v:group>
            <v:group style="position:absolute;left:6347;top:8403;width:103;height:206" coordorigin="6347,8403" coordsize="103,206">
              <v:shape style="position:absolute;left:6347;top:8403;width:103;height:206" coordorigin="6347,8403" coordsize="103,206" path="m6347,8610l6450,8610,6450,8403,6347,8403,6347,8610e" filled="t" fillcolor="#FFFFFF" stroked="f">
                <v:path arrowok="t"/>
                <v:fill/>
              </v:shape>
            </v:group>
            <v:group style="position:absolute;left:5970;top:8403;width:377;height:206" coordorigin="5970,8403" coordsize="377,206">
              <v:shape style="position:absolute;left:5970;top:8403;width:377;height:206" coordorigin="5970,8403" coordsize="377,206" path="m5970,8610l6347,8610,6347,8403,5970,8403,5970,8610e" filled="t" fillcolor="#FFFFFF" stroked="f">
                <v:path arrowok="t"/>
                <v:fill/>
              </v:shape>
            </v:group>
            <v:group style="position:absolute;left:6455;top:8402;width:2002;height:14" coordorigin="6455,8402" coordsize="2002,14">
              <v:shape style="position:absolute;left:6455;top:8402;width:2002;height:14" coordorigin="6455,8402" coordsize="2002,14" path="m6455,8416l8457,8416,8457,8402,6455,8402,6455,8416xe" filled="t" fillcolor="#FFFFFF" stroked="f">
                <v:path arrowok="t"/>
                <v:fill/>
              </v:shape>
            </v:group>
            <v:group style="position:absolute;left:6455;top:8415;width:108;height:182" coordorigin="6455,8415" coordsize="108,182">
              <v:shape style="position:absolute;left:6455;top:8415;width:108;height:182" coordorigin="6455,8415" coordsize="108,182" path="m6455,8598l6563,8598,6563,8415,6455,8415,6455,8598e" filled="t" fillcolor="#FFFFFF" stroked="f">
                <v:path arrowok="t"/>
                <v:fill/>
              </v:shape>
            </v:group>
            <v:group style="position:absolute;left:7624;top:8415;width:103;height:182" coordorigin="7624,8415" coordsize="103,182">
              <v:shape style="position:absolute;left:7624;top:8415;width:103;height:182" coordorigin="7624,8415" coordsize="103,182" path="m7624,8598l7727,8598,7727,8415,7624,8415,7624,8598e" filled="t" fillcolor="#FFFFFF" stroked="f">
                <v:path arrowok="t"/>
                <v:fill/>
              </v:shape>
            </v:group>
            <v:group style="position:absolute;left:6455;top:8618;width:2727;height:2" coordorigin="6455,8618" coordsize="2727,2">
              <v:shape style="position:absolute;left:6455;top:8618;width:2727;height:2" coordorigin="6455,8618" coordsize="2727,0" path="m6455,8618l9182,8618e" filled="f" stroked="t" strokeweight="2.140010pt" strokecolor="#FFFFFF">
                <v:path arrowok="t"/>
              </v:shape>
            </v:group>
            <v:group style="position:absolute;left:6563;top:8415;width:1061;height:182" coordorigin="6563,8415" coordsize="1061,182">
              <v:shape style="position:absolute;left:6563;top:8415;width:1061;height:182" coordorigin="6563,8415" coordsize="1061,182" path="m6563,8598l7624,8598,7624,8415,6563,8415,6563,8598e" filled="t" fillcolor="#FFFFFF" stroked="f">
                <v:path arrowok="t"/>
                <v:fill/>
              </v:shape>
            </v:group>
            <v:group style="position:absolute;left:7732;top:8415;width:108;height:182" coordorigin="7732,8415" coordsize="108,182">
              <v:shape style="position:absolute;left:7732;top:8415;width:108;height:182" coordorigin="7732,8415" coordsize="108,182" path="m7732,8598l7840,8598,7840,8415,7732,8415,7732,8598e" filled="t" fillcolor="#FFFFFF" stroked="f">
                <v:path arrowok="t"/>
                <v:fill/>
              </v:shape>
            </v:group>
            <v:group style="position:absolute;left:8353;top:8415;width:103;height:182" coordorigin="8353,8415" coordsize="103,182">
              <v:shape style="position:absolute;left:8353;top:8415;width:103;height:182" coordorigin="8353,8415" coordsize="103,182" path="m8353,8598l8457,8598,8457,8415,8353,8415,8353,8598e" filled="t" fillcolor="#FFFFFF" stroked="f">
                <v:path arrowok="t"/>
                <v:fill/>
              </v:shape>
            </v:group>
            <v:group style="position:absolute;left:7840;top:8415;width:514;height:182" coordorigin="7840,8415" coordsize="514,182">
              <v:shape style="position:absolute;left:7840;top:8415;width:514;height:182" coordorigin="7840,8415" coordsize="514,182" path="m7840,8598l8353,8598,8353,8415,7840,8415,7840,8598e" filled="t" fillcolor="#FFFFFF" stroked="f">
                <v:path arrowok="t"/>
                <v:fill/>
              </v:shape>
            </v:group>
            <v:group style="position:absolute;left:8461;top:8403;width:108;height:206" coordorigin="8461,8403" coordsize="108,206">
              <v:shape style="position:absolute;left:8461;top:8403;width:108;height:206" coordorigin="8461,8403" coordsize="108,206" path="m8461,8610l8569,8610,8569,8403,8461,8403,8461,8610e" filled="t" fillcolor="#FFFFFF" stroked="f">
                <v:path arrowok="t"/>
                <v:fill/>
              </v:shape>
            </v:group>
            <v:group style="position:absolute;left:9079;top:8403;width:103;height:206" coordorigin="9079,8403" coordsize="103,206">
              <v:shape style="position:absolute;left:9079;top:8403;width:103;height:206" coordorigin="9079,8403" coordsize="103,206" path="m9079,8610l9182,8610,9182,8403,9079,8403,9079,8610e" filled="t" fillcolor="#FFFFFF" stroked="f">
                <v:path arrowok="t"/>
                <v:fill/>
              </v:shape>
            </v:group>
            <v:group style="position:absolute;left:8569;top:8403;width:509;height:206" coordorigin="8569,8403" coordsize="509,206">
              <v:shape style="position:absolute;left:8569;top:8403;width:509;height:206" coordorigin="8569,8403" coordsize="509,206" path="m8569,8610l9079,8610,9079,8403,8569,8403,8569,8610e" filled="t" fillcolor="#FFFFFF" stroked="f">
                <v:path arrowok="t"/>
                <v:fill/>
              </v:shape>
            </v:group>
            <v:group style="position:absolute;left:9187;top:8403;width:108;height:206" coordorigin="9187,8403" coordsize="108,206">
              <v:shape style="position:absolute;left:9187;top:8403;width:108;height:206" coordorigin="9187,8403" coordsize="108,206" path="m9187,8610l9295,8610,9295,8403,9187,8403,9187,8610e" filled="t" fillcolor="#FFFFFF" stroked="f">
                <v:path arrowok="t"/>
                <v:fill/>
              </v:shape>
            </v:group>
            <v:group style="position:absolute;left:9686;top:8403;width:103;height:206" coordorigin="9686,8403" coordsize="103,206">
              <v:shape style="position:absolute;left:9686;top:8403;width:103;height:206" coordorigin="9686,8403" coordsize="103,206" path="m9686,8610l9789,8610,9789,8403,9686,8403,9686,8610e" filled="t" fillcolor="#FFFFFF" stroked="f">
                <v:path arrowok="t"/>
                <v:fill/>
              </v:shape>
            </v:group>
            <v:group style="position:absolute;left:9295;top:8403;width:391;height:206" coordorigin="9295,8403" coordsize="391,206">
              <v:shape style="position:absolute;left:9295;top:8403;width:391;height:206" coordorigin="9295,8403" coordsize="391,206" path="m9295,8610l9686,8610,9686,8403,9295,8403,9295,8610e" filled="t" fillcolor="#FFFFFF" stroked="f">
                <v:path arrowok="t"/>
                <v:fill/>
              </v:shape>
            </v:group>
            <v:group style="position:absolute;left:9794;top:8403;width:108;height:206" coordorigin="9794,8403" coordsize="108,206">
              <v:shape style="position:absolute;left:9794;top:8403;width:108;height:206" coordorigin="9794,8403" coordsize="108,206" path="m9794,8610l9902,8610,9902,8403,9794,8403,9794,8610e" filled="t" fillcolor="#FFFFFF" stroked="f">
                <v:path arrowok="t"/>
                <v:fill/>
              </v:shape>
            </v:group>
            <v:group style="position:absolute;left:10334;top:8403;width:103;height:206" coordorigin="10334,8403" coordsize="103,206">
              <v:shape style="position:absolute;left:10334;top:8403;width:103;height:206" coordorigin="10334,8403" coordsize="103,206" path="m10334,8610l10437,8610,10437,8403,10334,8403,10334,8610e" filled="t" fillcolor="#FFFFFF" stroked="f">
                <v:path arrowok="t"/>
                <v:fill/>
              </v:shape>
            </v:group>
            <v:group style="position:absolute;left:9902;top:8403;width:432;height:206" coordorigin="9902,8403" coordsize="432,206">
              <v:shape style="position:absolute;left:9902;top:8403;width:432;height:206" coordorigin="9902,8403" coordsize="432,206" path="m9902,8610l10334,8610,10334,8403,9902,8403,9902,8610e" filled="t" fillcolor="#FFFFFF" stroked="f">
                <v:path arrowok="t"/>
                <v:fill/>
              </v:shape>
            </v:group>
            <v:group style="position:absolute;left:10442;top:8402;width:713;height:14" coordorigin="10442,8402" coordsize="713,14">
              <v:shape style="position:absolute;left:10442;top:8402;width:713;height:14" coordorigin="10442,8402" coordsize="713,14" path="m10442,8416l11155,8416,11155,8402,10442,8402,10442,8416xe" filled="t" fillcolor="#FFFFFF" stroked="f">
                <v:path arrowok="t"/>
                <v:fill/>
              </v:shape>
            </v:group>
            <v:group style="position:absolute;left:10442;top:8415;width:108;height:182" coordorigin="10442,8415" coordsize="108,182">
              <v:shape style="position:absolute;left:10442;top:8415;width:108;height:182" coordorigin="10442,8415" coordsize="108,182" path="m10442,8598l10550,8598,10550,8415,10442,8415,10442,8598e" filled="t" fillcolor="#FFFFFF" stroked="f">
                <v:path arrowok="t"/>
                <v:fill/>
              </v:shape>
            </v:group>
            <v:group style="position:absolute;left:11054;top:8415;width:101;height:182" coordorigin="11054,8415" coordsize="101,182">
              <v:shape style="position:absolute;left:11054;top:8415;width:101;height:182" coordorigin="11054,8415" coordsize="101,182" path="m11054,8598l11155,8598,11155,8415,11054,8415,11054,8598e" filled="t" fillcolor="#FFFFFF" stroked="f">
                <v:path arrowok="t"/>
                <v:fill/>
              </v:shape>
            </v:group>
            <v:group style="position:absolute;left:10550;top:8415;width:504;height:182" coordorigin="10550,8415" coordsize="504,182">
              <v:shape style="position:absolute;left:10550;top:8415;width:504;height:182" coordorigin="10550,8415" coordsize="504,182" path="m10550,8598l11054,8598,11054,8415,10550,8415,10550,8598e" filled="t" fillcolor="#FFFFFF" stroked="f">
                <v:path arrowok="t"/>
                <v:fill/>
              </v:shape>
            </v:group>
            <v:group style="position:absolute;left:715;top:8399;width:10452;height:2" coordorigin="715,8399" coordsize="10452,2">
              <v:shape style="position:absolute;left:715;top:8399;width:10452;height:2" coordorigin="715,8399" coordsize="10452,0" path="m715,8399l11167,8399e" filled="f" stroked="t" strokeweight=".579980pt" strokecolor="#000000">
                <v:path arrowok="t"/>
              </v:shape>
            </v:group>
            <v:group style="position:absolute;left:725;top:8637;width:2223;height:2" coordorigin="725,8637" coordsize="2223,2">
              <v:shape style="position:absolute;left:725;top:8637;width:2223;height:2" coordorigin="725,8637" coordsize="2223,0" path="m725,8637l2948,8637e" filled="f" stroked="t" strokeweight="1.9pt" strokecolor="#FFFFFF">
                <v:path arrowok="t"/>
              </v:shape>
            </v:group>
            <v:group style="position:absolute;left:725;top:8655;width:103;height:206" coordorigin="725,8655" coordsize="103,206">
              <v:shape style="position:absolute;left:725;top:8655;width:103;height:206" coordorigin="725,8655" coordsize="103,206" path="m725,8862l828,8862,828,8655,725,8655,725,8862e" filled="t" fillcolor="#FFFFFF" stroked="f">
                <v:path arrowok="t"/>
                <v:fill/>
              </v:shape>
            </v:group>
            <v:group style="position:absolute;left:2153;top:8655;width:103;height:206" coordorigin="2153,8655" coordsize="103,206">
              <v:shape style="position:absolute;left:2153;top:8655;width:103;height:206" coordorigin="2153,8655" coordsize="103,206" path="m2153,8862l2256,8862,2256,8655,2153,8655,2153,8862e" filled="t" fillcolor="#FFFFFF" stroked="f">
                <v:path arrowok="t"/>
                <v:fill/>
              </v:shape>
            </v:group>
            <v:group style="position:absolute;left:828;top:8655;width:1325;height:206" coordorigin="828,8655" coordsize="1325,206">
              <v:shape style="position:absolute;left:828;top:8655;width:1325;height:206" coordorigin="828,8655" coordsize="1325,206" path="m828,8862l2153,8862,2153,8655,828,8655,828,8862e" filled="t" fillcolor="#FFFFFF" stroked="f">
                <v:path arrowok="t"/>
                <v:fill/>
              </v:shape>
            </v:group>
            <v:group style="position:absolute;left:2261;top:8648;width:108;height:185" coordorigin="2261,8648" coordsize="108,185">
              <v:shape style="position:absolute;left:2261;top:8648;width:108;height:185" coordorigin="2261,8648" coordsize="108,185" path="m2261,8833l2369,8833,2369,8648,2261,8648,2261,8833e" filled="t" fillcolor="#FFFFFF" stroked="f">
                <v:path arrowok="t"/>
                <v:fill/>
              </v:shape>
            </v:group>
            <v:group style="position:absolute;left:2844;top:8648;width:103;height:185" coordorigin="2844,8648" coordsize="103,185">
              <v:shape style="position:absolute;left:2844;top:8648;width:103;height:185" coordorigin="2844,8648" coordsize="103,185" path="m2844,8833l2948,8833,2948,8648,2844,8648,2844,8833e" filled="t" fillcolor="#FFFFFF" stroked="f">
                <v:path arrowok="t"/>
                <v:fill/>
              </v:shape>
            </v:group>
            <v:group style="position:absolute;left:2261;top:8870;width:686;height:2" coordorigin="2261,8870" coordsize="686,2">
              <v:shape style="position:absolute;left:2261;top:8870;width:686;height:2" coordorigin="2261,8870" coordsize="686,0" path="m2261,8870l2948,8870e" filled="f" stroked="t" strokeweight="3.82pt" strokecolor="#FFFFFF">
                <v:path arrowok="t"/>
              </v:shape>
            </v:group>
            <v:group style="position:absolute;left:2369;top:8648;width:475;height:185" coordorigin="2369,8648" coordsize="475,185">
              <v:shape style="position:absolute;left:2369;top:8648;width:475;height:185" coordorigin="2369,8648" coordsize="475,185" path="m2369,8833l2844,8833,2844,8648,2369,8648,2369,8833e" filled="t" fillcolor="#FFFFFF" stroked="f">
                <v:path arrowok="t"/>
                <v:fill/>
              </v:shape>
            </v:group>
            <v:group style="position:absolute;left:2952;top:8639;width:108;height:206" coordorigin="2952,8639" coordsize="108,206">
              <v:shape style="position:absolute;left:2952;top:8639;width:108;height:206" coordorigin="2952,8639" coordsize="108,206" path="m2952,8845l3060,8845,3060,8639,2952,8639,2952,8845e" filled="t" fillcolor="#FFFFFF" stroked="f">
                <v:path arrowok="t"/>
                <v:fill/>
              </v:shape>
            </v:group>
            <v:group style="position:absolute;left:3528;top:8639;width:103;height:206" coordorigin="3528,8639" coordsize="103,206">
              <v:shape style="position:absolute;left:3528;top:8639;width:103;height:206" coordorigin="3528,8639" coordsize="103,206" path="m3528,8845l3632,8845,3632,8639,3528,8639,3528,8845e" filled="t" fillcolor="#FFFFFF" stroked="f">
                <v:path arrowok="t"/>
                <v:fill/>
              </v:shape>
            </v:group>
            <v:group style="position:absolute;left:3060;top:8639;width:468;height:206" coordorigin="3060,8639" coordsize="468,206">
              <v:shape style="position:absolute;left:3060;top:8639;width:468;height:206" coordorigin="3060,8639" coordsize="468,206" path="m3060,8845l3528,8845,3528,8639,3060,8639,3060,8845e" filled="t" fillcolor="#FFFFFF" stroked="f">
                <v:path arrowok="t"/>
                <v:fill/>
              </v:shape>
            </v:group>
            <v:group style="position:absolute;left:3636;top:8637;width:4820;height:2" coordorigin="3636,8637" coordsize="4820,2">
              <v:shape style="position:absolute;left:3636;top:8637;width:4820;height:2" coordorigin="3636,8637" coordsize="4820,0" path="m3636,8637l8457,8637e" filled="f" stroked="t" strokeweight="1.9pt" strokecolor="#FFFFFF">
                <v:path arrowok="t"/>
              </v:shape>
            </v:group>
            <v:group style="position:absolute;left:3636;top:8648;width:108;height:185" coordorigin="3636,8648" coordsize="108,185">
              <v:shape style="position:absolute;left:3636;top:8648;width:108;height:185" coordorigin="3636,8648" coordsize="108,185" path="m3636,8833l3744,8833,3744,8648,3636,8648,3636,8833e" filled="t" fillcolor="#FFFFFF" stroked="f">
                <v:path arrowok="t"/>
                <v:fill/>
              </v:shape>
            </v:group>
            <v:group style="position:absolute;left:4393;top:8648;width:103;height:185" coordorigin="4393,8648" coordsize="103,185">
              <v:shape style="position:absolute;left:4393;top:8648;width:103;height:185" coordorigin="4393,8648" coordsize="103,185" path="m4393,8833l4496,8833,4496,8648,4393,8648,4393,8833e" filled="t" fillcolor="#FFFFFF" stroked="f">
                <v:path arrowok="t"/>
                <v:fill/>
              </v:shape>
            </v:group>
            <v:group style="position:absolute;left:2952;top:8851;width:1544;height:2" coordorigin="2952,8851" coordsize="1544,2">
              <v:shape style="position:absolute;left:2952;top:8851;width:1544;height:2" coordorigin="2952,8851" coordsize="1544,0" path="m2952,8851l4496,8851e" filled="f" stroked="t" strokeweight="1.91pt" strokecolor="#FFFFFF">
                <v:path arrowok="t"/>
              </v:shape>
            </v:group>
            <v:group style="position:absolute;left:3744;top:8648;width:648;height:185" coordorigin="3744,8648" coordsize="648,185">
              <v:shape style="position:absolute;left:3744;top:8648;width:648;height:185" coordorigin="3744,8648" coordsize="648,185" path="m3744,8833l4393,8833,4393,8648,3744,8648,3744,8833e" filled="t" fillcolor="#FFFFFF" stroked="f">
                <v:path arrowok="t"/>
                <v:fill/>
              </v:shape>
            </v:group>
            <v:group style="position:absolute;left:4501;top:8655;width:108;height:206" coordorigin="4501,8655" coordsize="108,206">
              <v:shape style="position:absolute;left:4501;top:8655;width:108;height:206" coordorigin="4501,8655" coordsize="108,206" path="m4501,8862l4609,8862,4609,8655,4501,8655,4501,8862e" filled="t" fillcolor="#FFFFFF" stroked="f">
                <v:path arrowok="t"/>
                <v:fill/>
              </v:shape>
            </v:group>
            <v:group style="position:absolute;left:5065;top:8655;width:103;height:206" coordorigin="5065,8655" coordsize="103,206">
              <v:shape style="position:absolute;left:5065;top:8655;width:103;height:206" coordorigin="5065,8655" coordsize="103,206" path="m5065,8862l5168,8862,5168,8655,5065,8655,5065,8862e" filled="t" fillcolor="#FFFFFF" stroked="f">
                <v:path arrowok="t"/>
                <v:fill/>
              </v:shape>
            </v:group>
            <v:group style="position:absolute;left:4609;top:8655;width:456;height:206" coordorigin="4609,8655" coordsize="456,206">
              <v:shape style="position:absolute;left:4609;top:8655;width:456;height:206" coordorigin="4609,8655" coordsize="456,206" path="m4609,8862l5065,8862,5065,8655,4609,8655,4609,8862e" filled="t" fillcolor="#FFFFFF" stroked="f">
                <v:path arrowok="t"/>
                <v:fill/>
              </v:shape>
            </v:group>
            <v:group style="position:absolute;left:5173;top:8648;width:108;height:185" coordorigin="5173,8648" coordsize="108,185">
              <v:shape style="position:absolute;left:5173;top:8648;width:108;height:185" coordorigin="5173,8648" coordsize="108,185" path="m5173,8833l5281,8833,5281,8648,5173,8648,5173,8833e" filled="t" fillcolor="#FFFFFF" stroked="f">
                <v:path arrowok="t"/>
                <v:fill/>
              </v:shape>
            </v:group>
            <v:group style="position:absolute;left:5754;top:8648;width:103;height:185" coordorigin="5754,8648" coordsize="103,185">
              <v:shape style="position:absolute;left:5754;top:8648;width:103;height:185" coordorigin="5754,8648" coordsize="103,185" path="m5754,8833l5857,8833,5857,8648,5754,8648,5754,8833e" filled="t" fillcolor="#FFFFFF" stroked="f">
                <v:path arrowok="t"/>
                <v:fill/>
              </v:shape>
            </v:group>
            <v:group style="position:absolute;left:5173;top:8870;width:684;height:2" coordorigin="5173,8870" coordsize="684,2">
              <v:shape style="position:absolute;left:5173;top:8870;width:684;height:2" coordorigin="5173,8870" coordsize="684,0" path="m5173,8870l5857,8870e" filled="f" stroked="t" strokeweight="3.82pt" strokecolor="#FFFFFF">
                <v:path arrowok="t"/>
              </v:shape>
            </v:group>
            <v:group style="position:absolute;left:5281;top:8648;width:473;height:185" coordorigin="5281,8648" coordsize="473,185">
              <v:shape style="position:absolute;left:5281;top:8648;width:473;height:185" coordorigin="5281,8648" coordsize="473,185" path="m5281,8833l5754,8833,5754,8648,5281,8648,5281,8833e" filled="t" fillcolor="#FFFFFF" stroked="f">
                <v:path arrowok="t"/>
                <v:fill/>
              </v:shape>
            </v:group>
            <v:group style="position:absolute;left:5862;top:8655;width:108;height:206" coordorigin="5862,8655" coordsize="108,206">
              <v:shape style="position:absolute;left:5862;top:8655;width:108;height:206" coordorigin="5862,8655" coordsize="108,206" path="m5862,8862l5970,8862,5970,8655,5862,8655,5862,8862e" filled="t" fillcolor="#FFFFFF" stroked="f">
                <v:path arrowok="t"/>
                <v:fill/>
              </v:shape>
            </v:group>
            <v:group style="position:absolute;left:6347;top:8655;width:103;height:206" coordorigin="6347,8655" coordsize="103,206">
              <v:shape style="position:absolute;left:6347;top:8655;width:103;height:206" coordorigin="6347,8655" coordsize="103,206" path="m6347,8862l6450,8862,6450,8655,6347,8655,6347,8862e" filled="t" fillcolor="#FFFFFF" stroked="f">
                <v:path arrowok="t"/>
                <v:fill/>
              </v:shape>
            </v:group>
            <v:group style="position:absolute;left:5970;top:8655;width:377;height:206" coordorigin="5970,8655" coordsize="377,206">
              <v:shape style="position:absolute;left:5970;top:8655;width:377;height:206" coordorigin="5970,8655" coordsize="377,206" path="m5970,8862l6347,8862,6347,8655,5970,8655,5970,8862e" filled="t" fillcolor="#FFFFFF" stroked="f">
                <v:path arrowok="t"/>
                <v:fill/>
              </v:shape>
            </v:group>
            <v:group style="position:absolute;left:6455;top:8648;width:108;height:185" coordorigin="6455,8648" coordsize="108,185">
              <v:shape style="position:absolute;left:6455;top:8648;width:108;height:185" coordorigin="6455,8648" coordsize="108,185" path="m6455,8833l6563,8833,6563,8648,6455,8648,6455,8833e" filled="t" fillcolor="#FFFFFF" stroked="f">
                <v:path arrowok="t"/>
                <v:fill/>
              </v:shape>
            </v:group>
            <v:group style="position:absolute;left:7624;top:8648;width:103;height:185" coordorigin="7624,8648" coordsize="103,185">
              <v:shape style="position:absolute;left:7624;top:8648;width:103;height:185" coordorigin="7624,8648" coordsize="103,185" path="m7624,8833l7727,8833,7727,8648,7624,8648,7624,8833e" filled="t" fillcolor="#FFFFFF" stroked="f">
                <v:path arrowok="t"/>
                <v:fill/>
              </v:shape>
            </v:group>
            <v:group style="position:absolute;left:6455;top:8864;width:2727;height:2" coordorigin="6455,8864" coordsize="2727,2">
              <v:shape style="position:absolute;left:6455;top:8864;width:2727;height:2" coordorigin="6455,8864" coordsize="2727,0" path="m6455,8864l9182,8864e" filled="f" stroked="t" strokeweight="3.22pt" strokecolor="#FFFFFF">
                <v:path arrowok="t"/>
              </v:shape>
            </v:group>
            <v:group style="position:absolute;left:6563;top:8648;width:1061;height:185" coordorigin="6563,8648" coordsize="1061,185">
              <v:shape style="position:absolute;left:6563;top:8648;width:1061;height:185" coordorigin="6563,8648" coordsize="1061,185" path="m6563,8833l7624,8833,7624,8648,6563,8648,6563,8833e" filled="t" fillcolor="#FFFFFF" stroked="f">
                <v:path arrowok="t"/>
                <v:fill/>
              </v:shape>
            </v:group>
            <v:group style="position:absolute;left:7732;top:8648;width:108;height:185" coordorigin="7732,8648" coordsize="108,185">
              <v:shape style="position:absolute;left:7732;top:8648;width:108;height:185" coordorigin="7732,8648" coordsize="108,185" path="m7732,8833l7840,8833,7840,8648,7732,8648,7732,8833e" filled="t" fillcolor="#FFFFFF" stroked="f">
                <v:path arrowok="t"/>
                <v:fill/>
              </v:shape>
            </v:group>
            <v:group style="position:absolute;left:8353;top:8648;width:103;height:185" coordorigin="8353,8648" coordsize="103,185">
              <v:shape style="position:absolute;left:8353;top:8648;width:103;height:185" coordorigin="8353,8648" coordsize="103,185" path="m8353,8833l8457,8833,8457,8648,8353,8648,8353,8833e" filled="t" fillcolor="#FFFFFF" stroked="f">
                <v:path arrowok="t"/>
                <v:fill/>
              </v:shape>
            </v:group>
            <v:group style="position:absolute;left:7840;top:8648;width:514;height:185" coordorigin="7840,8648" coordsize="514,185">
              <v:shape style="position:absolute;left:7840;top:8648;width:514;height:185" coordorigin="7840,8648" coordsize="514,185" path="m7840,8833l8353,8833,8353,8648,7840,8648,7840,8833e" filled="t" fillcolor="#FFFFFF" stroked="f">
                <v:path arrowok="t"/>
                <v:fill/>
              </v:shape>
            </v:group>
            <v:group style="position:absolute;left:8461;top:8639;width:108;height:206" coordorigin="8461,8639" coordsize="108,206">
              <v:shape style="position:absolute;left:8461;top:8639;width:108;height:206" coordorigin="8461,8639" coordsize="108,206" path="m8461,8845l8569,8845,8569,8639,8461,8639,8461,8845e" filled="t" fillcolor="#FFFFFF" stroked="f">
                <v:path arrowok="t"/>
                <v:fill/>
              </v:shape>
            </v:group>
            <v:group style="position:absolute;left:9079;top:8639;width:103;height:206" coordorigin="9079,8639" coordsize="103,206">
              <v:shape style="position:absolute;left:9079;top:8639;width:103;height:206" coordorigin="9079,8639" coordsize="103,206" path="m9079,8845l9182,8845,9182,8639,9079,8639,9079,8845e" filled="t" fillcolor="#FFFFFF" stroked="f">
                <v:path arrowok="t"/>
                <v:fill/>
              </v:shape>
            </v:group>
            <v:group style="position:absolute;left:8461;top:8853;width:1976;height:2" coordorigin="8461,8853" coordsize="1976,2">
              <v:shape style="position:absolute;left:8461;top:8853;width:1976;height:2" coordorigin="8461,8853" coordsize="1976,0" path="m8461,8853l10437,8853e" filled="f" stroked="t" strokeweight=".94pt" strokecolor="#FFFFFF">
                <v:path arrowok="t"/>
              </v:shape>
            </v:group>
            <v:group style="position:absolute;left:8569;top:8639;width:509;height:206" coordorigin="8569,8639" coordsize="509,206">
              <v:shape style="position:absolute;left:8569;top:8639;width:509;height:206" coordorigin="8569,8639" coordsize="509,206" path="m8569,8845l9079,8845,9079,8639,8569,8639,8569,8845e" filled="t" fillcolor="#FFFFFF" stroked="f">
                <v:path arrowok="t"/>
                <v:fill/>
              </v:shape>
            </v:group>
            <v:group style="position:absolute;left:9187;top:8629;width:1968;height:2" coordorigin="9187,8629" coordsize="1968,2">
              <v:shape style="position:absolute;left:9187;top:8629;width:1968;height:2" coordorigin="9187,8629" coordsize="1968,0" path="m9187,8629l11155,8629e" filled="f" stroked="t" strokeweight="1.070005pt" strokecolor="#FFFFFF">
                <v:path arrowok="t"/>
              </v:shape>
            </v:group>
            <v:group style="position:absolute;left:9187;top:8639;width:108;height:206" coordorigin="9187,8639" coordsize="108,206">
              <v:shape style="position:absolute;left:9187;top:8639;width:108;height:206" coordorigin="9187,8639" coordsize="108,206" path="m9187,8845l9295,8845,9295,8639,9187,8639,9187,8845e" filled="t" fillcolor="#FFFFFF" stroked="f">
                <v:path arrowok="t"/>
                <v:fill/>
              </v:shape>
            </v:group>
            <v:group style="position:absolute;left:9686;top:8639;width:103;height:206" coordorigin="9686,8639" coordsize="103,206">
              <v:shape style="position:absolute;left:9686;top:8639;width:103;height:206" coordorigin="9686,8639" coordsize="103,206" path="m9686,8845l9789,8845,9789,8639,9686,8639,9686,8845e" filled="t" fillcolor="#FFFFFF" stroked="f">
                <v:path arrowok="t"/>
                <v:fill/>
              </v:shape>
            </v:group>
            <v:group style="position:absolute;left:9295;top:8639;width:391;height:206" coordorigin="9295,8639" coordsize="391,206">
              <v:shape style="position:absolute;left:9295;top:8639;width:391;height:206" coordorigin="9295,8639" coordsize="391,206" path="m9295,8845l9686,8845,9686,8639,9295,8639,9295,8845e" filled="t" fillcolor="#FFFFFF" stroked="f">
                <v:path arrowok="t"/>
                <v:fill/>
              </v:shape>
            </v:group>
            <v:group style="position:absolute;left:9794;top:8639;width:108;height:206" coordorigin="9794,8639" coordsize="108,206">
              <v:shape style="position:absolute;left:9794;top:8639;width:108;height:206" coordorigin="9794,8639" coordsize="108,206" path="m9794,8845l9902,8845,9902,8639,9794,8639,9794,8845e" filled="t" fillcolor="#FFFFFF" stroked="f">
                <v:path arrowok="t"/>
                <v:fill/>
              </v:shape>
            </v:group>
            <v:group style="position:absolute;left:10334;top:8639;width:103;height:206" coordorigin="10334,8639" coordsize="103,206">
              <v:shape style="position:absolute;left:10334;top:8639;width:103;height:206" coordorigin="10334,8639" coordsize="103,206" path="m10334,8845l10437,8845,10437,8639,10334,8639,10334,8845e" filled="t" fillcolor="#FFFFFF" stroked="f">
                <v:path arrowok="t"/>
                <v:fill/>
              </v:shape>
            </v:group>
            <v:group style="position:absolute;left:9902;top:8639;width:432;height:206" coordorigin="9902,8639" coordsize="432,206">
              <v:shape style="position:absolute;left:9902;top:8639;width:432;height:206" coordorigin="9902,8639" coordsize="432,206" path="m9902,8845l10334,8845,10334,8639,9902,8639,9902,8845e" filled="t" fillcolor="#FFFFFF" stroked="f">
                <v:path arrowok="t"/>
                <v:fill/>
              </v:shape>
            </v:group>
            <v:group style="position:absolute;left:10442;top:8634;width:713;height:2" coordorigin="10442,8634" coordsize="713,2">
              <v:shape style="position:absolute;left:10442;top:8634;width:713;height:2" coordorigin="10442,8634" coordsize="713,0" path="m10442,8634l11155,8634e" filled="f" stroked="t" strokeweight="1.54pt" strokecolor="#FFFFFF">
                <v:path arrowok="t"/>
              </v:shape>
            </v:group>
            <v:group style="position:absolute;left:10442;top:8648;width:108;height:185" coordorigin="10442,8648" coordsize="108,185">
              <v:shape style="position:absolute;left:10442;top:8648;width:108;height:185" coordorigin="10442,8648" coordsize="108,185" path="m10442,8833l10550,8833,10550,8648,10442,8648,10442,8833e" filled="t" fillcolor="#FFFFFF" stroked="f">
                <v:path arrowok="t"/>
                <v:fill/>
              </v:shape>
            </v:group>
            <v:group style="position:absolute;left:11054;top:8648;width:101;height:185" coordorigin="11054,8648" coordsize="101,185">
              <v:shape style="position:absolute;left:11054;top:8648;width:101;height:185" coordorigin="11054,8648" coordsize="101,185" path="m11054,8833l11155,8833,11155,8648,11054,8648,11054,8833e" filled="t" fillcolor="#FFFFFF" stroked="f">
                <v:path arrowok="t"/>
                <v:fill/>
              </v:shape>
            </v:group>
            <v:group style="position:absolute;left:10550;top:8648;width:504;height:185" coordorigin="10550,8648" coordsize="504,185">
              <v:shape style="position:absolute;left:10550;top:8648;width:504;height:185" coordorigin="10550,8648" coordsize="504,185" path="m10550,8833l11054,8833,11054,8648,10550,8648,10550,8833e" filled="t" fillcolor="#FFFFFF" stroked="f">
                <v:path arrowok="t"/>
                <v:fill/>
              </v:shape>
            </v:group>
            <v:group style="position:absolute;left:715;top:8615;width:10452;height:2" coordorigin="715,8615" coordsize="10452,2">
              <v:shape style="position:absolute;left:715;top:8615;width:10452;height:2" coordorigin="715,8615" coordsize="10452,0" path="m715,8615l11167,8615e" filled="f" stroked="t" strokeweight=".58001pt" strokecolor="#000000">
                <v:path arrowok="t"/>
              </v:shape>
            </v:group>
            <v:group style="position:absolute;left:725;top:8895;width:1532;height:2" coordorigin="725,8895" coordsize="1532,2">
              <v:shape style="position:absolute;left:725;top:8895;width:1532;height:2" coordorigin="725,8895" coordsize="1532,0" path="m725,8895l2256,8895e" filled="f" stroked="t" strokeweight="2.5pt" strokecolor="#FFFFFF">
                <v:path arrowok="t"/>
              </v:shape>
            </v:group>
            <v:group style="position:absolute;left:725;top:8919;width:103;height:206" coordorigin="725,8919" coordsize="103,206">
              <v:shape style="position:absolute;left:725;top:8919;width:103;height:206" coordorigin="725,8919" coordsize="103,206" path="m725,9126l828,9126,828,8919,725,8919,725,9126e" filled="t" fillcolor="#FFFFFF" stroked="f">
                <v:path arrowok="t"/>
                <v:fill/>
              </v:shape>
            </v:group>
            <v:group style="position:absolute;left:2153;top:8919;width:103;height:206" coordorigin="2153,8919" coordsize="103,206">
              <v:shape style="position:absolute;left:2153;top:8919;width:103;height:206" coordorigin="2153,8919" coordsize="103,206" path="m2153,9126l2256,9126,2256,8919,2153,8919,2153,9126e" filled="t" fillcolor="#FFFFFF" stroked="f">
                <v:path arrowok="t"/>
                <v:fill/>
              </v:shape>
            </v:group>
            <v:group style="position:absolute;left:828;top:8919;width:1325;height:206" coordorigin="828,8919" coordsize="1325,206">
              <v:shape style="position:absolute;left:828;top:8919;width:1325;height:206" coordorigin="828,8919" coordsize="1325,206" path="m828,9126l2153,9126,2153,8919,828,8919,828,9126e" filled="t" fillcolor="#FFFFFF" stroked="f">
                <v:path arrowok="t"/>
                <v:fill/>
              </v:shape>
            </v:group>
            <v:group style="position:absolute;left:2261;top:8907;width:108;height:185" coordorigin="2261,8907" coordsize="108,185">
              <v:shape style="position:absolute;left:2261;top:8907;width:108;height:185" coordorigin="2261,8907" coordsize="108,185" path="m2261,9092l2369,9092,2369,8907,2261,8907,2261,9092e" filled="t" fillcolor="#FFFFFF" stroked="f">
                <v:path arrowok="t"/>
                <v:fill/>
              </v:shape>
            </v:group>
            <v:group style="position:absolute;left:2844;top:8907;width:103;height:185" coordorigin="2844,8907" coordsize="103,185">
              <v:shape style="position:absolute;left:2844;top:8907;width:103;height:185" coordorigin="2844,8907" coordsize="103,185" path="m2844,9092l2948,9092,2948,8907,2844,8907,2844,9092e" filled="t" fillcolor="#FFFFFF" stroked="f">
                <v:path arrowok="t"/>
                <v:fill/>
              </v:shape>
            </v:group>
            <v:group style="position:absolute;left:2261;top:9109;width:2235;height:2" coordorigin="2261,9109" coordsize="2235,2">
              <v:shape style="position:absolute;left:2261;top:9109;width:2235;height:2" coordorigin="2261,9109" coordsize="2235,0" path="m2261,9109l4496,9109e" filled="f" stroked="t" strokeweight="1.78pt" strokecolor="#FFFFFF">
                <v:path arrowok="t"/>
              </v:shape>
            </v:group>
            <v:group style="position:absolute;left:2369;top:8907;width:475;height:185" coordorigin="2369,8907" coordsize="475,185">
              <v:shape style="position:absolute;left:2369;top:8907;width:475;height:185" coordorigin="2369,8907" coordsize="475,185" path="m2369,9092l2844,9092,2844,8907,2369,8907,2369,9092e" filled="t" fillcolor="#FFFFFF" stroked="f">
                <v:path arrowok="t"/>
                <v:fill/>
              </v:shape>
            </v:group>
            <v:group style="position:absolute;left:2952;top:8895;width:108;height:206" coordorigin="2952,8895" coordsize="108,206">
              <v:shape style="position:absolute;left:2952;top:8895;width:108;height:206" coordorigin="2952,8895" coordsize="108,206" path="m2952,9102l3060,9102,3060,8895,2952,8895,2952,9102e" filled="t" fillcolor="#FFFFFF" stroked="f">
                <v:path arrowok="t"/>
                <v:fill/>
              </v:shape>
            </v:group>
            <v:group style="position:absolute;left:3528;top:8895;width:103;height:206" coordorigin="3528,8895" coordsize="103,206">
              <v:shape style="position:absolute;left:3528;top:8895;width:103;height:206" coordorigin="3528,8895" coordsize="103,206" path="m3528,9102l3632,9102,3632,8895,3528,8895,3528,9102e" filled="t" fillcolor="#FFFFFF" stroked="f">
                <v:path arrowok="t"/>
                <v:fill/>
              </v:shape>
            </v:group>
            <v:group style="position:absolute;left:3060;top:8895;width:468;height:206" coordorigin="3060,8895" coordsize="468,206">
              <v:shape style="position:absolute;left:3060;top:8895;width:468;height:206" coordorigin="3060,8895" coordsize="468,206" path="m3060,9102l3528,9102,3528,8895,3060,8895,3060,9102e" filled="t" fillcolor="#FFFFFF" stroked="f">
                <v:path arrowok="t"/>
                <v:fill/>
              </v:shape>
            </v:group>
            <v:group style="position:absolute;left:3636;top:8889;width:860;height:2" coordorigin="3636,8889" coordsize="860,2">
              <v:shape style="position:absolute;left:3636;top:8889;width:860;height:2" coordorigin="3636,8889" coordsize="860,0" path="m3636,8889l4496,8889e" filled="f" stroked="t" strokeweight="1.9pt" strokecolor="#FFFFFF">
                <v:path arrowok="t"/>
              </v:shape>
            </v:group>
            <v:group style="position:absolute;left:3636;top:8907;width:108;height:185" coordorigin="3636,8907" coordsize="108,185">
              <v:shape style="position:absolute;left:3636;top:8907;width:108;height:185" coordorigin="3636,8907" coordsize="108,185" path="m3636,9092l3744,9092,3744,8907,3636,8907,3636,9092e" filled="t" fillcolor="#FFFFFF" stroked="f">
                <v:path arrowok="t"/>
                <v:fill/>
              </v:shape>
            </v:group>
            <v:group style="position:absolute;left:4393;top:8907;width:103;height:185" coordorigin="4393,8907" coordsize="103,185">
              <v:shape style="position:absolute;left:4393;top:8907;width:103;height:185" coordorigin="4393,8907" coordsize="103,185" path="m4393,9092l4496,9092,4496,8907,4393,8907,4393,9092e" filled="t" fillcolor="#FFFFFF" stroked="f">
                <v:path arrowok="t"/>
                <v:fill/>
              </v:shape>
            </v:group>
            <v:group style="position:absolute;left:3744;top:8907;width:648;height:185" coordorigin="3744,8907" coordsize="648,185">
              <v:shape style="position:absolute;left:3744;top:8907;width:648;height:185" coordorigin="3744,8907" coordsize="648,185" path="m3744,9092l4393,9092,4393,8907,3744,8907,3744,9092e" filled="t" fillcolor="#FFFFFF" stroked="f">
                <v:path arrowok="t"/>
                <v:fill/>
              </v:shape>
            </v:group>
            <v:group style="position:absolute;left:4501;top:8895;width:667;height:2" coordorigin="4501,8895" coordsize="667,2">
              <v:shape style="position:absolute;left:4501;top:8895;width:667;height:2" coordorigin="4501,8895" coordsize="667,0" path="m4501,8895l5168,8895e" filled="f" stroked="t" strokeweight="2.5pt" strokecolor="#FFFFFF">
                <v:path arrowok="t"/>
              </v:shape>
            </v:group>
            <v:group style="position:absolute;left:4501;top:8919;width:108;height:206" coordorigin="4501,8919" coordsize="108,206">
              <v:shape style="position:absolute;left:4501;top:8919;width:108;height:206" coordorigin="4501,8919" coordsize="108,206" path="m4501,9126l4609,9126,4609,8919,4501,8919,4501,9126e" filled="t" fillcolor="#FFFFFF" stroked="f">
                <v:path arrowok="t"/>
                <v:fill/>
              </v:shape>
            </v:group>
            <v:group style="position:absolute;left:5065;top:8919;width:103;height:206" coordorigin="5065,8919" coordsize="103,206">
              <v:shape style="position:absolute;left:5065;top:8919;width:103;height:206" coordorigin="5065,8919" coordsize="103,206" path="m5065,9126l5168,9126,5168,8919,5065,8919,5065,9126e" filled="t" fillcolor="#FFFFFF" stroked="f">
                <v:path arrowok="t"/>
                <v:fill/>
              </v:shape>
            </v:group>
            <v:group style="position:absolute;left:4609;top:8919;width:456;height:206" coordorigin="4609,8919" coordsize="456,206">
              <v:shape style="position:absolute;left:4609;top:8919;width:456;height:206" coordorigin="4609,8919" coordsize="456,206" path="m4609,9126l5065,9126,5065,8919,4609,8919,4609,9126e" filled="t" fillcolor="#FFFFFF" stroked="f">
                <v:path arrowok="t"/>
                <v:fill/>
              </v:shape>
            </v:group>
            <v:group style="position:absolute;left:5173;top:8907;width:108;height:185" coordorigin="5173,8907" coordsize="108,185">
              <v:shape style="position:absolute;left:5173;top:8907;width:108;height:185" coordorigin="5173,8907" coordsize="108,185" path="m5173,9092l5281,9092,5281,8907,5173,8907,5173,9092e" filled="t" fillcolor="#FFFFFF" stroked="f">
                <v:path arrowok="t"/>
                <v:fill/>
              </v:shape>
            </v:group>
            <v:group style="position:absolute;left:5754;top:8907;width:103;height:185" coordorigin="5754,8907" coordsize="103,185">
              <v:shape style="position:absolute;left:5754;top:8907;width:103;height:185" coordorigin="5754,8907" coordsize="103,185" path="m5754,9092l5857,9092,5857,8907,5754,8907,5754,9092e" filled="t" fillcolor="#FFFFFF" stroked="f">
                <v:path arrowok="t"/>
                <v:fill/>
              </v:shape>
            </v:group>
            <v:group style="position:absolute;left:5173;top:9132;width:684;height:2" coordorigin="5173,9132" coordsize="684,2">
              <v:shape style="position:absolute;left:5173;top:9132;width:684;height:2" coordorigin="5173,9132" coordsize="684,0" path="m5173,9132l5857,9132e" filled="f" stroked="t" strokeweight="4.060000pt" strokecolor="#FFFFFF">
                <v:path arrowok="t"/>
              </v:shape>
            </v:group>
            <v:group style="position:absolute;left:5281;top:8907;width:473;height:185" coordorigin="5281,8907" coordsize="473,185">
              <v:shape style="position:absolute;left:5281;top:8907;width:473;height:185" coordorigin="5281,8907" coordsize="473,185" path="m5281,9092l5754,9092,5754,8907,5281,8907,5281,9092e" filled="t" fillcolor="#FFFFFF" stroked="f">
                <v:path arrowok="t"/>
                <v:fill/>
              </v:shape>
            </v:group>
            <v:group style="position:absolute;left:5862;top:8895;width:588;height:2" coordorigin="5862,8895" coordsize="588,2">
              <v:shape style="position:absolute;left:5862;top:8895;width:588;height:2" coordorigin="5862,8895" coordsize="588,0" path="m5862,8895l6450,8895e" filled="f" stroked="t" strokeweight="2.5pt" strokecolor="#FFFFFF">
                <v:path arrowok="t"/>
              </v:shape>
            </v:group>
            <v:group style="position:absolute;left:5862;top:8919;width:108;height:206" coordorigin="5862,8919" coordsize="108,206">
              <v:shape style="position:absolute;left:5862;top:8919;width:108;height:206" coordorigin="5862,8919" coordsize="108,206" path="m5862,9126l5970,9126,5970,8919,5862,8919,5862,9126e" filled="t" fillcolor="#FFFFFF" stroked="f">
                <v:path arrowok="t"/>
                <v:fill/>
              </v:shape>
            </v:group>
            <v:group style="position:absolute;left:6347;top:8919;width:103;height:206" coordorigin="6347,8919" coordsize="103,206">
              <v:shape style="position:absolute;left:6347;top:8919;width:103;height:206" coordorigin="6347,8919" coordsize="103,206" path="m6347,9126l6450,9126,6450,8919,6347,8919,6347,9126e" filled="t" fillcolor="#FFFFFF" stroked="f">
                <v:path arrowok="t"/>
                <v:fill/>
              </v:shape>
            </v:group>
            <v:group style="position:absolute;left:5970;top:8919;width:377;height:206" coordorigin="5970,8919" coordsize="377,206">
              <v:shape style="position:absolute;left:5970;top:8919;width:377;height:206" coordorigin="5970,8919" coordsize="377,206" path="m5970,9126l6347,9126,6347,8919,5970,8919,5970,9126e" filled="t" fillcolor="#FFFFFF" stroked="f">
                <v:path arrowok="t"/>
                <v:fill/>
              </v:shape>
            </v:group>
            <v:group style="position:absolute;left:6455;top:8889;width:2002;height:2" coordorigin="6455,8889" coordsize="2002,2">
              <v:shape style="position:absolute;left:6455;top:8889;width:2002;height:2" coordorigin="6455,8889" coordsize="2002,0" path="m6455,8889l8457,8889e" filled="f" stroked="t" strokeweight="1.9pt" strokecolor="#FFFFFF">
                <v:path arrowok="t"/>
              </v:shape>
            </v:group>
            <v:group style="position:absolute;left:6455;top:8907;width:108;height:185" coordorigin="6455,8907" coordsize="108,185">
              <v:shape style="position:absolute;left:6455;top:8907;width:108;height:185" coordorigin="6455,8907" coordsize="108,185" path="m6455,9092l6563,9092,6563,8907,6455,8907,6455,9092e" filled="t" fillcolor="#FFFFFF" stroked="f">
                <v:path arrowok="t"/>
                <v:fill/>
              </v:shape>
            </v:group>
            <v:group style="position:absolute;left:7624;top:8907;width:103;height:185" coordorigin="7624,8907" coordsize="103,185">
              <v:shape style="position:absolute;left:7624;top:8907;width:103;height:185" coordorigin="7624,8907" coordsize="103,185" path="m7624,9092l7727,9092,7727,8907,7624,8907,7624,9092e" filled="t" fillcolor="#FFFFFF" stroked="f">
                <v:path arrowok="t"/>
                <v:fill/>
              </v:shape>
            </v:group>
            <v:group style="position:absolute;left:6455;top:9109;width:4700;height:2" coordorigin="6455,9109" coordsize="4700,2">
              <v:shape style="position:absolute;left:6455;top:9109;width:4700;height:2" coordorigin="6455,9109" coordsize="4700,0" path="m6455,9109l11155,9109e" filled="f" stroked="t" strokeweight="1.78pt" strokecolor="#FFFFFF">
                <v:path arrowok="t"/>
              </v:shape>
            </v:group>
            <v:group style="position:absolute;left:6563;top:8907;width:1061;height:185" coordorigin="6563,8907" coordsize="1061,185">
              <v:shape style="position:absolute;left:6563;top:8907;width:1061;height:185" coordorigin="6563,8907" coordsize="1061,185" path="m6563,9092l7624,9092,7624,8907,6563,8907,6563,9092e" filled="t" fillcolor="#FFFFFF" stroked="f">
                <v:path arrowok="t"/>
                <v:fill/>
              </v:shape>
            </v:group>
            <v:group style="position:absolute;left:7732;top:8907;width:108;height:185" coordorigin="7732,8907" coordsize="108,185">
              <v:shape style="position:absolute;left:7732;top:8907;width:108;height:185" coordorigin="7732,8907" coordsize="108,185" path="m7732,9092l7840,9092,7840,8907,7732,8907,7732,9092e" filled="t" fillcolor="#FFFFFF" stroked="f">
                <v:path arrowok="t"/>
                <v:fill/>
              </v:shape>
            </v:group>
            <v:group style="position:absolute;left:8353;top:8907;width:103;height:185" coordorigin="8353,8907" coordsize="103,185">
              <v:shape style="position:absolute;left:8353;top:8907;width:103;height:185" coordorigin="8353,8907" coordsize="103,185" path="m8353,9092l8457,9092,8457,8907,8353,8907,8353,9092e" filled="t" fillcolor="#FFFFFF" stroked="f">
                <v:path arrowok="t"/>
                <v:fill/>
              </v:shape>
            </v:group>
            <v:group style="position:absolute;left:7840;top:8907;width:514;height:185" coordorigin="7840,8907" coordsize="514,185">
              <v:shape style="position:absolute;left:7840;top:8907;width:514;height:185" coordorigin="7840,8907" coordsize="514,185" path="m7840,9092l8353,9092,8353,8907,7840,8907,7840,9092e" filled="t" fillcolor="#FFFFFF" stroked="f">
                <v:path arrowok="t"/>
                <v:fill/>
              </v:shape>
            </v:group>
            <v:group style="position:absolute;left:8461;top:8895;width:108;height:206" coordorigin="8461,8895" coordsize="108,206">
              <v:shape style="position:absolute;left:8461;top:8895;width:108;height:206" coordorigin="8461,8895" coordsize="108,206" path="m8461,9102l8569,9102,8569,8895,8461,8895,8461,9102e" filled="t" fillcolor="#FFFFFF" stroked="f">
                <v:path arrowok="t"/>
                <v:fill/>
              </v:shape>
            </v:group>
            <v:group style="position:absolute;left:9079;top:8895;width:103;height:206" coordorigin="9079,8895" coordsize="103,206">
              <v:shape style="position:absolute;left:9079;top:8895;width:103;height:206" coordorigin="9079,8895" coordsize="103,206" path="m9079,9102l9182,9102,9182,8895,9079,8895,9079,9102e" filled="t" fillcolor="#FFFFFF" stroked="f">
                <v:path arrowok="t"/>
                <v:fill/>
              </v:shape>
            </v:group>
            <v:group style="position:absolute;left:8569;top:8895;width:509;height:206" coordorigin="8569,8895" coordsize="509,206">
              <v:shape style="position:absolute;left:8569;top:8895;width:509;height:206" coordorigin="8569,8895" coordsize="509,206" path="m8569,9102l9079,9102,9079,8895,8569,8895,8569,9102e" filled="t" fillcolor="#FFFFFF" stroked="f">
                <v:path arrowok="t"/>
                <v:fill/>
              </v:shape>
            </v:group>
            <v:group style="position:absolute;left:9187;top:8880;width:1968;height:2" coordorigin="9187,8880" coordsize="1968,2">
              <v:shape style="position:absolute;left:9187;top:8880;width:1968;height:2" coordorigin="9187,8880" coordsize="1968,0" path="m9187,8880l11155,8880e" filled="f" stroked="t" strokeweight="1.61pt" strokecolor="#FFFFFF">
                <v:path arrowok="t"/>
              </v:shape>
            </v:group>
            <v:group style="position:absolute;left:9187;top:8895;width:108;height:206" coordorigin="9187,8895" coordsize="108,206">
              <v:shape style="position:absolute;left:9187;top:8895;width:108;height:206" coordorigin="9187,8895" coordsize="108,206" path="m9187,9102l9295,9102,9295,8895,9187,8895,9187,9102e" filled="t" fillcolor="#FFFFFF" stroked="f">
                <v:path arrowok="t"/>
                <v:fill/>
              </v:shape>
            </v:group>
            <v:group style="position:absolute;left:9686;top:8895;width:103;height:206" coordorigin="9686,8895" coordsize="103,206">
              <v:shape style="position:absolute;left:9686;top:8895;width:103;height:206" coordorigin="9686,8895" coordsize="103,206" path="m9686,9102l9789,9102,9789,8895,9686,8895,9686,9102e" filled="t" fillcolor="#FFFFFF" stroked="f">
                <v:path arrowok="t"/>
                <v:fill/>
              </v:shape>
            </v:group>
            <v:group style="position:absolute;left:9295;top:8895;width:391;height:206" coordorigin="9295,8895" coordsize="391,206">
              <v:shape style="position:absolute;left:9295;top:8895;width:391;height:206" coordorigin="9295,8895" coordsize="391,206" path="m9295,9102l9686,9102,9686,8895,9295,8895,9295,9102e" filled="t" fillcolor="#FFFFFF" stroked="f">
                <v:path arrowok="t"/>
                <v:fill/>
              </v:shape>
            </v:group>
            <v:group style="position:absolute;left:9794;top:8895;width:108;height:206" coordorigin="9794,8895" coordsize="108,206">
              <v:shape style="position:absolute;left:9794;top:8895;width:108;height:206" coordorigin="9794,8895" coordsize="108,206" path="m9794,9102l9902,9102,9902,8895,9794,8895,9794,9102e" filled="t" fillcolor="#FFFFFF" stroked="f">
                <v:path arrowok="t"/>
                <v:fill/>
              </v:shape>
            </v:group>
            <v:group style="position:absolute;left:10334;top:8895;width:103;height:206" coordorigin="10334,8895" coordsize="103,206">
              <v:shape style="position:absolute;left:10334;top:8895;width:103;height:206" coordorigin="10334,8895" coordsize="103,206" path="m10334,9102l10437,9102,10437,8895,10334,8895,10334,9102e" filled="t" fillcolor="#FFFFFF" stroked="f">
                <v:path arrowok="t"/>
                <v:fill/>
              </v:shape>
            </v:group>
            <v:group style="position:absolute;left:9902;top:8895;width:432;height:206" coordorigin="9902,8895" coordsize="432,206">
              <v:shape style="position:absolute;left:9902;top:8895;width:432;height:206" coordorigin="9902,8895" coordsize="432,206" path="m9902,9102l10334,9102,10334,8895,9902,8895,9902,9102e" filled="t" fillcolor="#FFFFFF" stroked="f">
                <v:path arrowok="t"/>
                <v:fill/>
              </v:shape>
            </v:group>
            <v:group style="position:absolute;left:10442;top:8889;width:713;height:2" coordorigin="10442,8889" coordsize="713,2">
              <v:shape style="position:absolute;left:10442;top:8889;width:713;height:2" coordorigin="10442,8889" coordsize="713,0" path="m10442,8889l11155,8889e" filled="f" stroked="t" strokeweight="1.9pt" strokecolor="#FFFFFF">
                <v:path arrowok="t"/>
              </v:shape>
            </v:group>
            <v:group style="position:absolute;left:10442;top:8907;width:108;height:185" coordorigin="10442,8907" coordsize="108,185">
              <v:shape style="position:absolute;left:10442;top:8907;width:108;height:185" coordorigin="10442,8907" coordsize="108,185" path="m10442,9092l10550,9092,10550,8907,10442,8907,10442,9092e" filled="t" fillcolor="#FFFFFF" stroked="f">
                <v:path arrowok="t"/>
                <v:fill/>
              </v:shape>
            </v:group>
            <v:group style="position:absolute;left:11054;top:8907;width:101;height:185" coordorigin="11054,8907" coordsize="101,185">
              <v:shape style="position:absolute;left:11054;top:8907;width:101;height:185" coordorigin="11054,8907" coordsize="101,185" path="m11054,9092l11155,9092,11155,8907,11054,8907,11054,9092e" filled="t" fillcolor="#FFFFFF" stroked="f">
                <v:path arrowok="t"/>
                <v:fill/>
              </v:shape>
            </v:group>
            <v:group style="position:absolute;left:10550;top:8907;width:504;height:185" coordorigin="10550,8907" coordsize="504,185">
              <v:shape style="position:absolute;left:10550;top:8907;width:504;height:185" coordorigin="10550,8907" coordsize="504,185" path="m10550,9092l11054,9092,11054,8907,10550,8907,10550,9092e" filled="t" fillcolor="#FFFFFF" stroked="f">
                <v:path arrowok="t"/>
                <v:fill/>
              </v:shape>
            </v:group>
            <v:group style="position:absolute;left:715;top:8867;width:10452;height:2" coordorigin="715,8867" coordsize="10452,2">
              <v:shape style="position:absolute;left:715;top:8867;width:10452;height:2" coordorigin="715,8867" coordsize="10452,0" path="m715,8867l11167,8867e" filled="f" stroked="t" strokeweight=".579980pt" strokecolor="#000000">
                <v:path arrowok="t"/>
              </v:shape>
            </v:group>
            <v:group style="position:absolute;left:725;top:9162;width:1532;height:2" coordorigin="725,9162" coordsize="1532,2">
              <v:shape style="position:absolute;left:725;top:9162;width:1532;height:2" coordorigin="725,9162" coordsize="1532,0" path="m725,9162l2256,9162e" filled="f" stroked="t" strokeweight="2.524pt" strokecolor="#FFFFFF">
                <v:path arrowok="t"/>
              </v:shape>
            </v:group>
            <v:group style="position:absolute;left:725;top:9186;width:103;height:206" coordorigin="725,9186" coordsize="103,206">
              <v:shape style="position:absolute;left:725;top:9186;width:103;height:206" coordorigin="725,9186" coordsize="103,206" path="m725,9393l828,9393,828,9186,725,9186,725,9393e" filled="t" fillcolor="#FFFFFF" stroked="f">
                <v:path arrowok="t"/>
                <v:fill/>
              </v:shape>
            </v:group>
            <v:group style="position:absolute;left:2153;top:9186;width:103;height:206" coordorigin="2153,9186" coordsize="103,206">
              <v:shape style="position:absolute;left:2153;top:9186;width:103;height:206" coordorigin="2153,9186" coordsize="103,206" path="m2153,9393l2256,9393,2256,9186,2153,9186,2153,9393e" filled="t" fillcolor="#FFFFFF" stroked="f">
                <v:path arrowok="t"/>
                <v:fill/>
              </v:shape>
            </v:group>
            <v:group style="position:absolute;left:828;top:9186;width:1325;height:206" coordorigin="828,9186" coordsize="1325,206">
              <v:shape style="position:absolute;left:828;top:9186;width:1325;height:206" coordorigin="828,9186" coordsize="1325,206" path="m828,9393l2153,9393,2153,9186,828,9186,828,9393e" filled="t" fillcolor="#FFFFFF" stroked="f">
                <v:path arrowok="t"/>
                <v:fill/>
              </v:shape>
            </v:group>
            <v:group style="position:absolute;left:2261;top:9155;width:2235;height:2" coordorigin="2261,9155" coordsize="2235,2">
              <v:shape style="position:absolute;left:2261;top:9155;width:2235;height:2" coordorigin="2261,9155" coordsize="2235,0" path="m2261,9155l4496,9155e" filled="f" stroked="t" strokeweight="1.78pt" strokecolor="#FFFFFF">
                <v:path arrowok="t"/>
              </v:shape>
            </v:group>
            <v:group style="position:absolute;left:2261;top:9171;width:108;height:185" coordorigin="2261,9171" coordsize="108,185">
              <v:shape style="position:absolute;left:2261;top:9171;width:108;height:185" coordorigin="2261,9171" coordsize="108,185" path="m2261,9357l2369,9357,2369,9171,2261,9171,2261,9357e" filled="t" fillcolor="#FFFFFF" stroked="f">
                <v:path arrowok="t"/>
                <v:fill/>
              </v:shape>
            </v:group>
            <v:group style="position:absolute;left:2844;top:9171;width:103;height:185" coordorigin="2844,9171" coordsize="103,185">
              <v:shape style="position:absolute;left:2844;top:9171;width:103;height:185" coordorigin="2844,9171" coordsize="103,185" path="m2844,9357l2948,9357,2948,9171,2844,9171,2844,9357e" filled="t" fillcolor="#FFFFFF" stroked="f">
                <v:path arrowok="t"/>
                <v:fill/>
              </v:shape>
            </v:group>
            <v:group style="position:absolute;left:2261;top:9397;width:686;height:2" coordorigin="2261,9397" coordsize="686,2">
              <v:shape style="position:absolute;left:2261;top:9397;width:686;height:2" coordorigin="2261,9397" coordsize="686,0" path="m2261,9397l2948,9397e" filled="f" stroked="t" strokeweight="4.18pt" strokecolor="#FFFFFF">
                <v:path arrowok="t"/>
              </v:shape>
            </v:group>
            <v:group style="position:absolute;left:2369;top:9171;width:475;height:185" coordorigin="2369,9171" coordsize="475,185">
              <v:shape style="position:absolute;left:2369;top:9171;width:475;height:185" coordorigin="2369,9171" coordsize="475,185" path="m2369,9357l2844,9357,2844,9171,2369,9171,2369,9357e" filled="t" fillcolor="#FFFFFF" stroked="f">
                <v:path arrowok="t"/>
                <v:fill/>
              </v:shape>
            </v:group>
            <v:group style="position:absolute;left:2952;top:9162;width:108;height:207" coordorigin="2952,9162" coordsize="108,207">
              <v:shape style="position:absolute;left:2952;top:9162;width:108;height:207" coordorigin="2952,9162" coordsize="108,207" path="m2952,9369l3060,9369,3060,9162,2952,9162,2952,9369e" filled="t" fillcolor="#FFFFFF" stroked="f">
                <v:path arrowok="t"/>
                <v:fill/>
              </v:shape>
            </v:group>
            <v:group style="position:absolute;left:3528;top:9162;width:103;height:207" coordorigin="3528,9162" coordsize="103,207">
              <v:shape style="position:absolute;left:3528;top:9162;width:103;height:207" coordorigin="3528,9162" coordsize="103,207" path="m3528,9369l3632,9369,3632,9162,3528,9162,3528,9369e" filled="t" fillcolor="#FFFFFF" stroked="f">
                <v:path arrowok="t"/>
                <v:fill/>
              </v:shape>
            </v:group>
            <v:group style="position:absolute;left:2952;top:9397;width:679;height:2" coordorigin="2952,9397" coordsize="679,2">
              <v:shape style="position:absolute;left:2952;top:9397;width:679;height:2" coordorigin="2952,9397" coordsize="679,0" path="m2952,9397l3632,9397e" filled="f" stroked="t" strokeweight="2.98pt" strokecolor="#FFFFFF">
                <v:path arrowok="t"/>
              </v:shape>
            </v:group>
            <v:group style="position:absolute;left:3060;top:9162;width:468;height:207" coordorigin="3060,9162" coordsize="468,207">
              <v:shape style="position:absolute;left:3060;top:9162;width:468;height:207" coordorigin="3060,9162" coordsize="468,207" path="m3060,9369l3528,9369,3528,9162,3060,9162,3060,9369e" filled="t" fillcolor="#FFFFFF" stroked="f">
                <v:path arrowok="t"/>
                <v:fill/>
              </v:shape>
            </v:group>
            <v:group style="position:absolute;left:3636;top:9171;width:108;height:185" coordorigin="3636,9171" coordsize="108,185">
              <v:shape style="position:absolute;left:3636;top:9171;width:108;height:185" coordorigin="3636,9171" coordsize="108,185" path="m3636,9357l3744,9357,3744,9171,3636,9171,3636,9357e" filled="t" fillcolor="#FFFFFF" stroked="f">
                <v:path arrowok="t"/>
                <v:fill/>
              </v:shape>
            </v:group>
            <v:group style="position:absolute;left:4393;top:9171;width:103;height:185" coordorigin="4393,9171" coordsize="103,185">
              <v:shape style="position:absolute;left:4393;top:9171;width:103;height:185" coordorigin="4393,9171" coordsize="103,185" path="m4393,9357l4496,9357,4496,9171,4393,9171,4393,9357e" filled="t" fillcolor="#FFFFFF" stroked="f">
                <v:path arrowok="t"/>
                <v:fill/>
              </v:shape>
            </v:group>
            <v:group style="position:absolute;left:3636;top:9397;width:860;height:2" coordorigin="3636,9397" coordsize="860,2">
              <v:shape style="position:absolute;left:3636;top:9397;width:860;height:2" coordorigin="3636,9397" coordsize="860,0" path="m3636,9397l4496,9397e" filled="f" stroked="t" strokeweight="4.18pt" strokecolor="#FFFFFF">
                <v:path arrowok="t"/>
              </v:shape>
            </v:group>
            <v:group style="position:absolute;left:3744;top:9171;width:648;height:185" coordorigin="3744,9171" coordsize="648,185">
              <v:shape style="position:absolute;left:3744;top:9171;width:648;height:185" coordorigin="3744,9171" coordsize="648,185" path="m3744,9357l4393,9357,4393,9171,3744,9171,3744,9357e" filled="t" fillcolor="#FFFFFF" stroked="f">
                <v:path arrowok="t"/>
                <v:fill/>
              </v:shape>
            </v:group>
            <v:group style="position:absolute;left:4501;top:9162;width:667;height:2" coordorigin="4501,9162" coordsize="667,2">
              <v:shape style="position:absolute;left:4501;top:9162;width:667;height:2" coordorigin="4501,9162" coordsize="667,0" path="m4501,9162l5168,9162e" filled="f" stroked="t" strokeweight="2.524pt" strokecolor="#FFFFFF">
                <v:path arrowok="t"/>
              </v:shape>
            </v:group>
            <v:group style="position:absolute;left:4501;top:9186;width:108;height:206" coordorigin="4501,9186" coordsize="108,206">
              <v:shape style="position:absolute;left:4501;top:9186;width:108;height:206" coordorigin="4501,9186" coordsize="108,206" path="m4501,9393l4609,9393,4609,9186,4501,9186,4501,9393e" filled="t" fillcolor="#FFFFFF" stroked="f">
                <v:path arrowok="t"/>
                <v:fill/>
              </v:shape>
            </v:group>
            <v:group style="position:absolute;left:5065;top:9186;width:103;height:206" coordorigin="5065,9186" coordsize="103,206">
              <v:shape style="position:absolute;left:5065;top:9186;width:103;height:206" coordorigin="5065,9186" coordsize="103,206" path="m5065,9393l5168,9393,5168,9186,5065,9186,5065,9393e" filled="t" fillcolor="#FFFFFF" stroked="f">
                <v:path arrowok="t"/>
                <v:fill/>
              </v:shape>
            </v:group>
            <v:group style="position:absolute;left:4609;top:9186;width:456;height:206" coordorigin="4609,9186" coordsize="456,206">
              <v:shape style="position:absolute;left:4609;top:9186;width:456;height:206" coordorigin="4609,9186" coordsize="456,206" path="m4609,9393l5065,9393,5065,9186,4609,9186,4609,9393e" filled="t" fillcolor="#FFFFFF" stroked="f">
                <v:path arrowok="t"/>
                <v:fill/>
              </v:shape>
            </v:group>
            <v:group style="position:absolute;left:5173;top:9171;width:108;height:185" coordorigin="5173,9171" coordsize="108,185">
              <v:shape style="position:absolute;left:5173;top:9171;width:108;height:185" coordorigin="5173,9171" coordsize="108,185" path="m5173,9357l5281,9357,5281,9171,5173,9171,5173,9357e" filled="t" fillcolor="#FFFFFF" stroked="f">
                <v:path arrowok="t"/>
                <v:fill/>
              </v:shape>
            </v:group>
            <v:group style="position:absolute;left:5754;top:9171;width:103;height:185" coordorigin="5754,9171" coordsize="103,185">
              <v:shape style="position:absolute;left:5754;top:9171;width:103;height:185" coordorigin="5754,9171" coordsize="103,185" path="m5754,9357l5857,9357,5857,9171,5754,9171,5754,9357e" filled="t" fillcolor="#FFFFFF" stroked="f">
                <v:path arrowok="t"/>
                <v:fill/>
              </v:shape>
            </v:group>
            <v:group style="position:absolute;left:5173;top:9397;width:684;height:2" coordorigin="5173,9397" coordsize="684,2">
              <v:shape style="position:absolute;left:5173;top:9397;width:684;height:2" coordorigin="5173,9397" coordsize="684,0" path="m5173,9397l5857,9397e" filled="f" stroked="t" strokeweight="4.18pt" strokecolor="#FFFFFF">
                <v:path arrowok="t"/>
              </v:shape>
            </v:group>
            <v:group style="position:absolute;left:5281;top:9171;width:473;height:185" coordorigin="5281,9171" coordsize="473,185">
              <v:shape style="position:absolute;left:5281;top:9171;width:473;height:185" coordorigin="5281,9171" coordsize="473,185" path="m5281,9357l5754,9357,5754,9171,5281,9171,5281,9357e" filled="t" fillcolor="#FFFFFF" stroked="f">
                <v:path arrowok="t"/>
                <v:fill/>
              </v:shape>
            </v:group>
            <v:group style="position:absolute;left:5862;top:9162;width:588;height:2" coordorigin="5862,9162" coordsize="588,2">
              <v:shape style="position:absolute;left:5862;top:9162;width:588;height:2" coordorigin="5862,9162" coordsize="588,0" path="m5862,9162l6450,9162e" filled="f" stroked="t" strokeweight="2.524pt" strokecolor="#FFFFFF">
                <v:path arrowok="t"/>
              </v:shape>
            </v:group>
            <v:group style="position:absolute;left:5862;top:9186;width:108;height:206" coordorigin="5862,9186" coordsize="108,206">
              <v:shape style="position:absolute;left:5862;top:9186;width:108;height:206" coordorigin="5862,9186" coordsize="108,206" path="m5862,9393l5970,9393,5970,9186,5862,9186,5862,9393e" filled="t" fillcolor="#FFFFFF" stroked="f">
                <v:path arrowok="t"/>
                <v:fill/>
              </v:shape>
            </v:group>
            <v:group style="position:absolute;left:6347;top:9186;width:103;height:206" coordorigin="6347,9186" coordsize="103,206">
              <v:shape style="position:absolute;left:6347;top:9186;width:103;height:206" coordorigin="6347,9186" coordsize="103,206" path="m6347,9393l6450,9393,6450,9186,6347,9186,6347,9393e" filled="t" fillcolor="#FFFFFF" stroked="f">
                <v:path arrowok="t"/>
                <v:fill/>
              </v:shape>
            </v:group>
            <v:group style="position:absolute;left:5970;top:9186;width:377;height:206" coordorigin="5970,9186" coordsize="377,206">
              <v:shape style="position:absolute;left:5970;top:9186;width:377;height:206" coordorigin="5970,9186" coordsize="377,206" path="m5970,9393l6347,9393,6347,9186,5970,9186,5970,9393e" filled="t" fillcolor="#FFFFFF" stroked="f">
                <v:path arrowok="t"/>
                <v:fill/>
              </v:shape>
            </v:group>
            <v:group style="position:absolute;left:6455;top:9155;width:4700;height:2" coordorigin="6455,9155" coordsize="4700,2">
              <v:shape style="position:absolute;left:6455;top:9155;width:4700;height:2" coordorigin="6455,9155" coordsize="4700,0" path="m6455,9155l11155,9155e" filled="f" stroked="t" strokeweight="1.78pt" strokecolor="#FFFFFF">
                <v:path arrowok="t"/>
              </v:shape>
            </v:group>
            <v:group style="position:absolute;left:6455;top:9171;width:108;height:185" coordorigin="6455,9171" coordsize="108,185">
              <v:shape style="position:absolute;left:6455;top:9171;width:108;height:185" coordorigin="6455,9171" coordsize="108,185" path="m6455,9357l6563,9357,6563,9171,6455,9171,6455,9357e" filled="t" fillcolor="#FFFFFF" stroked="f">
                <v:path arrowok="t"/>
                <v:fill/>
              </v:shape>
            </v:group>
            <v:group style="position:absolute;left:7624;top:9171;width:103;height:185" coordorigin="7624,9171" coordsize="103,185">
              <v:shape style="position:absolute;left:7624;top:9171;width:103;height:185" coordorigin="7624,9171" coordsize="103,185" path="m7624,9357l7727,9357,7727,9171,7624,9171,7624,9357e" filled="t" fillcolor="#FFFFFF" stroked="f">
                <v:path arrowok="t"/>
                <v:fill/>
              </v:shape>
            </v:group>
            <v:group style="position:absolute;left:6455;top:9356;width:2002;height:38" coordorigin="6455,9356" coordsize="2002,38">
              <v:shape style="position:absolute;left:6455;top:9356;width:2002;height:38" coordorigin="6455,9356" coordsize="2002,38" path="m6455,9394l8457,9394,8457,9356,6455,9356,6455,9394xe" filled="t" fillcolor="#FFFFFF" stroked="f">
                <v:path arrowok="t"/>
                <v:fill/>
              </v:shape>
            </v:group>
            <v:group style="position:absolute;left:6563;top:9171;width:1061;height:185" coordorigin="6563,9171" coordsize="1061,185">
              <v:shape style="position:absolute;left:6563;top:9171;width:1061;height:185" coordorigin="6563,9171" coordsize="1061,185" path="m6563,9357l7624,9357,7624,9171,6563,9171,6563,9357e" filled="t" fillcolor="#FFFFFF" stroked="f">
                <v:path arrowok="t"/>
                <v:fill/>
              </v:shape>
            </v:group>
            <v:group style="position:absolute;left:7732;top:9171;width:108;height:185" coordorigin="7732,9171" coordsize="108,185">
              <v:shape style="position:absolute;left:7732;top:9171;width:108;height:185" coordorigin="7732,9171" coordsize="108,185" path="m7732,9357l7840,9357,7840,9171,7732,9171,7732,9357e" filled="t" fillcolor="#FFFFFF" stroked="f">
                <v:path arrowok="t"/>
                <v:fill/>
              </v:shape>
            </v:group>
            <v:group style="position:absolute;left:8353;top:9171;width:103;height:185" coordorigin="8353,9171" coordsize="103,185">
              <v:shape style="position:absolute;left:8353;top:9171;width:103;height:185" coordorigin="8353,9171" coordsize="103,185" path="m8353,9357l8457,9357,8457,9171,8353,9171,8353,9357e" filled="t" fillcolor="#FFFFFF" stroked="f">
                <v:path arrowok="t"/>
                <v:fill/>
              </v:shape>
            </v:group>
            <v:group style="position:absolute;left:7840;top:9171;width:514;height:185" coordorigin="7840,9171" coordsize="514,185">
              <v:shape style="position:absolute;left:7840;top:9171;width:514;height:185" coordorigin="7840,9171" coordsize="514,185" path="m7840,9357l8353,9357,8353,9171,7840,9171,7840,9357e" filled="t" fillcolor="#FFFFFF" stroked="f">
                <v:path arrowok="t"/>
                <v:fill/>
              </v:shape>
            </v:group>
            <v:group style="position:absolute;left:8461;top:9162;width:108;height:207" coordorigin="8461,9162" coordsize="108,207">
              <v:shape style="position:absolute;left:8461;top:9162;width:108;height:207" coordorigin="8461,9162" coordsize="108,207" path="m8461,9369l8569,9369,8569,9162,8461,9162,8461,9369e" filled="t" fillcolor="#FFFFFF" stroked="f">
                <v:path arrowok="t"/>
                <v:fill/>
              </v:shape>
            </v:group>
            <v:group style="position:absolute;left:9079;top:9162;width:103;height:207" coordorigin="9079,9162" coordsize="103,207">
              <v:shape style="position:absolute;left:9079;top:9162;width:103;height:207" coordorigin="9079,9162" coordsize="103,207" path="m9079,9369l9182,9369,9182,9162,9079,9162,9079,9369e" filled="t" fillcolor="#FFFFFF" stroked="f">
                <v:path arrowok="t"/>
                <v:fill/>
              </v:shape>
            </v:group>
            <v:group style="position:absolute;left:8461;top:9368;width:1976;height:26" coordorigin="8461,9368" coordsize="1976,26">
              <v:shape style="position:absolute;left:8461;top:9368;width:1976;height:26" coordorigin="8461,9368" coordsize="1976,26" path="m8461,9394l10437,9394,10437,9368,8461,9368,8461,9394xe" filled="t" fillcolor="#FFFFFF" stroked="f">
                <v:path arrowok="t"/>
                <v:fill/>
              </v:shape>
            </v:group>
            <v:group style="position:absolute;left:8569;top:9162;width:509;height:207" coordorigin="8569,9162" coordsize="509,207">
              <v:shape style="position:absolute;left:8569;top:9162;width:509;height:207" coordorigin="8569,9162" coordsize="509,207" path="m8569,9369l9079,9369,9079,9162,8569,9162,8569,9369e" filled="t" fillcolor="#FFFFFF" stroked="f">
                <v:path arrowok="t"/>
                <v:fill/>
              </v:shape>
            </v:group>
            <v:group style="position:absolute;left:9187;top:9162;width:108;height:207" coordorigin="9187,9162" coordsize="108,207">
              <v:shape style="position:absolute;left:9187;top:9162;width:108;height:207" coordorigin="9187,9162" coordsize="108,207" path="m9187,9369l9295,9369,9295,9162,9187,9162,9187,9369e" filled="t" fillcolor="#FFFFFF" stroked="f">
                <v:path arrowok="t"/>
                <v:fill/>
              </v:shape>
            </v:group>
            <v:group style="position:absolute;left:9686;top:9162;width:103;height:207" coordorigin="9686,9162" coordsize="103,207">
              <v:shape style="position:absolute;left:9686;top:9162;width:103;height:207" coordorigin="9686,9162" coordsize="103,207" path="m9686,9369l9789,9369,9789,9162,9686,9162,9686,9369e" filled="t" fillcolor="#FFFFFF" stroked="f">
                <v:path arrowok="t"/>
                <v:fill/>
              </v:shape>
            </v:group>
            <v:group style="position:absolute;left:9295;top:9162;width:391;height:207" coordorigin="9295,9162" coordsize="391,207">
              <v:shape style="position:absolute;left:9295;top:9162;width:391;height:207" coordorigin="9295,9162" coordsize="391,207" path="m9295,9369l9686,9369,9686,9162,9295,9162,9295,9369e" filled="t" fillcolor="#FFFFFF" stroked="f">
                <v:path arrowok="t"/>
                <v:fill/>
              </v:shape>
            </v:group>
            <v:group style="position:absolute;left:9794;top:9162;width:108;height:207" coordorigin="9794,9162" coordsize="108,207">
              <v:shape style="position:absolute;left:9794;top:9162;width:108;height:207" coordorigin="9794,9162" coordsize="108,207" path="m9794,9369l9902,9369,9902,9162,9794,9162,9794,9369e" filled="t" fillcolor="#FFFFFF" stroked="f">
                <v:path arrowok="t"/>
                <v:fill/>
              </v:shape>
            </v:group>
            <v:group style="position:absolute;left:10334;top:9162;width:103;height:207" coordorigin="10334,9162" coordsize="103,207">
              <v:shape style="position:absolute;left:10334;top:9162;width:103;height:207" coordorigin="10334,9162" coordsize="103,207" path="m10334,9369l10437,9369,10437,9162,10334,9162,10334,9369e" filled="t" fillcolor="#FFFFFF" stroked="f">
                <v:path arrowok="t"/>
                <v:fill/>
              </v:shape>
            </v:group>
            <v:group style="position:absolute;left:9902;top:9162;width:432;height:207" coordorigin="9902,9162" coordsize="432,207">
              <v:shape style="position:absolute;left:9902;top:9162;width:432;height:207" coordorigin="9902,9162" coordsize="432,207" path="m9902,9369l10334,9369,10334,9162,9902,9162,9902,9369e" filled="t" fillcolor="#FFFFFF" stroked="f">
                <v:path arrowok="t"/>
                <v:fill/>
              </v:shape>
            </v:group>
            <v:group style="position:absolute;left:10442;top:9171;width:108;height:185" coordorigin="10442,9171" coordsize="108,185">
              <v:shape style="position:absolute;left:10442;top:9171;width:108;height:185" coordorigin="10442,9171" coordsize="108,185" path="m10442,9357l10550,9357,10550,9171,10442,9171,10442,9357e" filled="t" fillcolor="#FFFFFF" stroked="f">
                <v:path arrowok="t"/>
                <v:fill/>
              </v:shape>
            </v:group>
            <v:group style="position:absolute;left:11054;top:9171;width:101;height:185" coordorigin="11054,9171" coordsize="101,185">
              <v:shape style="position:absolute;left:11054;top:9171;width:101;height:185" coordorigin="11054,9171" coordsize="101,185" path="m11054,9357l11155,9357,11155,9171,11054,9171,11054,9357e" filled="t" fillcolor="#FFFFFF" stroked="f">
                <v:path arrowok="t"/>
                <v:fill/>
              </v:shape>
            </v:group>
            <v:group style="position:absolute;left:10442;top:9397;width:713;height:2" coordorigin="10442,9397" coordsize="713,2">
              <v:shape style="position:absolute;left:10442;top:9397;width:713;height:2" coordorigin="10442,9397" coordsize="713,0" path="m10442,9397l11155,9397e" filled="f" stroked="t" strokeweight="4.18pt" strokecolor="#FFFFFF">
                <v:path arrowok="t"/>
              </v:shape>
            </v:group>
            <v:group style="position:absolute;left:10550;top:9171;width:504;height:185" coordorigin="10550,9171" coordsize="504,185">
              <v:shape style="position:absolute;left:10550;top:9171;width:504;height:185" coordorigin="10550,9171" coordsize="504,185" path="m10550,9357l11054,9357,11054,9171,10550,9171,10550,9357e" filled="t" fillcolor="#FFFFFF" stroked="f">
                <v:path arrowok="t"/>
                <v:fill/>
              </v:shape>
            </v:group>
            <v:group style="position:absolute;left:715;top:9131;width:10452;height:2" coordorigin="715,9131" coordsize="10452,2">
              <v:shape style="position:absolute;left:715;top:9131;width:10452;height:2" coordorigin="715,9131" coordsize="10452,0" path="m715,9131l11167,9131e" filled="f" stroked="t" strokeweight=".58001pt" strokecolor="#000000">
                <v:path arrowok="t"/>
              </v:shape>
            </v:group>
            <v:group style="position:absolute;left:725;top:9426;width:1532;height:2" coordorigin="725,9426" coordsize="1532,2">
              <v:shape style="position:absolute;left:725;top:9426;width:1532;height:2" coordorigin="725,9426" coordsize="1532,0" path="m725,9426l2256,9426e" filled="f" stroked="t" strokeweight="2.5pt" strokecolor="#FFFFFF">
                <v:path arrowok="t"/>
              </v:shape>
            </v:group>
            <v:group style="position:absolute;left:725;top:9450;width:103;height:206" coordorigin="725,9450" coordsize="103,206">
              <v:shape style="position:absolute;left:725;top:9450;width:103;height:206" coordorigin="725,9450" coordsize="103,206" path="m725,9657l828,9657,828,9450,725,9450,725,9657e" filled="t" fillcolor="#FFFFFF" stroked="f">
                <v:path arrowok="t"/>
                <v:fill/>
              </v:shape>
            </v:group>
            <v:group style="position:absolute;left:2153;top:9450;width:103;height:206" coordorigin="2153,9450" coordsize="103,206">
              <v:shape style="position:absolute;left:2153;top:9450;width:103;height:206" coordorigin="2153,9450" coordsize="103,206" path="m2153,9657l2256,9657,2256,9450,2153,9450,2153,9657e" filled="t" fillcolor="#FFFFFF" stroked="f">
                <v:path arrowok="t"/>
                <v:fill/>
              </v:shape>
            </v:group>
            <v:group style="position:absolute;left:828;top:9450;width:1325;height:206" coordorigin="828,9450" coordsize="1325,206">
              <v:shape style="position:absolute;left:828;top:9450;width:1325;height:206" coordorigin="828,9450" coordsize="1325,206" path="m828,9657l2153,9657,2153,9450,828,9450,828,9657e" filled="t" fillcolor="#FFFFFF" stroked="f">
                <v:path arrowok="t"/>
                <v:fill/>
              </v:shape>
            </v:group>
            <v:group style="position:absolute;left:2261;top:9438;width:108;height:185" coordorigin="2261,9438" coordsize="108,185">
              <v:shape style="position:absolute;left:2261;top:9438;width:108;height:185" coordorigin="2261,9438" coordsize="108,185" path="m2261,9623l2369,9623,2369,9438,2261,9438,2261,9623e" filled="t" fillcolor="#FFFFFF" stroked="f">
                <v:path arrowok="t"/>
                <v:fill/>
              </v:shape>
            </v:group>
            <v:group style="position:absolute;left:2844;top:9438;width:103;height:185" coordorigin="2844,9438" coordsize="103,185">
              <v:shape style="position:absolute;left:2844;top:9438;width:103;height:185" coordorigin="2844,9438" coordsize="103,185" path="m2844,9623l2948,9623,2948,9438,2844,9438,2844,9623e" filled="t" fillcolor="#FFFFFF" stroked="f">
                <v:path arrowok="t"/>
                <v:fill/>
              </v:shape>
            </v:group>
            <v:group style="position:absolute;left:2261;top:9640;width:2235;height:2" coordorigin="2261,9640" coordsize="2235,2">
              <v:shape style="position:absolute;left:2261;top:9640;width:2235;height:2" coordorigin="2261,9640" coordsize="2235,0" path="m2261,9640l4496,9640e" filled="f" stroked="t" strokeweight="1.78pt" strokecolor="#FFFFFF">
                <v:path arrowok="t"/>
              </v:shape>
            </v:group>
            <v:group style="position:absolute;left:2369;top:9438;width:475;height:185" coordorigin="2369,9438" coordsize="475,185">
              <v:shape style="position:absolute;left:2369;top:9438;width:475;height:185" coordorigin="2369,9438" coordsize="475,185" path="m2369,9623l2844,9623,2844,9438,2369,9438,2369,9623e" filled="t" fillcolor="#FFFFFF" stroked="f">
                <v:path arrowok="t"/>
                <v:fill/>
              </v:shape>
            </v:group>
            <v:group style="position:absolute;left:2952;top:9426;width:108;height:206" coordorigin="2952,9426" coordsize="108,206">
              <v:shape style="position:absolute;left:2952;top:9426;width:108;height:206" coordorigin="2952,9426" coordsize="108,206" path="m2952,9633l3060,9633,3060,9426,2952,9426,2952,9633e" filled="t" fillcolor="#FFFFFF" stroked="f">
                <v:path arrowok="t"/>
                <v:fill/>
              </v:shape>
            </v:group>
            <v:group style="position:absolute;left:3528;top:9426;width:103;height:206" coordorigin="3528,9426" coordsize="103,206">
              <v:shape style="position:absolute;left:3528;top:9426;width:103;height:206" coordorigin="3528,9426" coordsize="103,206" path="m3528,9633l3632,9633,3632,9426,3528,9426,3528,9633e" filled="t" fillcolor="#FFFFFF" stroked="f">
                <v:path arrowok="t"/>
                <v:fill/>
              </v:shape>
            </v:group>
            <v:group style="position:absolute;left:3060;top:9426;width:468;height:206" coordorigin="3060,9426" coordsize="468,206">
              <v:shape style="position:absolute;left:3060;top:9426;width:468;height:206" coordorigin="3060,9426" coordsize="468,206" path="m3060,9633l3528,9633,3528,9426,3060,9426,3060,9633e" filled="t" fillcolor="#FFFFFF" stroked="f">
                <v:path arrowok="t"/>
                <v:fill/>
              </v:shape>
            </v:group>
            <v:group style="position:absolute;left:3636;top:9438;width:108;height:185" coordorigin="3636,9438" coordsize="108,185">
              <v:shape style="position:absolute;left:3636;top:9438;width:108;height:185" coordorigin="3636,9438" coordsize="108,185" path="m3636,9623l3744,9623,3744,9438,3636,9438,3636,9623e" filled="t" fillcolor="#FFFFFF" stroked="f">
                <v:path arrowok="t"/>
                <v:fill/>
              </v:shape>
            </v:group>
            <v:group style="position:absolute;left:4393;top:9438;width:103;height:185" coordorigin="4393,9438" coordsize="103,185">
              <v:shape style="position:absolute;left:4393;top:9438;width:103;height:185" coordorigin="4393,9438" coordsize="103,185" path="m4393,9623l4496,9623,4496,9438,4393,9438,4393,9623e" filled="t" fillcolor="#FFFFFF" stroked="f">
                <v:path arrowok="t"/>
                <v:fill/>
              </v:shape>
            </v:group>
            <v:group style="position:absolute;left:3744;top:9438;width:648;height:185" coordorigin="3744,9438" coordsize="648,185">
              <v:shape style="position:absolute;left:3744;top:9438;width:648;height:185" coordorigin="3744,9438" coordsize="648,185" path="m3744,9623l4393,9623,4393,9438,3744,9438,3744,9623e" filled="t" fillcolor="#FFFFFF" stroked="f">
                <v:path arrowok="t"/>
                <v:fill/>
              </v:shape>
            </v:group>
            <v:group style="position:absolute;left:4501;top:9426;width:667;height:2" coordorigin="4501,9426" coordsize="667,2">
              <v:shape style="position:absolute;left:4501;top:9426;width:667;height:2" coordorigin="4501,9426" coordsize="667,0" path="m4501,9426l5168,9426e" filled="f" stroked="t" strokeweight="2.5pt" strokecolor="#FFFFFF">
                <v:path arrowok="t"/>
              </v:shape>
            </v:group>
            <v:group style="position:absolute;left:4501;top:9450;width:108;height:206" coordorigin="4501,9450" coordsize="108,206">
              <v:shape style="position:absolute;left:4501;top:9450;width:108;height:206" coordorigin="4501,9450" coordsize="108,206" path="m4501,9657l4609,9657,4609,9450,4501,9450,4501,9657e" filled="t" fillcolor="#FFFFFF" stroked="f">
                <v:path arrowok="t"/>
                <v:fill/>
              </v:shape>
            </v:group>
            <v:group style="position:absolute;left:5065;top:9450;width:103;height:206" coordorigin="5065,9450" coordsize="103,206">
              <v:shape style="position:absolute;left:5065;top:9450;width:103;height:206" coordorigin="5065,9450" coordsize="103,206" path="m5065,9657l5168,9657,5168,9450,5065,9450,5065,9657e" filled="t" fillcolor="#FFFFFF" stroked="f">
                <v:path arrowok="t"/>
                <v:fill/>
              </v:shape>
            </v:group>
            <v:group style="position:absolute;left:4609;top:9450;width:456;height:206" coordorigin="4609,9450" coordsize="456,206">
              <v:shape style="position:absolute;left:4609;top:9450;width:456;height:206" coordorigin="4609,9450" coordsize="456,206" path="m4609,9657l5065,9657,5065,9450,4609,9450,4609,9657e" filled="t" fillcolor="#FFFFFF" stroked="f">
                <v:path arrowok="t"/>
                <v:fill/>
              </v:shape>
            </v:group>
            <v:group style="position:absolute;left:5173;top:9438;width:108;height:185" coordorigin="5173,9438" coordsize="108,185">
              <v:shape style="position:absolute;left:5173;top:9438;width:108;height:185" coordorigin="5173,9438" coordsize="108,185" path="m5173,9623l5281,9623,5281,9438,5173,9438,5173,9623e" filled="t" fillcolor="#FFFFFF" stroked="f">
                <v:path arrowok="t"/>
                <v:fill/>
              </v:shape>
            </v:group>
            <v:group style="position:absolute;left:5754;top:9438;width:103;height:185" coordorigin="5754,9438" coordsize="103,185">
              <v:shape style="position:absolute;left:5754;top:9438;width:103;height:185" coordorigin="5754,9438" coordsize="103,185" path="m5754,9623l5857,9623,5857,9438,5754,9438,5754,9623e" filled="t" fillcolor="#FFFFFF" stroked="f">
                <v:path arrowok="t"/>
                <v:fill/>
              </v:shape>
            </v:group>
            <v:group style="position:absolute;left:5173;top:9663;width:684;height:2" coordorigin="5173,9663" coordsize="684,2">
              <v:shape style="position:absolute;left:5173;top:9663;width:684;height:2" coordorigin="5173,9663" coordsize="684,0" path="m5173,9663l5857,9663e" filled="f" stroked="t" strokeweight="4.060000pt" strokecolor="#FFFFFF">
                <v:path arrowok="t"/>
              </v:shape>
            </v:group>
            <v:group style="position:absolute;left:5281;top:9438;width:473;height:185" coordorigin="5281,9438" coordsize="473,185">
              <v:shape style="position:absolute;left:5281;top:9438;width:473;height:185" coordorigin="5281,9438" coordsize="473,185" path="m5281,9623l5754,9623,5754,9438,5281,9438,5281,9623e" filled="t" fillcolor="#FFFFFF" stroked="f">
                <v:path arrowok="t"/>
                <v:fill/>
              </v:shape>
            </v:group>
            <v:group style="position:absolute;left:5862;top:9426;width:588;height:2" coordorigin="5862,9426" coordsize="588,2">
              <v:shape style="position:absolute;left:5862;top:9426;width:588;height:2" coordorigin="5862,9426" coordsize="588,0" path="m5862,9426l6450,9426e" filled="f" stroked="t" strokeweight="2.5pt" strokecolor="#FFFFFF">
                <v:path arrowok="t"/>
              </v:shape>
            </v:group>
            <v:group style="position:absolute;left:5862;top:9450;width:108;height:206" coordorigin="5862,9450" coordsize="108,206">
              <v:shape style="position:absolute;left:5862;top:9450;width:108;height:206" coordorigin="5862,9450" coordsize="108,206" path="m5862,9657l5970,9657,5970,9450,5862,9450,5862,9657e" filled="t" fillcolor="#FFFFFF" stroked="f">
                <v:path arrowok="t"/>
                <v:fill/>
              </v:shape>
            </v:group>
            <v:group style="position:absolute;left:6347;top:9450;width:103;height:206" coordorigin="6347,9450" coordsize="103,206">
              <v:shape style="position:absolute;left:6347;top:9450;width:103;height:206" coordorigin="6347,9450" coordsize="103,206" path="m6347,9657l6450,9657,6450,9450,6347,9450,6347,9657e" filled="t" fillcolor="#FFFFFF" stroked="f">
                <v:path arrowok="t"/>
                <v:fill/>
              </v:shape>
            </v:group>
            <v:group style="position:absolute;left:5970;top:9450;width:377;height:206" coordorigin="5970,9450" coordsize="377,206">
              <v:shape style="position:absolute;left:5970;top:9450;width:377;height:206" coordorigin="5970,9450" coordsize="377,206" path="m5970,9657l6347,9657,6347,9450,5970,9450,5970,9657e" filled="t" fillcolor="#FFFFFF" stroked="f">
                <v:path arrowok="t"/>
                <v:fill/>
              </v:shape>
            </v:group>
            <v:group style="position:absolute;left:6455;top:9401;width:2002;height:38" coordorigin="6455,9401" coordsize="2002,38">
              <v:shape style="position:absolute;left:6455;top:9401;width:2002;height:38" coordorigin="6455,9401" coordsize="2002,38" path="m6455,9439l8457,9439,8457,9401,6455,9401,6455,9439xe" filled="t" fillcolor="#FFFFFF" stroked="f">
                <v:path arrowok="t"/>
                <v:fill/>
              </v:shape>
            </v:group>
            <v:group style="position:absolute;left:6455;top:9438;width:108;height:185" coordorigin="6455,9438" coordsize="108,185">
              <v:shape style="position:absolute;left:6455;top:9438;width:108;height:185" coordorigin="6455,9438" coordsize="108,185" path="m6455,9623l6563,9623,6563,9438,6455,9438,6455,9623e" filled="t" fillcolor="#FFFFFF" stroked="f">
                <v:path arrowok="t"/>
                <v:fill/>
              </v:shape>
            </v:group>
            <v:group style="position:absolute;left:7624;top:9438;width:103;height:185" coordorigin="7624,9438" coordsize="103,185">
              <v:shape style="position:absolute;left:7624;top:9438;width:103;height:185" coordorigin="7624,9438" coordsize="103,185" path="m7624,9623l7727,9623,7727,9438,7624,9438,7624,9623e" filled="t" fillcolor="#FFFFFF" stroked="f">
                <v:path arrowok="t"/>
                <v:fill/>
              </v:shape>
            </v:group>
            <v:group style="position:absolute;left:6455;top:9640;width:4700;height:2" coordorigin="6455,9640" coordsize="4700,2">
              <v:shape style="position:absolute;left:6455;top:9640;width:4700;height:2" coordorigin="6455,9640" coordsize="4700,0" path="m6455,9640l11155,9640e" filled="f" stroked="t" strokeweight="1.78pt" strokecolor="#FFFFFF">
                <v:path arrowok="t"/>
              </v:shape>
            </v:group>
            <v:group style="position:absolute;left:6563;top:9438;width:1061;height:185" coordorigin="6563,9438" coordsize="1061,185">
              <v:shape style="position:absolute;left:6563;top:9438;width:1061;height:185" coordorigin="6563,9438" coordsize="1061,185" path="m6563,9623l7624,9623,7624,9438,6563,9438,6563,9623e" filled="t" fillcolor="#FFFFFF" stroked="f">
                <v:path arrowok="t"/>
                <v:fill/>
              </v:shape>
            </v:group>
            <v:group style="position:absolute;left:7732;top:9438;width:108;height:185" coordorigin="7732,9438" coordsize="108,185">
              <v:shape style="position:absolute;left:7732;top:9438;width:108;height:185" coordorigin="7732,9438" coordsize="108,185" path="m7732,9623l7840,9623,7840,9438,7732,9438,7732,9623e" filled="t" fillcolor="#FFFFFF" stroked="f">
                <v:path arrowok="t"/>
                <v:fill/>
              </v:shape>
            </v:group>
            <v:group style="position:absolute;left:8353;top:9438;width:103;height:185" coordorigin="8353,9438" coordsize="103,185">
              <v:shape style="position:absolute;left:8353;top:9438;width:103;height:185" coordorigin="8353,9438" coordsize="103,185" path="m8353,9623l8457,9623,8457,9438,8353,9438,8353,9623e" filled="t" fillcolor="#FFFFFF" stroked="f">
                <v:path arrowok="t"/>
                <v:fill/>
              </v:shape>
            </v:group>
            <v:group style="position:absolute;left:7840;top:9438;width:514;height:185" coordorigin="7840,9438" coordsize="514,185">
              <v:shape style="position:absolute;left:7840;top:9438;width:514;height:185" coordorigin="7840,9438" coordsize="514,185" path="m7840,9623l8353,9623,8353,9438,7840,9438,7840,9623e" filled="t" fillcolor="#FFFFFF" stroked="f">
                <v:path arrowok="t"/>
                <v:fill/>
              </v:shape>
            </v:group>
            <v:group style="position:absolute;left:8461;top:9401;width:1976;height:26" coordorigin="8461,9401" coordsize="1976,26">
              <v:shape style="position:absolute;left:8461;top:9401;width:1976;height:26" coordorigin="8461,9401" coordsize="1976,26" path="m8461,9427l10437,9427,10437,9401,8461,9401,8461,9427xe" filled="t" fillcolor="#FFFFFF" stroked="f">
                <v:path arrowok="t"/>
                <v:fill/>
              </v:shape>
            </v:group>
            <v:group style="position:absolute;left:8461;top:9426;width:108;height:206" coordorigin="8461,9426" coordsize="108,206">
              <v:shape style="position:absolute;left:8461;top:9426;width:108;height:206" coordorigin="8461,9426" coordsize="108,206" path="m8461,9633l8569,9633,8569,9426,8461,9426,8461,9633e" filled="t" fillcolor="#FFFFFF" stroked="f">
                <v:path arrowok="t"/>
                <v:fill/>
              </v:shape>
            </v:group>
            <v:group style="position:absolute;left:9079;top:9426;width:103;height:206" coordorigin="9079,9426" coordsize="103,206">
              <v:shape style="position:absolute;left:9079;top:9426;width:103;height:206" coordorigin="9079,9426" coordsize="103,206" path="m9079,9633l9182,9633,9182,9426,9079,9426,9079,9633e" filled="t" fillcolor="#FFFFFF" stroked="f">
                <v:path arrowok="t"/>
                <v:fill/>
              </v:shape>
            </v:group>
            <v:group style="position:absolute;left:8569;top:9426;width:509;height:206" coordorigin="8569,9426" coordsize="509,206">
              <v:shape style="position:absolute;left:8569;top:9426;width:509;height:206" coordorigin="8569,9426" coordsize="509,206" path="m8569,9633l9079,9633,9079,9426,8569,9426,8569,9633e" filled="t" fillcolor="#FFFFFF" stroked="f">
                <v:path arrowok="t"/>
                <v:fill/>
              </v:shape>
            </v:group>
            <v:group style="position:absolute;left:9187;top:9426;width:108;height:206" coordorigin="9187,9426" coordsize="108,206">
              <v:shape style="position:absolute;left:9187;top:9426;width:108;height:206" coordorigin="9187,9426" coordsize="108,206" path="m9187,9633l9295,9633,9295,9426,9187,9426,9187,9633e" filled="t" fillcolor="#FFFFFF" stroked="f">
                <v:path arrowok="t"/>
                <v:fill/>
              </v:shape>
            </v:group>
            <v:group style="position:absolute;left:9686;top:9426;width:103;height:206" coordorigin="9686,9426" coordsize="103,206">
              <v:shape style="position:absolute;left:9686;top:9426;width:103;height:206" coordorigin="9686,9426" coordsize="103,206" path="m9686,9633l9789,9633,9789,9426,9686,9426,9686,9633e" filled="t" fillcolor="#FFFFFF" stroked="f">
                <v:path arrowok="t"/>
                <v:fill/>
              </v:shape>
            </v:group>
            <v:group style="position:absolute;left:9295;top:9426;width:391;height:206" coordorigin="9295,9426" coordsize="391,206">
              <v:shape style="position:absolute;left:9295;top:9426;width:391;height:206" coordorigin="9295,9426" coordsize="391,206" path="m9295,9633l9686,9633,9686,9426,9295,9426,9295,9633e" filled="t" fillcolor="#FFFFFF" stroked="f">
                <v:path arrowok="t"/>
                <v:fill/>
              </v:shape>
            </v:group>
            <v:group style="position:absolute;left:9794;top:9426;width:108;height:206" coordorigin="9794,9426" coordsize="108,206">
              <v:shape style="position:absolute;left:9794;top:9426;width:108;height:206" coordorigin="9794,9426" coordsize="108,206" path="m9794,9633l9902,9633,9902,9426,9794,9426,9794,9633e" filled="t" fillcolor="#FFFFFF" stroked="f">
                <v:path arrowok="t"/>
                <v:fill/>
              </v:shape>
            </v:group>
            <v:group style="position:absolute;left:10334;top:9426;width:103;height:206" coordorigin="10334,9426" coordsize="103,206">
              <v:shape style="position:absolute;left:10334;top:9426;width:103;height:206" coordorigin="10334,9426" coordsize="103,206" path="m10334,9633l10437,9633,10437,9426,10334,9426,10334,9633e" filled="t" fillcolor="#FFFFFF" stroked="f">
                <v:path arrowok="t"/>
                <v:fill/>
              </v:shape>
            </v:group>
            <v:group style="position:absolute;left:9902;top:9426;width:432;height:206" coordorigin="9902,9426" coordsize="432,206">
              <v:shape style="position:absolute;left:9902;top:9426;width:432;height:206" coordorigin="9902,9426" coordsize="432,206" path="m9902,9633l10334,9633,10334,9426,9902,9426,9902,9633e" filled="t" fillcolor="#FFFFFF" stroked="f">
                <v:path arrowok="t"/>
                <v:fill/>
              </v:shape>
            </v:group>
            <v:group style="position:absolute;left:10442;top:9438;width:108;height:185" coordorigin="10442,9438" coordsize="108,185">
              <v:shape style="position:absolute;left:10442;top:9438;width:108;height:185" coordorigin="10442,9438" coordsize="108,185" path="m10442,9623l10550,9623,10550,9438,10442,9438,10442,9623e" filled="t" fillcolor="#FFFFFF" stroked="f">
                <v:path arrowok="t"/>
                <v:fill/>
              </v:shape>
            </v:group>
            <v:group style="position:absolute;left:11054;top:9438;width:101;height:185" coordorigin="11054,9438" coordsize="101,185">
              <v:shape style="position:absolute;left:11054;top:9438;width:101;height:185" coordorigin="11054,9438" coordsize="101,185" path="m11054,9623l11155,9623,11155,9438,11054,9438,11054,9623e" filled="t" fillcolor="#FFFFFF" stroked="f">
                <v:path arrowok="t"/>
                <v:fill/>
              </v:shape>
            </v:group>
            <v:group style="position:absolute;left:10550;top:9438;width:504;height:185" coordorigin="10550,9438" coordsize="504,185">
              <v:shape style="position:absolute;left:10550;top:9438;width:504;height:185" coordorigin="10550,9438" coordsize="504,185" path="m10550,9623l11054,9623,11054,9438,10550,9438,10550,9623e" filled="t" fillcolor="#FFFFFF" stroked="f">
                <v:path arrowok="t"/>
                <v:fill/>
              </v:shape>
            </v:group>
            <v:group style="position:absolute;left:715;top:9397;width:10452;height:2" coordorigin="715,9397" coordsize="10452,2">
              <v:shape style="position:absolute;left:715;top:9397;width:10452;height:2" coordorigin="715,9397" coordsize="10452,0" path="m715,9397l11167,9397e" filled="f" stroked="t" strokeweight=".579980pt" strokecolor="#000000">
                <v:path arrowok="t"/>
              </v:shape>
            </v:group>
            <v:group style="position:absolute;left:725;top:9690;width:1532;height:2" coordorigin="725,9690" coordsize="1532,2">
              <v:shape style="position:absolute;left:725;top:9690;width:1532;height:2" coordorigin="725,9690" coordsize="1532,0" path="m725,9690l2256,9690e" filled="f" stroked="t" strokeweight="2.5pt" strokecolor="#FFFFFF">
                <v:path arrowok="t"/>
              </v:shape>
            </v:group>
            <v:group style="position:absolute;left:725;top:9714;width:103;height:209" coordorigin="725,9714" coordsize="103,209">
              <v:shape style="position:absolute;left:725;top:9714;width:103;height:209" coordorigin="725,9714" coordsize="103,209" path="m725,9923l828,9923,828,9714,725,9714,725,9923e" filled="t" fillcolor="#FFFFFF" stroked="f">
                <v:path arrowok="t"/>
                <v:fill/>
              </v:shape>
            </v:group>
            <v:group style="position:absolute;left:2153;top:9714;width:103;height:209" coordorigin="2153,9714" coordsize="103,209">
              <v:shape style="position:absolute;left:2153;top:9714;width:103;height:209" coordorigin="2153,9714" coordsize="103,209" path="m2153,9923l2256,9923,2256,9714,2153,9714,2153,9923e" filled="t" fillcolor="#FFFFFF" stroked="f">
                <v:path arrowok="t"/>
                <v:fill/>
              </v:shape>
            </v:group>
            <v:group style="position:absolute;left:828;top:9714;width:1325;height:209" coordorigin="828,9714" coordsize="1325,209">
              <v:shape style="position:absolute;left:828;top:9714;width:1325;height:209" coordorigin="828,9714" coordsize="1325,209" path="m828,9923l2153,9923,2153,9714,828,9714,828,9923e" filled="t" fillcolor="#FFFFFF" stroked="f">
                <v:path arrowok="t"/>
                <v:fill/>
              </v:shape>
            </v:group>
            <v:group style="position:absolute;left:2261;top:9684;width:686;height:2" coordorigin="2261,9684" coordsize="686,2">
              <v:shape style="position:absolute;left:2261;top:9684;width:686;height:2" coordorigin="2261,9684" coordsize="686,0" path="m2261,9684l2948,9684e" filled="f" stroked="t" strokeweight="1.9pt" strokecolor="#FFFFFF">
                <v:path arrowok="t"/>
              </v:shape>
            </v:group>
            <v:group style="position:absolute;left:2261;top:9702;width:108;height:185" coordorigin="2261,9702" coordsize="108,185">
              <v:shape style="position:absolute;left:2261;top:9702;width:108;height:185" coordorigin="2261,9702" coordsize="108,185" path="m2261,9887l2369,9887,2369,9702,2261,9702,2261,9887e" filled="t" fillcolor="#FFFFFF" stroked="f">
                <v:path arrowok="t"/>
                <v:fill/>
              </v:shape>
            </v:group>
            <v:group style="position:absolute;left:2844;top:9702;width:103;height:185" coordorigin="2844,9702" coordsize="103,185">
              <v:shape style="position:absolute;left:2844;top:9702;width:103;height:185" coordorigin="2844,9702" coordsize="103,185" path="m2844,9887l2948,9887,2948,9702,2844,9702,2844,9887e" filled="t" fillcolor="#FFFFFF" stroked="f">
                <v:path arrowok="t"/>
                <v:fill/>
              </v:shape>
            </v:group>
            <v:group style="position:absolute;left:2261;top:9886;width:686;height:38" coordorigin="2261,9886" coordsize="686,38">
              <v:shape style="position:absolute;left:2261;top:9886;width:686;height:38" coordorigin="2261,9886" coordsize="686,38" path="m2261,9924l2948,9924,2948,9886,2261,9886,2261,9924xe" filled="t" fillcolor="#FFFFFF" stroked="f">
                <v:path arrowok="t"/>
                <v:fill/>
              </v:shape>
            </v:group>
            <v:group style="position:absolute;left:2369;top:9702;width:475;height:185" coordorigin="2369,9702" coordsize="475,185">
              <v:shape style="position:absolute;left:2369;top:9702;width:475;height:185" coordorigin="2369,9702" coordsize="475,185" path="m2369,9887l2844,9887,2844,9702,2369,9702,2369,9887e" filled="t" fillcolor="#FFFFFF" stroked="f">
                <v:path arrowok="t"/>
                <v:fill/>
              </v:shape>
            </v:group>
            <v:group style="position:absolute;left:2952;top:9678;width:679;height:2" coordorigin="2952,9678" coordsize="679,2">
              <v:shape style="position:absolute;left:2952;top:9678;width:679;height:2" coordorigin="2952,9678" coordsize="679,0" path="m2952,9678l3632,9678e" filled="f" stroked="t" strokeweight="1.3pt" strokecolor="#FFFFFF">
                <v:path arrowok="t"/>
              </v:shape>
            </v:group>
            <v:group style="position:absolute;left:2952;top:9690;width:108;height:209" coordorigin="2952,9690" coordsize="108,209">
              <v:shape style="position:absolute;left:2952;top:9690;width:108;height:209" coordorigin="2952,9690" coordsize="108,209" path="m2952,9899l3060,9899,3060,9690,2952,9690,2952,9899e" filled="t" fillcolor="#FFFFFF" stroked="f">
                <v:path arrowok="t"/>
                <v:fill/>
              </v:shape>
            </v:group>
            <v:group style="position:absolute;left:3528;top:9690;width:103;height:209" coordorigin="3528,9690" coordsize="103,209">
              <v:shape style="position:absolute;left:3528;top:9690;width:103;height:209" coordorigin="3528,9690" coordsize="103,209" path="m3528,9899l3632,9899,3632,9690,3528,9690,3528,9899e" filled="t" fillcolor="#FFFFFF" stroked="f">
                <v:path arrowok="t"/>
                <v:fill/>
              </v:shape>
            </v:group>
            <v:group style="position:absolute;left:2952;top:9898;width:679;height:26" coordorigin="2952,9898" coordsize="679,26">
              <v:shape style="position:absolute;left:2952;top:9898;width:679;height:26" coordorigin="2952,9898" coordsize="679,26" path="m2952,9924l3632,9924,3632,9898,2952,9898,2952,9924xe" filled="t" fillcolor="#FFFFFF" stroked="f">
                <v:path arrowok="t"/>
                <v:fill/>
              </v:shape>
            </v:group>
            <v:group style="position:absolute;left:3060;top:9690;width:468;height:209" coordorigin="3060,9690" coordsize="468,209">
              <v:shape style="position:absolute;left:3060;top:9690;width:468;height:209" coordorigin="3060,9690" coordsize="468,209" path="m3060,9899l3528,9899,3528,9690,3060,9690,3060,9899e" filled="t" fillcolor="#FFFFFF" stroked="f">
                <v:path arrowok="t"/>
                <v:fill/>
              </v:shape>
            </v:group>
            <v:group style="position:absolute;left:3636;top:9684;width:860;height:2" coordorigin="3636,9684" coordsize="860,2">
              <v:shape style="position:absolute;left:3636;top:9684;width:860;height:2" coordorigin="3636,9684" coordsize="860,0" path="m3636,9684l4496,9684e" filled="f" stroked="t" strokeweight="1.9pt" strokecolor="#FFFFFF">
                <v:path arrowok="t"/>
              </v:shape>
            </v:group>
            <v:group style="position:absolute;left:3636;top:9702;width:108;height:185" coordorigin="3636,9702" coordsize="108,185">
              <v:shape style="position:absolute;left:3636;top:9702;width:108;height:185" coordorigin="3636,9702" coordsize="108,185" path="m3636,9887l3744,9887,3744,9702,3636,9702,3636,9887e" filled="t" fillcolor="#FFFFFF" stroked="f">
                <v:path arrowok="t"/>
                <v:fill/>
              </v:shape>
            </v:group>
            <v:group style="position:absolute;left:4393;top:9702;width:103;height:185" coordorigin="4393,9702" coordsize="103,185">
              <v:shape style="position:absolute;left:4393;top:9702;width:103;height:185" coordorigin="4393,9702" coordsize="103,185" path="m4393,9887l4496,9887,4496,9702,4393,9702,4393,9887e" filled="t" fillcolor="#FFFFFF" stroked="f">
                <v:path arrowok="t"/>
                <v:fill/>
              </v:shape>
            </v:group>
            <v:group style="position:absolute;left:3636;top:9886;width:860;height:38" coordorigin="3636,9886" coordsize="860,38">
              <v:shape style="position:absolute;left:3636;top:9886;width:860;height:38" coordorigin="3636,9886" coordsize="860,38" path="m3636,9924l4496,9924,4496,9886,3636,9886,3636,9924xe" filled="t" fillcolor="#FFFFFF" stroked="f">
                <v:path arrowok="t"/>
                <v:fill/>
              </v:shape>
            </v:group>
            <v:group style="position:absolute;left:3744;top:9702;width:648;height:185" coordorigin="3744,9702" coordsize="648,185">
              <v:shape style="position:absolute;left:3744;top:9702;width:648;height:185" coordorigin="3744,9702" coordsize="648,185" path="m3744,9887l4393,9887,4393,9702,3744,9702,3744,9887e" filled="t" fillcolor="#FFFFFF" stroked="f">
                <v:path arrowok="t"/>
                <v:fill/>
              </v:shape>
            </v:group>
            <v:group style="position:absolute;left:4501;top:9690;width:667;height:2" coordorigin="4501,9690" coordsize="667,2">
              <v:shape style="position:absolute;left:4501;top:9690;width:667;height:2" coordorigin="4501,9690" coordsize="667,0" path="m4501,9690l5168,9690e" filled="f" stroked="t" strokeweight="2.5pt" strokecolor="#FFFFFF">
                <v:path arrowok="t"/>
              </v:shape>
            </v:group>
            <v:group style="position:absolute;left:4501;top:9714;width:108;height:209" coordorigin="4501,9714" coordsize="108,209">
              <v:shape style="position:absolute;left:4501;top:9714;width:108;height:209" coordorigin="4501,9714" coordsize="108,209" path="m4501,9923l4609,9923,4609,9714,4501,9714,4501,9923e" filled="t" fillcolor="#FFFFFF" stroked="f">
                <v:path arrowok="t"/>
                <v:fill/>
              </v:shape>
            </v:group>
            <v:group style="position:absolute;left:5065;top:9714;width:103;height:209" coordorigin="5065,9714" coordsize="103,209">
              <v:shape style="position:absolute;left:5065;top:9714;width:103;height:209" coordorigin="5065,9714" coordsize="103,209" path="m5065,9923l5168,9923,5168,9714,5065,9714,5065,9923e" filled="t" fillcolor="#FFFFFF" stroked="f">
                <v:path arrowok="t"/>
                <v:fill/>
              </v:shape>
            </v:group>
            <v:group style="position:absolute;left:4609;top:9714;width:456;height:209" coordorigin="4609,9714" coordsize="456,209">
              <v:shape style="position:absolute;left:4609;top:9714;width:456;height:209" coordorigin="4609,9714" coordsize="456,209" path="m4609,9923l5065,9923,5065,9714,4609,9714,4609,9923e" filled="t" fillcolor="#FFFFFF" stroked="f">
                <v:path arrowok="t"/>
                <v:fill/>
              </v:shape>
            </v:group>
            <v:group style="position:absolute;left:5173;top:9702;width:108;height:185" coordorigin="5173,9702" coordsize="108,185">
              <v:shape style="position:absolute;left:5173;top:9702;width:108;height:185" coordorigin="5173,9702" coordsize="108,185" path="m5173,9887l5281,9887,5281,9702,5173,9702,5173,9887e" filled="t" fillcolor="#FFFFFF" stroked="f">
                <v:path arrowok="t"/>
                <v:fill/>
              </v:shape>
            </v:group>
            <v:group style="position:absolute;left:5754;top:9702;width:103;height:185" coordorigin="5754,9702" coordsize="103,185">
              <v:shape style="position:absolute;left:5754;top:9702;width:103;height:185" coordorigin="5754,9702" coordsize="103,185" path="m5754,9887l5857,9887,5857,9702,5754,9702,5754,9887e" filled="t" fillcolor="#FFFFFF" stroked="f">
                <v:path arrowok="t"/>
                <v:fill/>
              </v:shape>
            </v:group>
            <v:group style="position:absolute;left:5173;top:9886;width:684;height:38" coordorigin="5173,9886" coordsize="684,38">
              <v:shape style="position:absolute;left:5173;top:9886;width:684;height:38" coordorigin="5173,9886" coordsize="684,38" path="m5173,9924l5857,9924,5857,9886,5173,9886,5173,9924xe" filled="t" fillcolor="#FFFFFF" stroked="f">
                <v:path arrowok="t"/>
                <v:fill/>
              </v:shape>
            </v:group>
            <v:group style="position:absolute;left:5281;top:9702;width:473;height:185" coordorigin="5281,9702" coordsize="473,185">
              <v:shape style="position:absolute;left:5281;top:9702;width:473;height:185" coordorigin="5281,9702" coordsize="473,185" path="m5281,9887l5754,9887,5754,9702,5281,9702,5281,9887e" filled="t" fillcolor="#FFFFFF" stroked="f">
                <v:path arrowok="t"/>
                <v:fill/>
              </v:shape>
            </v:group>
            <v:group style="position:absolute;left:5862;top:9690;width:588;height:2" coordorigin="5862,9690" coordsize="588,2">
              <v:shape style="position:absolute;left:5862;top:9690;width:588;height:2" coordorigin="5862,9690" coordsize="588,0" path="m5862,9690l6450,9690e" filled="f" stroked="t" strokeweight="2.5pt" strokecolor="#FFFFFF">
                <v:path arrowok="t"/>
              </v:shape>
            </v:group>
            <v:group style="position:absolute;left:5862;top:9714;width:108;height:209" coordorigin="5862,9714" coordsize="108,209">
              <v:shape style="position:absolute;left:5862;top:9714;width:108;height:209" coordorigin="5862,9714" coordsize="108,209" path="m5862,9923l5970,9923,5970,9714,5862,9714,5862,9923e" filled="t" fillcolor="#FFFFFF" stroked="f">
                <v:path arrowok="t"/>
                <v:fill/>
              </v:shape>
            </v:group>
            <v:group style="position:absolute;left:6347;top:9714;width:103;height:209" coordorigin="6347,9714" coordsize="103,209">
              <v:shape style="position:absolute;left:6347;top:9714;width:103;height:209" coordorigin="6347,9714" coordsize="103,209" path="m6347,9923l6450,9923,6450,9714,6347,9714,6347,9923e" filled="t" fillcolor="#FFFFFF" stroked="f">
                <v:path arrowok="t"/>
                <v:fill/>
              </v:shape>
            </v:group>
            <v:group style="position:absolute;left:5970;top:9714;width:377;height:209" coordorigin="5970,9714" coordsize="377,209">
              <v:shape style="position:absolute;left:5970;top:9714;width:377;height:209" coordorigin="5970,9714" coordsize="377,209" path="m5970,9923l6347,9923,6347,9714,5970,9714,5970,9923e" filled="t" fillcolor="#FFFFFF" stroked="f">
                <v:path arrowok="t"/>
                <v:fill/>
              </v:shape>
            </v:group>
            <v:group style="position:absolute;left:6455;top:9684;width:2002;height:2" coordorigin="6455,9684" coordsize="2002,2">
              <v:shape style="position:absolute;left:6455;top:9684;width:2002;height:2" coordorigin="6455,9684" coordsize="2002,0" path="m6455,9684l8457,9684e" filled="f" stroked="t" strokeweight="1.9pt" strokecolor="#FFFFFF">
                <v:path arrowok="t"/>
              </v:shape>
            </v:group>
            <v:group style="position:absolute;left:6455;top:9702;width:108;height:185" coordorigin="6455,9702" coordsize="108,185">
              <v:shape style="position:absolute;left:6455;top:9702;width:108;height:185" coordorigin="6455,9702" coordsize="108,185" path="m6455,9887l6563,9887,6563,9702,6455,9702,6455,9887e" filled="t" fillcolor="#FFFFFF" stroked="f">
                <v:path arrowok="t"/>
                <v:fill/>
              </v:shape>
            </v:group>
            <v:group style="position:absolute;left:7624;top:9702;width:103;height:185" coordorigin="7624,9702" coordsize="103,185">
              <v:shape style="position:absolute;left:7624;top:9702;width:103;height:185" coordorigin="7624,9702" coordsize="103,185" path="m7624,9887l7727,9887,7727,9702,7624,9702,7624,9887e" filled="t" fillcolor="#FFFFFF" stroked="f">
                <v:path arrowok="t"/>
                <v:fill/>
              </v:shape>
            </v:group>
            <v:group style="position:absolute;left:6455;top:9886;width:2002;height:38" coordorigin="6455,9886" coordsize="2002,38">
              <v:shape style="position:absolute;left:6455;top:9886;width:2002;height:38" coordorigin="6455,9886" coordsize="2002,38" path="m6455,9924l8457,9924,8457,9886,6455,9886,6455,9924xe" filled="t" fillcolor="#FFFFFF" stroked="f">
                <v:path arrowok="t"/>
                <v:fill/>
              </v:shape>
            </v:group>
            <v:group style="position:absolute;left:6563;top:9702;width:1061;height:185" coordorigin="6563,9702" coordsize="1061,185">
              <v:shape style="position:absolute;left:6563;top:9702;width:1061;height:185" coordorigin="6563,9702" coordsize="1061,185" path="m6563,9887l7624,9887,7624,9702,6563,9702,6563,9887e" filled="t" fillcolor="#FFFFFF" stroked="f">
                <v:path arrowok="t"/>
                <v:fill/>
              </v:shape>
            </v:group>
            <v:group style="position:absolute;left:7732;top:9702;width:108;height:185" coordorigin="7732,9702" coordsize="108,185">
              <v:shape style="position:absolute;left:7732;top:9702;width:108;height:185" coordorigin="7732,9702" coordsize="108,185" path="m7732,9887l7840,9887,7840,9702,7732,9702,7732,9887e" filled="t" fillcolor="#FFFFFF" stroked="f">
                <v:path arrowok="t"/>
                <v:fill/>
              </v:shape>
            </v:group>
            <v:group style="position:absolute;left:8353;top:9702;width:103;height:185" coordorigin="8353,9702" coordsize="103,185">
              <v:shape style="position:absolute;left:8353;top:9702;width:103;height:185" coordorigin="8353,9702" coordsize="103,185" path="m8353,9887l8457,9887,8457,9702,8353,9702,8353,9887e" filled="t" fillcolor="#FFFFFF" stroked="f">
                <v:path arrowok="t"/>
                <v:fill/>
              </v:shape>
            </v:group>
            <v:group style="position:absolute;left:7840;top:9702;width:514;height:185" coordorigin="7840,9702" coordsize="514,185">
              <v:shape style="position:absolute;left:7840;top:9702;width:514;height:185" coordorigin="7840,9702" coordsize="514,185" path="m7840,9887l8353,9887,8353,9702,7840,9702,7840,9887e" filled="t" fillcolor="#FFFFFF" stroked="f">
                <v:path arrowok="t"/>
                <v:fill/>
              </v:shape>
            </v:group>
            <v:group style="position:absolute;left:8461;top:9678;width:1976;height:2" coordorigin="8461,9678" coordsize="1976,2">
              <v:shape style="position:absolute;left:8461;top:9678;width:1976;height:2" coordorigin="8461,9678" coordsize="1976,0" path="m8461,9678l10437,9678e" filled="f" stroked="t" strokeweight="1.3pt" strokecolor="#FFFFFF">
                <v:path arrowok="t"/>
              </v:shape>
            </v:group>
            <v:group style="position:absolute;left:8461;top:9690;width:108;height:209" coordorigin="8461,9690" coordsize="108,209">
              <v:shape style="position:absolute;left:8461;top:9690;width:108;height:209" coordorigin="8461,9690" coordsize="108,209" path="m8461,9899l8569,9899,8569,9690,8461,9690,8461,9899e" filled="t" fillcolor="#FFFFFF" stroked="f">
                <v:path arrowok="t"/>
                <v:fill/>
              </v:shape>
            </v:group>
            <v:group style="position:absolute;left:9079;top:9690;width:103;height:209" coordorigin="9079,9690" coordsize="103,209">
              <v:shape style="position:absolute;left:9079;top:9690;width:103;height:209" coordorigin="9079,9690" coordsize="103,209" path="m9079,9899l9182,9899,9182,9690,9079,9690,9079,9899e" filled="t" fillcolor="#FFFFFF" stroked="f">
                <v:path arrowok="t"/>
                <v:fill/>
              </v:shape>
            </v:group>
            <v:group style="position:absolute;left:8461;top:9898;width:1976;height:26" coordorigin="8461,9898" coordsize="1976,26">
              <v:shape style="position:absolute;left:8461;top:9898;width:1976;height:26" coordorigin="8461,9898" coordsize="1976,26" path="m8461,9924l10437,9924,10437,9898,8461,9898,8461,9924xe" filled="t" fillcolor="#FFFFFF" stroked="f">
                <v:path arrowok="t"/>
                <v:fill/>
              </v:shape>
            </v:group>
            <v:group style="position:absolute;left:8569;top:9690;width:509;height:209" coordorigin="8569,9690" coordsize="509,209">
              <v:shape style="position:absolute;left:8569;top:9690;width:509;height:209" coordorigin="8569,9690" coordsize="509,209" path="m8569,9899l9079,9899,9079,9690,8569,9690,8569,9899e" filled="t" fillcolor="#FFFFFF" stroked="f">
                <v:path arrowok="t"/>
                <v:fill/>
              </v:shape>
            </v:group>
            <v:group style="position:absolute;left:9187;top:9690;width:108;height:209" coordorigin="9187,9690" coordsize="108,209">
              <v:shape style="position:absolute;left:9187;top:9690;width:108;height:209" coordorigin="9187,9690" coordsize="108,209" path="m9187,9899l9295,9899,9295,9690,9187,9690,9187,9899e" filled="t" fillcolor="#FFFFFF" stroked="f">
                <v:path arrowok="t"/>
                <v:fill/>
              </v:shape>
            </v:group>
            <v:group style="position:absolute;left:9686;top:9690;width:103;height:209" coordorigin="9686,9690" coordsize="103,209">
              <v:shape style="position:absolute;left:9686;top:9690;width:103;height:209" coordorigin="9686,9690" coordsize="103,209" path="m9686,9899l9789,9899,9789,9690,9686,9690,9686,9899e" filled="t" fillcolor="#FFFFFF" stroked="f">
                <v:path arrowok="t"/>
                <v:fill/>
              </v:shape>
            </v:group>
            <v:group style="position:absolute;left:9295;top:9690;width:391;height:209" coordorigin="9295,9690" coordsize="391,209">
              <v:shape style="position:absolute;left:9295;top:9690;width:391;height:209" coordorigin="9295,9690" coordsize="391,209" path="m9295,9899l9686,9899,9686,9690,9295,9690,9295,9899e" filled="t" fillcolor="#FFFFFF" stroked="f">
                <v:path arrowok="t"/>
                <v:fill/>
              </v:shape>
            </v:group>
            <v:group style="position:absolute;left:9794;top:9690;width:108;height:209" coordorigin="9794,9690" coordsize="108,209">
              <v:shape style="position:absolute;left:9794;top:9690;width:108;height:209" coordorigin="9794,9690" coordsize="108,209" path="m9794,9899l9902,9899,9902,9690,9794,9690,9794,9899e" filled="t" fillcolor="#FFFFFF" stroked="f">
                <v:path arrowok="t"/>
                <v:fill/>
              </v:shape>
            </v:group>
            <v:group style="position:absolute;left:10334;top:9690;width:103;height:209" coordorigin="10334,9690" coordsize="103,209">
              <v:shape style="position:absolute;left:10334;top:9690;width:103;height:209" coordorigin="10334,9690" coordsize="103,209" path="m10334,9899l10437,9899,10437,9690,10334,9690,10334,9899e" filled="t" fillcolor="#FFFFFF" stroked="f">
                <v:path arrowok="t"/>
                <v:fill/>
              </v:shape>
            </v:group>
            <v:group style="position:absolute;left:9902;top:9690;width:432;height:209" coordorigin="9902,9690" coordsize="432,209">
              <v:shape style="position:absolute;left:9902;top:9690;width:432;height:209" coordorigin="9902,9690" coordsize="432,209" path="m9902,9899l10334,9899,10334,9690,9902,9690,9902,9899e" filled="t" fillcolor="#FFFFFF" stroked="f">
                <v:path arrowok="t"/>
                <v:fill/>
              </v:shape>
            </v:group>
            <v:group style="position:absolute;left:10442;top:9684;width:713;height:2" coordorigin="10442,9684" coordsize="713,2">
              <v:shape style="position:absolute;left:10442;top:9684;width:713;height:2" coordorigin="10442,9684" coordsize="713,0" path="m10442,9684l11155,9684e" filled="f" stroked="t" strokeweight="1.9pt" strokecolor="#FFFFFF">
                <v:path arrowok="t"/>
              </v:shape>
            </v:group>
            <v:group style="position:absolute;left:10442;top:9702;width:108;height:185" coordorigin="10442,9702" coordsize="108,185">
              <v:shape style="position:absolute;left:10442;top:9702;width:108;height:185" coordorigin="10442,9702" coordsize="108,185" path="m10442,9887l10550,9887,10550,9702,10442,9702,10442,9887e" filled="t" fillcolor="#FFFFFF" stroked="f">
                <v:path arrowok="t"/>
                <v:fill/>
              </v:shape>
            </v:group>
            <v:group style="position:absolute;left:11054;top:9702;width:101;height:185" coordorigin="11054,9702" coordsize="101,185">
              <v:shape style="position:absolute;left:11054;top:9702;width:101;height:185" coordorigin="11054,9702" coordsize="101,185" path="m11054,9887l11155,9887,11155,9702,11054,9702,11054,9887e" filled="t" fillcolor="#FFFFFF" stroked="f">
                <v:path arrowok="t"/>
                <v:fill/>
              </v:shape>
            </v:group>
            <v:group style="position:absolute;left:10442;top:9886;width:713;height:38" coordorigin="10442,9886" coordsize="713,38">
              <v:shape style="position:absolute;left:10442;top:9886;width:713;height:38" coordorigin="10442,9886" coordsize="713,38" path="m10442,9924l11155,9924,11155,9886,10442,9886,10442,9924xe" filled="t" fillcolor="#FFFFFF" stroked="f">
                <v:path arrowok="t"/>
                <v:fill/>
              </v:shape>
            </v:group>
            <v:group style="position:absolute;left:10550;top:9702;width:504;height:185" coordorigin="10550,9702" coordsize="504,185">
              <v:shape style="position:absolute;left:10550;top:9702;width:504;height:185" coordorigin="10550,9702" coordsize="504,185" path="m10550,9887l11054,9887,11054,9702,10550,9702,10550,9887e" filled="t" fillcolor="#FFFFFF" stroked="f">
                <v:path arrowok="t"/>
                <v:fill/>
              </v:shape>
            </v:group>
            <v:group style="position:absolute;left:715;top:9661;width:10452;height:2" coordorigin="715,9661" coordsize="10452,2">
              <v:shape style="position:absolute;left:715;top:9661;width:10452;height:2" coordorigin="715,9661" coordsize="10452,0" path="m715,9661l11167,9661e" filled="f" stroked="t" strokeweight=".58001pt" strokecolor="#000000">
                <v:path arrowok="t"/>
              </v:shape>
            </v:group>
            <v:group style="position:absolute;left:725;top:9957;width:1532;height:2" coordorigin="725,9957" coordsize="1532,2">
              <v:shape style="position:absolute;left:725;top:9957;width:1532;height:2" coordorigin="725,9957" coordsize="1532,0" path="m725,9957l2256,9957e" filled="f" stroked="t" strokeweight="2.5pt" strokecolor="#FFFF00">
                <v:path arrowok="t"/>
              </v:shape>
            </v:group>
            <v:group style="position:absolute;left:725;top:9981;width:103;height:206" coordorigin="725,9981" coordsize="103,206">
              <v:shape style="position:absolute;left:725;top:9981;width:103;height:206" coordorigin="725,9981" coordsize="103,206" path="m725,10187l828,10187,828,9981,725,9981,725,10187e" filled="t" fillcolor="#FFFF00" stroked="f">
                <v:path arrowok="t"/>
                <v:fill/>
              </v:shape>
            </v:group>
            <v:group style="position:absolute;left:2153;top:9981;width:103;height:206" coordorigin="2153,9981" coordsize="103,206">
              <v:shape style="position:absolute;left:2153;top:9981;width:103;height:206" coordorigin="2153,9981" coordsize="103,206" path="m2153,10187l2256,10187,2256,9981,2153,9981,2153,10187e" filled="t" fillcolor="#FFFF00" stroked="f">
                <v:path arrowok="t"/>
                <v:fill/>
              </v:shape>
            </v:group>
            <v:group style="position:absolute;left:828;top:9981;width:1325;height:206" coordorigin="828,9981" coordsize="1325,206">
              <v:shape style="position:absolute;left:828;top:9981;width:1325;height:206" coordorigin="828,9981" coordsize="1325,206" path="m828,10187l2153,10187,2153,9981,828,9981,828,10187e" filled="t" fillcolor="#FFFF00" stroked="f">
                <v:path arrowok="t"/>
                <v:fill/>
              </v:shape>
            </v:group>
            <v:group style="position:absolute;left:2261;top:9932;width:686;height:38" coordorigin="2261,9932" coordsize="686,38">
              <v:shape style="position:absolute;left:2261;top:9932;width:686;height:38" coordorigin="2261,9932" coordsize="686,38" path="m2261,9970l2948,9970,2948,9932,2261,9932,2261,9970xe" filled="t" fillcolor="#FFFF00" stroked="f">
                <v:path arrowok="t"/>
                <v:fill/>
              </v:shape>
            </v:group>
            <v:group style="position:absolute;left:2261;top:9969;width:108;height:182" coordorigin="2261,9969" coordsize="108,182">
              <v:shape style="position:absolute;left:2261;top:9969;width:108;height:182" coordorigin="2261,9969" coordsize="108,182" path="m2261,10151l2369,10151,2369,9969,2261,9969,2261,10151e" filled="t" fillcolor="#FFFF00" stroked="f">
                <v:path arrowok="t"/>
                <v:fill/>
              </v:shape>
            </v:group>
            <v:group style="position:absolute;left:2844;top:9969;width:103;height:182" coordorigin="2844,9969" coordsize="103,182">
              <v:shape style="position:absolute;left:2844;top:9969;width:103;height:182" coordorigin="2844,9969" coordsize="103,182" path="m2844,10151l2948,10151,2948,9969,2844,9969,2844,10151e" filled="t" fillcolor="#FFFF00" stroked="f">
                <v:path arrowok="t"/>
                <v:fill/>
              </v:shape>
            </v:group>
            <v:group style="position:absolute;left:2261;top:10150;width:686;height:38" coordorigin="2261,10150" coordsize="686,38">
              <v:shape style="position:absolute;left:2261;top:10150;width:686;height:38" coordorigin="2261,10150" coordsize="686,38" path="m2261,10188l2948,10188,2948,10150,2261,10150,2261,10188xe" filled="t" fillcolor="#FFFF00" stroked="f">
                <v:path arrowok="t"/>
                <v:fill/>
              </v:shape>
            </v:group>
            <v:group style="position:absolute;left:2369;top:9969;width:475;height:182" coordorigin="2369,9969" coordsize="475,182">
              <v:shape style="position:absolute;left:2369;top:9969;width:475;height:182" coordorigin="2369,9969" coordsize="475,182" path="m2369,10151l2844,10151,2844,9969,2369,9969,2369,10151e" filled="t" fillcolor="#FFFF00" stroked="f">
                <v:path arrowok="t"/>
                <v:fill/>
              </v:shape>
            </v:group>
            <v:group style="position:absolute;left:2952;top:9932;width:679;height:26" coordorigin="2952,9932" coordsize="679,26">
              <v:shape style="position:absolute;left:2952;top:9932;width:679;height:26" coordorigin="2952,9932" coordsize="679,26" path="m2952,9958l3632,9958,3632,9932,2952,9932,2952,9958xe" filled="t" fillcolor="#FFFF00" stroked="f">
                <v:path arrowok="t"/>
                <v:fill/>
              </v:shape>
            </v:group>
            <v:group style="position:absolute;left:2952;top:9957;width:108;height:206" coordorigin="2952,9957" coordsize="108,206">
              <v:shape style="position:absolute;left:2952;top:9957;width:108;height:206" coordorigin="2952,9957" coordsize="108,206" path="m2952,10163l3060,10163,3060,9957,2952,9957,2952,10163e" filled="t" fillcolor="#FFFF00" stroked="f">
                <v:path arrowok="t"/>
                <v:fill/>
              </v:shape>
            </v:group>
            <v:group style="position:absolute;left:3528;top:9957;width:103;height:206" coordorigin="3528,9957" coordsize="103,206">
              <v:shape style="position:absolute;left:3528;top:9957;width:103;height:206" coordorigin="3528,9957" coordsize="103,206" path="m3528,10163l3632,10163,3632,9957,3528,9957,3528,10163e" filled="t" fillcolor="#FFFF00" stroked="f">
                <v:path arrowok="t"/>
                <v:fill/>
              </v:shape>
            </v:group>
            <v:group style="position:absolute;left:2952;top:10162;width:679;height:26" coordorigin="2952,10162" coordsize="679,26">
              <v:shape style="position:absolute;left:2952;top:10162;width:679;height:26" coordorigin="2952,10162" coordsize="679,26" path="m2952,10188l3632,10188,3632,10162,2952,10162,2952,10188xe" filled="t" fillcolor="#FFFF00" stroked="f">
                <v:path arrowok="t"/>
                <v:fill/>
              </v:shape>
            </v:group>
            <v:group style="position:absolute;left:3060;top:9957;width:468;height:206" coordorigin="3060,9957" coordsize="468,206">
              <v:shape style="position:absolute;left:3060;top:9957;width:468;height:206" coordorigin="3060,9957" coordsize="468,206" path="m3060,10163l3528,10163,3528,9957,3060,9957,3060,10163e" filled="t" fillcolor="#FFFF00" stroked="f">
                <v:path arrowok="t"/>
                <v:fill/>
              </v:shape>
            </v:group>
            <v:group style="position:absolute;left:3636;top:9932;width:860;height:38" coordorigin="3636,9932" coordsize="860,38">
              <v:shape style="position:absolute;left:3636;top:9932;width:860;height:38" coordorigin="3636,9932" coordsize="860,38" path="m3636,9970l4496,9970,4496,9932,3636,9932,3636,9970xe" filled="t" fillcolor="#FFFF00" stroked="f">
                <v:path arrowok="t"/>
                <v:fill/>
              </v:shape>
            </v:group>
            <v:group style="position:absolute;left:3636;top:9969;width:108;height:182" coordorigin="3636,9969" coordsize="108,182">
              <v:shape style="position:absolute;left:3636;top:9969;width:108;height:182" coordorigin="3636,9969" coordsize="108,182" path="m3636,10151l3744,10151,3744,9969,3636,9969,3636,10151e" filled="t" fillcolor="#FFFF00" stroked="f">
                <v:path arrowok="t"/>
                <v:fill/>
              </v:shape>
            </v:group>
            <v:group style="position:absolute;left:4393;top:9969;width:103;height:182" coordorigin="4393,9969" coordsize="103,182">
              <v:shape style="position:absolute;left:4393;top:9969;width:103;height:182" coordorigin="4393,9969" coordsize="103,182" path="m4393,10151l4496,10151,4496,9969,4393,9969,4393,10151e" filled="t" fillcolor="#FFFF00" stroked="f">
                <v:path arrowok="t"/>
                <v:fill/>
              </v:shape>
            </v:group>
            <v:group style="position:absolute;left:3636;top:10150;width:860;height:38" coordorigin="3636,10150" coordsize="860,38">
              <v:shape style="position:absolute;left:3636;top:10150;width:860;height:38" coordorigin="3636,10150" coordsize="860,38" path="m3636,10188l4496,10188,4496,10150,3636,10150,3636,10188xe" filled="t" fillcolor="#FFFF00" stroked="f">
                <v:path arrowok="t"/>
                <v:fill/>
              </v:shape>
            </v:group>
            <v:group style="position:absolute;left:3744;top:9969;width:648;height:182" coordorigin="3744,9969" coordsize="648,182">
              <v:shape style="position:absolute;left:3744;top:9969;width:648;height:182" coordorigin="3744,9969" coordsize="648,182" path="m3744,10151l4393,10151,4393,9969,3744,9969,3744,10151e" filled="t" fillcolor="#FFFF00" stroked="f">
                <v:path arrowok="t"/>
                <v:fill/>
              </v:shape>
            </v:group>
            <v:group style="position:absolute;left:4501;top:9957;width:667;height:2" coordorigin="4501,9957" coordsize="667,2">
              <v:shape style="position:absolute;left:4501;top:9957;width:667;height:2" coordorigin="4501,9957" coordsize="667,0" path="m4501,9957l5168,9957e" filled="f" stroked="t" strokeweight="2.5pt" strokecolor="#FFFF00">
                <v:path arrowok="t"/>
              </v:shape>
            </v:group>
            <v:group style="position:absolute;left:4501;top:9981;width:108;height:206" coordorigin="4501,9981" coordsize="108,206">
              <v:shape style="position:absolute;left:4501;top:9981;width:108;height:206" coordorigin="4501,9981" coordsize="108,206" path="m4501,10187l4609,10187,4609,9981,4501,9981,4501,10187e" filled="t" fillcolor="#FFFF00" stroked="f">
                <v:path arrowok="t"/>
                <v:fill/>
              </v:shape>
            </v:group>
            <v:group style="position:absolute;left:5065;top:9981;width:103;height:206" coordorigin="5065,9981" coordsize="103,206">
              <v:shape style="position:absolute;left:5065;top:9981;width:103;height:206" coordorigin="5065,9981" coordsize="103,206" path="m5065,10187l5168,10187,5168,9981,5065,9981,5065,10187e" filled="t" fillcolor="#FFFF00" stroked="f">
                <v:path arrowok="t"/>
                <v:fill/>
              </v:shape>
            </v:group>
            <v:group style="position:absolute;left:4609;top:9981;width:456;height:206" coordorigin="4609,9981" coordsize="456,206">
              <v:shape style="position:absolute;left:4609;top:9981;width:456;height:206" coordorigin="4609,9981" coordsize="456,206" path="m4609,10187l5065,10187,5065,9981,4609,9981,4609,10187e" filled="t" fillcolor="#FFFF00" stroked="f">
                <v:path arrowok="t"/>
                <v:fill/>
              </v:shape>
            </v:group>
            <v:group style="position:absolute;left:5173;top:9932;width:684;height:38" coordorigin="5173,9932" coordsize="684,38">
              <v:shape style="position:absolute;left:5173;top:9932;width:684;height:38" coordorigin="5173,9932" coordsize="684,38" path="m5173,9970l5857,9970,5857,9932,5173,9932,5173,9970xe" filled="t" fillcolor="#FFFF00" stroked="f">
                <v:path arrowok="t"/>
                <v:fill/>
              </v:shape>
            </v:group>
            <v:group style="position:absolute;left:5173;top:9969;width:108;height:182" coordorigin="5173,9969" coordsize="108,182">
              <v:shape style="position:absolute;left:5173;top:9969;width:108;height:182" coordorigin="5173,9969" coordsize="108,182" path="m5173,10151l5281,10151,5281,9969,5173,9969,5173,10151e" filled="t" fillcolor="#FFFF00" stroked="f">
                <v:path arrowok="t"/>
                <v:fill/>
              </v:shape>
            </v:group>
            <v:group style="position:absolute;left:5754;top:9969;width:103;height:182" coordorigin="5754,9969" coordsize="103,182">
              <v:shape style="position:absolute;left:5754;top:9969;width:103;height:182" coordorigin="5754,9969" coordsize="103,182" path="m5754,10151l5857,10151,5857,9969,5754,9969,5754,10151e" filled="t" fillcolor="#FFFF00" stroked="f">
                <v:path arrowok="t"/>
                <v:fill/>
              </v:shape>
            </v:group>
            <v:group style="position:absolute;left:5173;top:10150;width:684;height:38" coordorigin="5173,10150" coordsize="684,38">
              <v:shape style="position:absolute;left:5173;top:10150;width:684;height:38" coordorigin="5173,10150" coordsize="684,38" path="m5173,10188l5857,10188,5857,10150,5173,10150,5173,10188xe" filled="t" fillcolor="#FFFF00" stroked="f">
                <v:path arrowok="t"/>
                <v:fill/>
              </v:shape>
            </v:group>
            <v:group style="position:absolute;left:5281;top:9969;width:473;height:182" coordorigin="5281,9969" coordsize="473,182">
              <v:shape style="position:absolute;left:5281;top:9969;width:473;height:182" coordorigin="5281,9969" coordsize="473,182" path="m5281,10151l5754,10151,5754,9969,5281,9969,5281,10151e" filled="t" fillcolor="#FFFF00" stroked="f">
                <v:path arrowok="t"/>
                <v:fill/>
              </v:shape>
            </v:group>
            <v:group style="position:absolute;left:5862;top:9957;width:588;height:2" coordorigin="5862,9957" coordsize="588,2">
              <v:shape style="position:absolute;left:5862;top:9957;width:588;height:2" coordorigin="5862,9957" coordsize="588,0" path="m5862,9957l6450,9957e" filled="f" stroked="t" strokeweight="2.5pt" strokecolor="#FFFF00">
                <v:path arrowok="t"/>
              </v:shape>
            </v:group>
            <v:group style="position:absolute;left:5862;top:9981;width:108;height:206" coordorigin="5862,9981" coordsize="108,206">
              <v:shape style="position:absolute;left:5862;top:9981;width:108;height:206" coordorigin="5862,9981" coordsize="108,206" path="m5862,10187l5970,10187,5970,9981,5862,9981,5862,10187e" filled="t" fillcolor="#FFFF00" stroked="f">
                <v:path arrowok="t"/>
                <v:fill/>
              </v:shape>
            </v:group>
            <v:group style="position:absolute;left:6347;top:9981;width:103;height:206" coordorigin="6347,9981" coordsize="103,206">
              <v:shape style="position:absolute;left:6347;top:9981;width:103;height:206" coordorigin="6347,9981" coordsize="103,206" path="m6347,10187l6450,10187,6450,9981,6347,9981,6347,10187e" filled="t" fillcolor="#FFFF00" stroked="f">
                <v:path arrowok="t"/>
                <v:fill/>
              </v:shape>
            </v:group>
            <v:group style="position:absolute;left:5970;top:9981;width:377;height:206" coordorigin="5970,9981" coordsize="377,206">
              <v:shape style="position:absolute;left:5970;top:9981;width:377;height:206" coordorigin="5970,9981" coordsize="377,206" path="m5970,10187l6347,10187,6347,9981,5970,9981,5970,10187e" filled="t" fillcolor="#FFFF00" stroked="f">
                <v:path arrowok="t"/>
                <v:fill/>
              </v:shape>
            </v:group>
            <v:group style="position:absolute;left:6455;top:9932;width:2002;height:38" coordorigin="6455,9932" coordsize="2002,38">
              <v:shape style="position:absolute;left:6455;top:9932;width:2002;height:38" coordorigin="6455,9932" coordsize="2002,38" path="m6455,9970l8457,9970,8457,9932,6455,9932,6455,9970xe" filled="t" fillcolor="#FFFF00" stroked="f">
                <v:path arrowok="t"/>
                <v:fill/>
              </v:shape>
            </v:group>
            <v:group style="position:absolute;left:6455;top:9969;width:108;height:182" coordorigin="6455,9969" coordsize="108,182">
              <v:shape style="position:absolute;left:6455;top:9969;width:108;height:182" coordorigin="6455,9969" coordsize="108,182" path="m6455,10151l6563,10151,6563,9969,6455,9969,6455,10151e" filled="t" fillcolor="#FFFF00" stroked="f">
                <v:path arrowok="t"/>
                <v:fill/>
              </v:shape>
            </v:group>
            <v:group style="position:absolute;left:7624;top:9969;width:103;height:182" coordorigin="7624,9969" coordsize="103,182">
              <v:shape style="position:absolute;left:7624;top:9969;width:103;height:182" coordorigin="7624,9969" coordsize="103,182" path="m7624,10151l7727,10151,7727,9969,7624,9969,7624,10151e" filled="t" fillcolor="#FFFF00" stroked="f">
                <v:path arrowok="t"/>
                <v:fill/>
              </v:shape>
            </v:group>
            <v:group style="position:absolute;left:6455;top:10150;width:2002;height:38" coordorigin="6455,10150" coordsize="2002,38">
              <v:shape style="position:absolute;left:6455;top:10150;width:2002;height:38" coordorigin="6455,10150" coordsize="2002,38" path="m6455,10188l8457,10188,8457,10150,6455,10150,6455,10188xe" filled="t" fillcolor="#FFFF00" stroked="f">
                <v:path arrowok="t"/>
                <v:fill/>
              </v:shape>
            </v:group>
            <v:group style="position:absolute;left:6563;top:9969;width:1061;height:182" coordorigin="6563,9969" coordsize="1061,182">
              <v:shape style="position:absolute;left:6563;top:9969;width:1061;height:182" coordorigin="6563,9969" coordsize="1061,182" path="m6563,10151l7624,10151,7624,9969,6563,9969,6563,10151e" filled="t" fillcolor="#FFFF00" stroked="f">
                <v:path arrowok="t"/>
                <v:fill/>
              </v:shape>
            </v:group>
            <v:group style="position:absolute;left:7732;top:9969;width:108;height:182" coordorigin="7732,9969" coordsize="108,182">
              <v:shape style="position:absolute;left:7732;top:9969;width:108;height:182" coordorigin="7732,9969" coordsize="108,182" path="m7732,10151l7840,10151,7840,9969,7732,9969,7732,10151e" filled="t" fillcolor="#FFFF00" stroked="f">
                <v:path arrowok="t"/>
                <v:fill/>
              </v:shape>
            </v:group>
            <v:group style="position:absolute;left:8353;top:9969;width:103;height:182" coordorigin="8353,9969" coordsize="103,182">
              <v:shape style="position:absolute;left:8353;top:9969;width:103;height:182" coordorigin="8353,9969" coordsize="103,182" path="m8353,10151l8457,10151,8457,9969,8353,9969,8353,10151e" filled="t" fillcolor="#FFFF00" stroked="f">
                <v:path arrowok="t"/>
                <v:fill/>
              </v:shape>
            </v:group>
            <v:group style="position:absolute;left:7840;top:9969;width:514;height:182" coordorigin="7840,9969" coordsize="514,182">
              <v:shape style="position:absolute;left:7840;top:9969;width:514;height:182" coordorigin="7840,9969" coordsize="514,182" path="m7840,10151l8353,10151,8353,9969,7840,9969,7840,10151e" filled="t" fillcolor="#FFFF00" stroked="f">
                <v:path arrowok="t"/>
                <v:fill/>
              </v:shape>
            </v:group>
            <v:group style="position:absolute;left:8461;top:9932;width:1976;height:26" coordorigin="8461,9932" coordsize="1976,26">
              <v:shape style="position:absolute;left:8461;top:9932;width:1976;height:26" coordorigin="8461,9932" coordsize="1976,26" path="m8461,9958l10437,9958,10437,9932,8461,9932,8461,9958xe" filled="t" fillcolor="#FFFF00" stroked="f">
                <v:path arrowok="t"/>
                <v:fill/>
              </v:shape>
            </v:group>
            <v:group style="position:absolute;left:8461;top:9957;width:108;height:206" coordorigin="8461,9957" coordsize="108,206">
              <v:shape style="position:absolute;left:8461;top:9957;width:108;height:206" coordorigin="8461,9957" coordsize="108,206" path="m8461,10163l8569,10163,8569,9957,8461,9957,8461,10163e" filled="t" fillcolor="#FFFF00" stroked="f">
                <v:path arrowok="t"/>
                <v:fill/>
              </v:shape>
            </v:group>
            <v:group style="position:absolute;left:9079;top:9957;width:103;height:206" coordorigin="9079,9957" coordsize="103,206">
              <v:shape style="position:absolute;left:9079;top:9957;width:103;height:206" coordorigin="9079,9957" coordsize="103,206" path="m9079,10163l9182,10163,9182,9957,9079,9957,9079,10163e" filled="t" fillcolor="#FFFF00" stroked="f">
                <v:path arrowok="t"/>
                <v:fill/>
              </v:shape>
            </v:group>
            <v:group style="position:absolute;left:8461;top:10162;width:1976;height:26" coordorigin="8461,10162" coordsize="1976,26">
              <v:shape style="position:absolute;left:8461;top:10162;width:1976;height:26" coordorigin="8461,10162" coordsize="1976,26" path="m8461,10188l10437,10188,10437,10162,8461,10162,8461,10188xe" filled="t" fillcolor="#FFFF00" stroked="f">
                <v:path arrowok="t"/>
                <v:fill/>
              </v:shape>
            </v:group>
            <v:group style="position:absolute;left:8569;top:9957;width:509;height:206" coordorigin="8569,9957" coordsize="509,206">
              <v:shape style="position:absolute;left:8569;top:9957;width:509;height:206" coordorigin="8569,9957" coordsize="509,206" path="m8569,10163l9079,10163,9079,9957,8569,9957,8569,10163e" filled="t" fillcolor="#FFFF00" stroked="f">
                <v:path arrowok="t"/>
                <v:fill/>
              </v:shape>
            </v:group>
            <v:group style="position:absolute;left:9187;top:9957;width:108;height:206" coordorigin="9187,9957" coordsize="108,206">
              <v:shape style="position:absolute;left:9187;top:9957;width:108;height:206" coordorigin="9187,9957" coordsize="108,206" path="m9187,10163l9295,10163,9295,9957,9187,9957,9187,10163e" filled="t" fillcolor="#FFFF00" stroked="f">
                <v:path arrowok="t"/>
                <v:fill/>
              </v:shape>
            </v:group>
            <v:group style="position:absolute;left:9686;top:9957;width:103;height:206" coordorigin="9686,9957" coordsize="103,206">
              <v:shape style="position:absolute;left:9686;top:9957;width:103;height:206" coordorigin="9686,9957" coordsize="103,206" path="m9686,10163l9789,10163,9789,9957,9686,9957,9686,10163e" filled="t" fillcolor="#FFFF00" stroked="f">
                <v:path arrowok="t"/>
                <v:fill/>
              </v:shape>
            </v:group>
            <v:group style="position:absolute;left:9295;top:9957;width:391;height:206" coordorigin="9295,9957" coordsize="391,206">
              <v:shape style="position:absolute;left:9295;top:9957;width:391;height:206" coordorigin="9295,9957" coordsize="391,206" path="m9295,10163l9686,10163,9686,9957,9295,9957,9295,10163e" filled="t" fillcolor="#FFFF00" stroked="f">
                <v:path arrowok="t"/>
                <v:fill/>
              </v:shape>
            </v:group>
            <v:group style="position:absolute;left:9794;top:9957;width:108;height:206" coordorigin="9794,9957" coordsize="108,206">
              <v:shape style="position:absolute;left:9794;top:9957;width:108;height:206" coordorigin="9794,9957" coordsize="108,206" path="m9794,10163l9902,10163,9902,9957,9794,9957,9794,10163e" filled="t" fillcolor="#FFFF00" stroked="f">
                <v:path arrowok="t"/>
                <v:fill/>
              </v:shape>
            </v:group>
            <v:group style="position:absolute;left:10334;top:9957;width:103;height:206" coordorigin="10334,9957" coordsize="103,206">
              <v:shape style="position:absolute;left:10334;top:9957;width:103;height:206" coordorigin="10334,9957" coordsize="103,206" path="m10334,10163l10437,10163,10437,9957,10334,9957,10334,10163e" filled="t" fillcolor="#FFFF00" stroked="f">
                <v:path arrowok="t"/>
                <v:fill/>
              </v:shape>
            </v:group>
            <v:group style="position:absolute;left:9902;top:9957;width:432;height:206" coordorigin="9902,9957" coordsize="432,206">
              <v:shape style="position:absolute;left:9902;top:9957;width:432;height:206" coordorigin="9902,9957" coordsize="432,206" path="m9902,10163l10334,10163,10334,9957,9902,9957,9902,10163e" filled="t" fillcolor="#FFFF00" stroked="f">
                <v:path arrowok="t"/>
                <v:fill/>
              </v:shape>
            </v:group>
            <v:group style="position:absolute;left:10442;top:9932;width:713;height:38" coordorigin="10442,9932" coordsize="713,38">
              <v:shape style="position:absolute;left:10442;top:9932;width:713;height:38" coordorigin="10442,9932" coordsize="713,38" path="m10442,9970l11155,9970,11155,9932,10442,9932,10442,9970xe" filled="t" fillcolor="#FFFF00" stroked="f">
                <v:path arrowok="t"/>
                <v:fill/>
              </v:shape>
            </v:group>
            <v:group style="position:absolute;left:10442;top:9969;width:108;height:182" coordorigin="10442,9969" coordsize="108,182">
              <v:shape style="position:absolute;left:10442;top:9969;width:108;height:182" coordorigin="10442,9969" coordsize="108,182" path="m10442,10151l10550,10151,10550,9969,10442,9969,10442,10151e" filled="t" fillcolor="#FFFF00" stroked="f">
                <v:path arrowok="t"/>
                <v:fill/>
              </v:shape>
            </v:group>
            <v:group style="position:absolute;left:11054;top:9969;width:101;height:182" coordorigin="11054,9969" coordsize="101,182">
              <v:shape style="position:absolute;left:11054;top:9969;width:101;height:182" coordorigin="11054,9969" coordsize="101,182" path="m11054,10151l11155,10151,11155,9969,11054,9969,11054,10151e" filled="t" fillcolor="#FFFF00" stroked="f">
                <v:path arrowok="t"/>
                <v:fill/>
              </v:shape>
            </v:group>
            <v:group style="position:absolute;left:10442;top:10150;width:713;height:38" coordorigin="10442,10150" coordsize="713,38">
              <v:shape style="position:absolute;left:10442;top:10150;width:713;height:38" coordorigin="10442,10150" coordsize="713,38" path="m10442,10188l11155,10188,11155,10150,10442,10150,10442,10188xe" filled="t" fillcolor="#FFFF00" stroked="f">
                <v:path arrowok="t"/>
                <v:fill/>
              </v:shape>
            </v:group>
            <v:group style="position:absolute;left:10550;top:9969;width:504;height:182" coordorigin="10550,9969" coordsize="504,182">
              <v:shape style="position:absolute;left:10550;top:9969;width:504;height:182" coordorigin="10550,9969" coordsize="504,182" path="m10550,10151l11054,10151,11054,9969,10550,9969,10550,10151e" filled="t" fillcolor="#FFFF00" stroked="f">
                <v:path arrowok="t"/>
                <v:fill/>
              </v:shape>
            </v:group>
            <v:group style="position:absolute;left:715;top:9928;width:10452;height:2" coordorigin="715,9928" coordsize="10452,2">
              <v:shape style="position:absolute;left:715;top:9928;width:10452;height:2" coordorigin="715,9928" coordsize="10452,0" path="m715,9928l11167,9928e" filled="f" stroked="t" strokeweight=".58001pt" strokecolor="#000000">
                <v:path arrowok="t"/>
              </v:shape>
            </v:group>
            <v:group style="position:absolute;left:725;top:10221;width:1532;height:2" coordorigin="725,10221" coordsize="1532,2">
              <v:shape style="position:absolute;left:725;top:10221;width:1532;height:2" coordorigin="725,10221" coordsize="1532,0" path="m725,10221l2256,10221e" filled="f" stroked="t" strokeweight="2.5pt" strokecolor="#6FAC46">
                <v:path arrowok="t"/>
              </v:shape>
            </v:group>
            <v:group style="position:absolute;left:725;top:10245;width:103;height:209" coordorigin="725,10245" coordsize="103,209">
              <v:shape style="position:absolute;left:725;top:10245;width:103;height:209" coordorigin="725,10245" coordsize="103,209" path="m725,10453l828,10453,828,10245,725,10245,725,10453e" filled="t" fillcolor="#6FAC46" stroked="f">
                <v:path arrowok="t"/>
                <v:fill/>
              </v:shape>
            </v:group>
            <v:group style="position:absolute;left:2153;top:10245;width:103;height:209" coordorigin="2153,10245" coordsize="103,209">
              <v:shape style="position:absolute;left:2153;top:10245;width:103;height:209" coordorigin="2153,10245" coordsize="103,209" path="m2153,10453l2256,10453,2256,10245,2153,10245,2153,10453e" filled="t" fillcolor="#6FAC46" stroked="f">
                <v:path arrowok="t"/>
                <v:fill/>
              </v:shape>
            </v:group>
            <v:group style="position:absolute;left:828;top:10245;width:1325;height:209" coordorigin="828,10245" coordsize="1325,209">
              <v:shape style="position:absolute;left:828;top:10245;width:1325;height:209" coordorigin="828,10245" coordsize="1325,209" path="m828,10453l2153,10453,2153,10245,828,10245,828,10453e" filled="t" fillcolor="#6FAC46" stroked="f">
                <v:path arrowok="t"/>
                <v:fill/>
              </v:shape>
            </v:group>
            <v:group style="position:absolute;left:2261;top:10196;width:686;height:38" coordorigin="2261,10196" coordsize="686,38">
              <v:shape style="position:absolute;left:2261;top:10196;width:686;height:38" coordorigin="2261,10196" coordsize="686,38" path="m2261,10234l2948,10234,2948,10196,2261,10196,2261,10234xe" filled="t" fillcolor="#6FAC46" stroked="f">
                <v:path arrowok="t"/>
                <v:fill/>
              </v:shape>
            </v:group>
            <v:group style="position:absolute;left:2261;top:10233;width:108;height:185" coordorigin="2261,10233" coordsize="108,185">
              <v:shape style="position:absolute;left:2261;top:10233;width:108;height:185" coordorigin="2261,10233" coordsize="108,185" path="m2261,10417l2369,10417,2369,10233,2261,10233,2261,10417e" filled="t" fillcolor="#6FAC46" stroked="f">
                <v:path arrowok="t"/>
                <v:fill/>
              </v:shape>
            </v:group>
            <v:group style="position:absolute;left:2844;top:10233;width:103;height:185" coordorigin="2844,10233" coordsize="103,185">
              <v:shape style="position:absolute;left:2844;top:10233;width:103;height:185" coordorigin="2844,10233" coordsize="103,185" path="m2844,10417l2948,10417,2948,10233,2844,10233,2844,10417e" filled="t" fillcolor="#6FAC46" stroked="f">
                <v:path arrowok="t"/>
                <v:fill/>
              </v:shape>
            </v:group>
            <v:group style="position:absolute;left:2261;top:10416;width:686;height:38" coordorigin="2261,10416" coordsize="686,38">
              <v:shape style="position:absolute;left:2261;top:10416;width:686;height:38" coordorigin="2261,10416" coordsize="686,38" path="m2261,10454l2948,10454,2948,10416,2261,10416,2261,10454xe" filled="t" fillcolor="#6FAC46" stroked="f">
                <v:path arrowok="t"/>
                <v:fill/>
              </v:shape>
            </v:group>
            <v:group style="position:absolute;left:2369;top:10233;width:475;height:185" coordorigin="2369,10233" coordsize="475,185">
              <v:shape style="position:absolute;left:2369;top:10233;width:475;height:185" coordorigin="2369,10233" coordsize="475,185" path="m2369,10417l2844,10417,2844,10233,2369,10233,2369,10417e" filled="t" fillcolor="#6FAC46" stroked="f">
                <v:path arrowok="t"/>
                <v:fill/>
              </v:shape>
            </v:group>
            <v:group style="position:absolute;left:2952;top:10196;width:679;height:26" coordorigin="2952,10196" coordsize="679,26">
              <v:shape style="position:absolute;left:2952;top:10196;width:679;height:26" coordorigin="2952,10196" coordsize="679,26" path="m2952,10222l3632,10222,3632,10196,2952,10196,2952,10222xe" filled="t" fillcolor="#6FAC46" stroked="f">
                <v:path arrowok="t"/>
                <v:fill/>
              </v:shape>
            </v:group>
            <v:group style="position:absolute;left:2952;top:10221;width:108;height:209" coordorigin="2952,10221" coordsize="108,209">
              <v:shape style="position:absolute;left:2952;top:10221;width:108;height:209" coordorigin="2952,10221" coordsize="108,209" path="m2952,10429l3060,10429,3060,10221,2952,10221,2952,10429e" filled="t" fillcolor="#6FAC46" stroked="f">
                <v:path arrowok="t"/>
                <v:fill/>
              </v:shape>
            </v:group>
            <v:group style="position:absolute;left:3528;top:10221;width:103;height:209" coordorigin="3528,10221" coordsize="103,209">
              <v:shape style="position:absolute;left:3528;top:10221;width:103;height:209" coordorigin="3528,10221" coordsize="103,209" path="m3528,10429l3632,10429,3632,10221,3528,10221,3528,10429e" filled="t" fillcolor="#6FAC46" stroked="f">
                <v:path arrowok="t"/>
                <v:fill/>
              </v:shape>
            </v:group>
            <v:group style="position:absolute;left:2952;top:10428;width:679;height:26" coordorigin="2952,10428" coordsize="679,26">
              <v:shape style="position:absolute;left:2952;top:10428;width:679;height:26" coordorigin="2952,10428" coordsize="679,26" path="m2952,10454l3632,10454,3632,10428,2952,10428,2952,10454xe" filled="t" fillcolor="#6FAC46" stroked="f">
                <v:path arrowok="t"/>
                <v:fill/>
              </v:shape>
            </v:group>
            <v:group style="position:absolute;left:3060;top:10221;width:468;height:209" coordorigin="3060,10221" coordsize="468,209">
              <v:shape style="position:absolute;left:3060;top:10221;width:468;height:209" coordorigin="3060,10221" coordsize="468,209" path="m3060,10429l3528,10429,3528,10221,3060,10221,3060,10429e" filled="t" fillcolor="#6FAC46" stroked="f">
                <v:path arrowok="t"/>
                <v:fill/>
              </v:shape>
            </v:group>
            <v:group style="position:absolute;left:3636;top:10196;width:860;height:38" coordorigin="3636,10196" coordsize="860,38">
              <v:shape style="position:absolute;left:3636;top:10196;width:860;height:38" coordorigin="3636,10196" coordsize="860,38" path="m3636,10234l4496,10234,4496,10196,3636,10196,3636,10234xe" filled="t" fillcolor="#6FAC46" stroked="f">
                <v:path arrowok="t"/>
                <v:fill/>
              </v:shape>
            </v:group>
            <v:group style="position:absolute;left:3636;top:10233;width:108;height:185" coordorigin="3636,10233" coordsize="108,185">
              <v:shape style="position:absolute;left:3636;top:10233;width:108;height:185" coordorigin="3636,10233" coordsize="108,185" path="m3636,10417l3744,10417,3744,10233,3636,10233,3636,10417e" filled="t" fillcolor="#6FAC46" stroked="f">
                <v:path arrowok="t"/>
                <v:fill/>
              </v:shape>
            </v:group>
            <v:group style="position:absolute;left:4393;top:10233;width:103;height:185" coordorigin="4393,10233" coordsize="103,185">
              <v:shape style="position:absolute;left:4393;top:10233;width:103;height:185" coordorigin="4393,10233" coordsize="103,185" path="m4393,10417l4496,10417,4496,10233,4393,10233,4393,10417e" filled="t" fillcolor="#6FAC46" stroked="f">
                <v:path arrowok="t"/>
                <v:fill/>
              </v:shape>
            </v:group>
            <v:group style="position:absolute;left:3636;top:10416;width:860;height:38" coordorigin="3636,10416" coordsize="860,38">
              <v:shape style="position:absolute;left:3636;top:10416;width:860;height:38" coordorigin="3636,10416" coordsize="860,38" path="m3636,10454l4496,10454,4496,10416,3636,10416,3636,10454xe" filled="t" fillcolor="#6FAC46" stroked="f">
                <v:path arrowok="t"/>
                <v:fill/>
              </v:shape>
            </v:group>
            <v:group style="position:absolute;left:3744;top:10233;width:648;height:185" coordorigin="3744,10233" coordsize="648,185">
              <v:shape style="position:absolute;left:3744;top:10233;width:648;height:185" coordorigin="3744,10233" coordsize="648,185" path="m3744,10417l4393,10417,4393,10233,3744,10233,3744,10417e" filled="t" fillcolor="#6FAC46" stroked="f">
                <v:path arrowok="t"/>
                <v:fill/>
              </v:shape>
            </v:group>
            <v:group style="position:absolute;left:4501;top:10221;width:667;height:2" coordorigin="4501,10221" coordsize="667,2">
              <v:shape style="position:absolute;left:4501;top:10221;width:667;height:2" coordorigin="4501,10221" coordsize="667,0" path="m4501,10221l5168,10221e" filled="f" stroked="t" strokeweight="2.5pt" strokecolor="#6FAC46">
                <v:path arrowok="t"/>
              </v:shape>
            </v:group>
            <v:group style="position:absolute;left:4501;top:10245;width:108;height:209" coordorigin="4501,10245" coordsize="108,209">
              <v:shape style="position:absolute;left:4501;top:10245;width:108;height:209" coordorigin="4501,10245" coordsize="108,209" path="m4501,10453l4609,10453,4609,10245,4501,10245,4501,10453e" filled="t" fillcolor="#6FAC46" stroked="f">
                <v:path arrowok="t"/>
                <v:fill/>
              </v:shape>
            </v:group>
            <v:group style="position:absolute;left:5065;top:10245;width:103;height:209" coordorigin="5065,10245" coordsize="103,209">
              <v:shape style="position:absolute;left:5065;top:10245;width:103;height:209" coordorigin="5065,10245" coordsize="103,209" path="m5065,10453l5168,10453,5168,10245,5065,10245,5065,10453e" filled="t" fillcolor="#6FAC46" stroked="f">
                <v:path arrowok="t"/>
                <v:fill/>
              </v:shape>
            </v:group>
            <v:group style="position:absolute;left:4609;top:10245;width:456;height:209" coordorigin="4609,10245" coordsize="456,209">
              <v:shape style="position:absolute;left:4609;top:10245;width:456;height:209" coordorigin="4609,10245" coordsize="456,209" path="m4609,10453l5065,10453,5065,10245,4609,10245,4609,10453e" filled="t" fillcolor="#6FAC46" stroked="f">
                <v:path arrowok="t"/>
                <v:fill/>
              </v:shape>
            </v:group>
            <v:group style="position:absolute;left:5173;top:10196;width:684;height:38" coordorigin="5173,10196" coordsize="684,38">
              <v:shape style="position:absolute;left:5173;top:10196;width:684;height:38" coordorigin="5173,10196" coordsize="684,38" path="m5173,10234l5857,10234,5857,10196,5173,10196,5173,10234xe" filled="t" fillcolor="#6FAC46" stroked="f">
                <v:path arrowok="t"/>
                <v:fill/>
              </v:shape>
            </v:group>
            <v:group style="position:absolute;left:5173;top:10233;width:108;height:185" coordorigin="5173,10233" coordsize="108,185">
              <v:shape style="position:absolute;left:5173;top:10233;width:108;height:185" coordorigin="5173,10233" coordsize="108,185" path="m5173,10417l5281,10417,5281,10233,5173,10233,5173,10417e" filled="t" fillcolor="#6FAC46" stroked="f">
                <v:path arrowok="t"/>
                <v:fill/>
              </v:shape>
            </v:group>
            <v:group style="position:absolute;left:5754;top:10233;width:103;height:185" coordorigin="5754,10233" coordsize="103,185">
              <v:shape style="position:absolute;left:5754;top:10233;width:103;height:185" coordorigin="5754,10233" coordsize="103,185" path="m5754,10417l5857,10417,5857,10233,5754,10233,5754,10417e" filled="t" fillcolor="#6FAC46" stroked="f">
                <v:path arrowok="t"/>
                <v:fill/>
              </v:shape>
            </v:group>
            <v:group style="position:absolute;left:5173;top:10416;width:684;height:38" coordorigin="5173,10416" coordsize="684,38">
              <v:shape style="position:absolute;left:5173;top:10416;width:684;height:38" coordorigin="5173,10416" coordsize="684,38" path="m5173,10454l5857,10454,5857,10416,5173,10416,5173,10454xe" filled="t" fillcolor="#6FAC46" stroked="f">
                <v:path arrowok="t"/>
                <v:fill/>
              </v:shape>
            </v:group>
            <v:group style="position:absolute;left:5281;top:10233;width:473;height:185" coordorigin="5281,10233" coordsize="473,185">
              <v:shape style="position:absolute;left:5281;top:10233;width:473;height:185" coordorigin="5281,10233" coordsize="473,185" path="m5281,10417l5754,10417,5754,10233,5281,10233,5281,10417e" filled="t" fillcolor="#6FAC46" stroked="f">
                <v:path arrowok="t"/>
                <v:fill/>
              </v:shape>
            </v:group>
            <v:group style="position:absolute;left:5862;top:10221;width:588;height:2" coordorigin="5862,10221" coordsize="588,2">
              <v:shape style="position:absolute;left:5862;top:10221;width:588;height:2" coordorigin="5862,10221" coordsize="588,0" path="m5862,10221l6450,10221e" filled="f" stroked="t" strokeweight="2.5pt" strokecolor="#6FAC46">
                <v:path arrowok="t"/>
              </v:shape>
            </v:group>
            <v:group style="position:absolute;left:5862;top:10245;width:108;height:209" coordorigin="5862,10245" coordsize="108,209">
              <v:shape style="position:absolute;left:5862;top:10245;width:108;height:209" coordorigin="5862,10245" coordsize="108,209" path="m5862,10453l5970,10453,5970,10245,5862,10245,5862,10453e" filled="t" fillcolor="#6FAC46" stroked="f">
                <v:path arrowok="t"/>
                <v:fill/>
              </v:shape>
            </v:group>
            <v:group style="position:absolute;left:6347;top:10245;width:103;height:209" coordorigin="6347,10245" coordsize="103,209">
              <v:shape style="position:absolute;left:6347;top:10245;width:103;height:209" coordorigin="6347,10245" coordsize="103,209" path="m6347,10453l6450,10453,6450,10245,6347,10245,6347,10453e" filled="t" fillcolor="#6FAC46" stroked="f">
                <v:path arrowok="t"/>
                <v:fill/>
              </v:shape>
            </v:group>
            <v:group style="position:absolute;left:5970;top:10245;width:377;height:209" coordorigin="5970,10245" coordsize="377,209">
              <v:shape style="position:absolute;left:5970;top:10245;width:377;height:209" coordorigin="5970,10245" coordsize="377,209" path="m5970,10453l6347,10453,6347,10245,5970,10245,5970,10453e" filled="t" fillcolor="#6FAC46" stroked="f">
                <v:path arrowok="t"/>
                <v:fill/>
              </v:shape>
            </v:group>
            <v:group style="position:absolute;left:6455;top:10196;width:2002;height:38" coordorigin="6455,10196" coordsize="2002,38">
              <v:shape style="position:absolute;left:6455;top:10196;width:2002;height:38" coordorigin="6455,10196" coordsize="2002,38" path="m6455,10234l8457,10234,8457,10196,6455,10196,6455,10234xe" filled="t" fillcolor="#6FAC46" stroked="f">
                <v:path arrowok="t"/>
                <v:fill/>
              </v:shape>
            </v:group>
            <v:group style="position:absolute;left:6455;top:10233;width:108;height:185" coordorigin="6455,10233" coordsize="108,185">
              <v:shape style="position:absolute;left:6455;top:10233;width:108;height:185" coordorigin="6455,10233" coordsize="108,185" path="m6455,10417l6563,10417,6563,10233,6455,10233,6455,10417e" filled="t" fillcolor="#6FAC46" stroked="f">
                <v:path arrowok="t"/>
                <v:fill/>
              </v:shape>
            </v:group>
            <v:group style="position:absolute;left:7624;top:10233;width:103;height:185" coordorigin="7624,10233" coordsize="103,185">
              <v:shape style="position:absolute;left:7624;top:10233;width:103;height:185" coordorigin="7624,10233" coordsize="103,185" path="m7624,10417l7727,10417,7727,10233,7624,10233,7624,10417e" filled="t" fillcolor="#6FAC46" stroked="f">
                <v:path arrowok="t"/>
                <v:fill/>
              </v:shape>
            </v:group>
            <v:group style="position:absolute;left:6455;top:10416;width:2002;height:38" coordorigin="6455,10416" coordsize="2002,38">
              <v:shape style="position:absolute;left:6455;top:10416;width:2002;height:38" coordorigin="6455,10416" coordsize="2002,38" path="m6455,10454l8457,10454,8457,10416,6455,10416,6455,10454xe" filled="t" fillcolor="#6FAC46" stroked="f">
                <v:path arrowok="t"/>
                <v:fill/>
              </v:shape>
            </v:group>
            <v:group style="position:absolute;left:6563;top:10233;width:1061;height:185" coordorigin="6563,10233" coordsize="1061,185">
              <v:shape style="position:absolute;left:6563;top:10233;width:1061;height:185" coordorigin="6563,10233" coordsize="1061,185" path="m6563,10417l7624,10417,7624,10233,6563,10233,6563,10417e" filled="t" fillcolor="#6FAC46" stroked="f">
                <v:path arrowok="t"/>
                <v:fill/>
              </v:shape>
            </v:group>
            <v:group style="position:absolute;left:7732;top:10233;width:108;height:185" coordorigin="7732,10233" coordsize="108,185">
              <v:shape style="position:absolute;left:7732;top:10233;width:108;height:185" coordorigin="7732,10233" coordsize="108,185" path="m7732,10417l7840,10417,7840,10233,7732,10233,7732,10417e" filled="t" fillcolor="#6FAC46" stroked="f">
                <v:path arrowok="t"/>
                <v:fill/>
              </v:shape>
            </v:group>
            <v:group style="position:absolute;left:8353;top:10233;width:103;height:185" coordorigin="8353,10233" coordsize="103,185">
              <v:shape style="position:absolute;left:8353;top:10233;width:103;height:185" coordorigin="8353,10233" coordsize="103,185" path="m8353,10417l8457,10417,8457,10233,8353,10233,8353,10417e" filled="t" fillcolor="#6FAC46" stroked="f">
                <v:path arrowok="t"/>
                <v:fill/>
              </v:shape>
            </v:group>
            <v:group style="position:absolute;left:7840;top:10233;width:514;height:185" coordorigin="7840,10233" coordsize="514,185">
              <v:shape style="position:absolute;left:7840;top:10233;width:514;height:185" coordorigin="7840,10233" coordsize="514,185" path="m7840,10417l8353,10417,8353,10233,7840,10233,7840,10417e" filled="t" fillcolor="#6FAC46" stroked="f">
                <v:path arrowok="t"/>
                <v:fill/>
              </v:shape>
            </v:group>
            <v:group style="position:absolute;left:8461;top:10196;width:1976;height:26" coordorigin="8461,10196" coordsize="1976,26">
              <v:shape style="position:absolute;left:8461;top:10196;width:1976;height:26" coordorigin="8461,10196" coordsize="1976,26" path="m8461,10222l10437,10222,10437,10196,8461,10196,8461,10222xe" filled="t" fillcolor="#6FAC46" stroked="f">
                <v:path arrowok="t"/>
                <v:fill/>
              </v:shape>
            </v:group>
            <v:group style="position:absolute;left:8461;top:10221;width:108;height:209" coordorigin="8461,10221" coordsize="108,209">
              <v:shape style="position:absolute;left:8461;top:10221;width:108;height:209" coordorigin="8461,10221" coordsize="108,209" path="m8461,10429l8569,10429,8569,10221,8461,10221,8461,10429e" filled="t" fillcolor="#6FAC46" stroked="f">
                <v:path arrowok="t"/>
                <v:fill/>
              </v:shape>
            </v:group>
            <v:group style="position:absolute;left:9079;top:10221;width:103;height:209" coordorigin="9079,10221" coordsize="103,209">
              <v:shape style="position:absolute;left:9079;top:10221;width:103;height:209" coordorigin="9079,10221" coordsize="103,209" path="m9079,10429l9182,10429,9182,10221,9079,10221,9079,10429e" filled="t" fillcolor="#6FAC46" stroked="f">
                <v:path arrowok="t"/>
                <v:fill/>
              </v:shape>
            </v:group>
            <v:group style="position:absolute;left:8461;top:10428;width:1976;height:26" coordorigin="8461,10428" coordsize="1976,26">
              <v:shape style="position:absolute;left:8461;top:10428;width:1976;height:26" coordorigin="8461,10428" coordsize="1976,26" path="m8461,10454l10437,10454,10437,10428,8461,10428,8461,10454xe" filled="t" fillcolor="#6FAC46" stroked="f">
                <v:path arrowok="t"/>
                <v:fill/>
              </v:shape>
            </v:group>
            <v:group style="position:absolute;left:8569;top:10221;width:509;height:209" coordorigin="8569,10221" coordsize="509,209">
              <v:shape style="position:absolute;left:8569;top:10221;width:509;height:209" coordorigin="8569,10221" coordsize="509,209" path="m8569,10429l9079,10429,9079,10221,8569,10221,8569,10429e" filled="t" fillcolor="#6FAC46" stroked="f">
                <v:path arrowok="t"/>
                <v:fill/>
              </v:shape>
            </v:group>
            <v:group style="position:absolute;left:9187;top:10221;width:108;height:209" coordorigin="9187,10221" coordsize="108,209">
              <v:shape style="position:absolute;left:9187;top:10221;width:108;height:209" coordorigin="9187,10221" coordsize="108,209" path="m9187,10429l9295,10429,9295,10221,9187,10221,9187,10429e" filled="t" fillcolor="#6FAC46" stroked="f">
                <v:path arrowok="t"/>
                <v:fill/>
              </v:shape>
            </v:group>
            <v:group style="position:absolute;left:9686;top:10221;width:103;height:209" coordorigin="9686,10221" coordsize="103,209">
              <v:shape style="position:absolute;left:9686;top:10221;width:103;height:209" coordorigin="9686,10221" coordsize="103,209" path="m9686,10429l9789,10429,9789,10221,9686,10221,9686,10429e" filled="t" fillcolor="#6FAC46" stroked="f">
                <v:path arrowok="t"/>
                <v:fill/>
              </v:shape>
            </v:group>
            <v:group style="position:absolute;left:9295;top:10221;width:391;height:209" coordorigin="9295,10221" coordsize="391,209">
              <v:shape style="position:absolute;left:9295;top:10221;width:391;height:209" coordorigin="9295,10221" coordsize="391,209" path="m9295,10429l9686,10429,9686,10221,9295,10221,9295,10429e" filled="t" fillcolor="#6FAC46" stroked="f">
                <v:path arrowok="t"/>
                <v:fill/>
              </v:shape>
            </v:group>
            <v:group style="position:absolute;left:9794;top:10221;width:108;height:209" coordorigin="9794,10221" coordsize="108,209">
              <v:shape style="position:absolute;left:9794;top:10221;width:108;height:209" coordorigin="9794,10221" coordsize="108,209" path="m9794,10429l9902,10429,9902,10221,9794,10221,9794,10429e" filled="t" fillcolor="#6FAC46" stroked="f">
                <v:path arrowok="t"/>
                <v:fill/>
              </v:shape>
            </v:group>
            <v:group style="position:absolute;left:10334;top:10221;width:103;height:209" coordorigin="10334,10221" coordsize="103,209">
              <v:shape style="position:absolute;left:10334;top:10221;width:103;height:209" coordorigin="10334,10221" coordsize="103,209" path="m10334,10429l10437,10429,10437,10221,10334,10221,10334,10429e" filled="t" fillcolor="#6FAC46" stroked="f">
                <v:path arrowok="t"/>
                <v:fill/>
              </v:shape>
            </v:group>
            <v:group style="position:absolute;left:9902;top:10221;width:432;height:209" coordorigin="9902,10221" coordsize="432,209">
              <v:shape style="position:absolute;left:9902;top:10221;width:432;height:209" coordorigin="9902,10221" coordsize="432,209" path="m9902,10429l10334,10429,10334,10221,9902,10221,9902,10429e" filled="t" fillcolor="#6FAC46" stroked="f">
                <v:path arrowok="t"/>
                <v:fill/>
              </v:shape>
            </v:group>
            <v:group style="position:absolute;left:10442;top:10196;width:713;height:38" coordorigin="10442,10196" coordsize="713,38">
              <v:shape style="position:absolute;left:10442;top:10196;width:713;height:38" coordorigin="10442,10196" coordsize="713,38" path="m10442,10234l11155,10234,11155,10196,10442,10196,10442,10234xe" filled="t" fillcolor="#6FAC46" stroked="f">
                <v:path arrowok="t"/>
                <v:fill/>
              </v:shape>
            </v:group>
            <v:group style="position:absolute;left:10442;top:10233;width:108;height:185" coordorigin="10442,10233" coordsize="108,185">
              <v:shape style="position:absolute;left:10442;top:10233;width:108;height:185" coordorigin="10442,10233" coordsize="108,185" path="m10442,10417l10550,10417,10550,10233,10442,10233,10442,10417e" filled="t" fillcolor="#6FAC46" stroked="f">
                <v:path arrowok="t"/>
                <v:fill/>
              </v:shape>
            </v:group>
            <v:group style="position:absolute;left:11054;top:10233;width:101;height:185" coordorigin="11054,10233" coordsize="101,185">
              <v:shape style="position:absolute;left:11054;top:10233;width:101;height:185" coordorigin="11054,10233" coordsize="101,185" path="m11054,10417l11155,10417,11155,10233,11054,10233,11054,10417e" filled="t" fillcolor="#6FAC46" stroked="f">
                <v:path arrowok="t"/>
                <v:fill/>
              </v:shape>
            </v:group>
            <v:group style="position:absolute;left:10442;top:10416;width:713;height:38" coordorigin="10442,10416" coordsize="713,38">
              <v:shape style="position:absolute;left:10442;top:10416;width:713;height:38" coordorigin="10442,10416" coordsize="713,38" path="m10442,10454l11155,10454,11155,10416,10442,10416,10442,10454xe" filled="t" fillcolor="#6FAC46" stroked="f">
                <v:path arrowok="t"/>
                <v:fill/>
              </v:shape>
            </v:group>
            <v:group style="position:absolute;left:10550;top:10233;width:504;height:185" coordorigin="10550,10233" coordsize="504,185">
              <v:shape style="position:absolute;left:10550;top:10233;width:504;height:185" coordorigin="10550,10233" coordsize="504,185" path="m10550,10417l11054,10417,11054,10233,10550,10233,10550,10417e" filled="t" fillcolor="#6FAC46" stroked="f">
                <v:path arrowok="t"/>
                <v:fill/>
              </v:shape>
            </v:group>
            <v:group style="position:absolute;left:715;top:10192;width:10452;height:2" coordorigin="715,10192" coordsize="10452,2">
              <v:shape style="position:absolute;left:715;top:10192;width:10452;height:2" coordorigin="715,10192" coordsize="10452,0" path="m715,10192l11167,10192e" filled="f" stroked="t" strokeweight=".58001pt" strokecolor="#000000">
                <v:path arrowok="t"/>
              </v:shape>
            </v:group>
            <v:group style="position:absolute;left:725;top:10487;width:1532;height:2" coordorigin="725,10487" coordsize="1532,2">
              <v:shape style="position:absolute;left:725;top:10487;width:1532;height:2" coordorigin="725,10487" coordsize="1532,0" path="m725,10487l2256,10487e" filled="f" stroked="t" strokeweight="2.5pt" strokecolor="#FFFFFF">
                <v:path arrowok="t"/>
              </v:shape>
            </v:group>
            <v:group style="position:absolute;left:725;top:10511;width:103;height:206" coordorigin="725,10511" coordsize="103,206">
              <v:shape style="position:absolute;left:725;top:10511;width:103;height:206" coordorigin="725,10511" coordsize="103,206" path="m725,10717l828,10717,828,10511,725,10511,725,10717e" filled="t" fillcolor="#FFFFFF" stroked="f">
                <v:path arrowok="t"/>
                <v:fill/>
              </v:shape>
            </v:group>
            <v:group style="position:absolute;left:2153;top:10511;width:103;height:206" coordorigin="2153,10511" coordsize="103,206">
              <v:shape style="position:absolute;left:2153;top:10511;width:103;height:206" coordorigin="2153,10511" coordsize="103,206" path="m2153,10717l2256,10717,2256,10511,2153,10511,2153,10717e" filled="t" fillcolor="#FFFFFF" stroked="f">
                <v:path arrowok="t"/>
                <v:fill/>
              </v:shape>
            </v:group>
            <v:group style="position:absolute;left:828;top:10511;width:1325;height:206" coordorigin="828,10511" coordsize="1325,206">
              <v:shape style="position:absolute;left:828;top:10511;width:1325;height:206" coordorigin="828,10511" coordsize="1325,206" path="m828,10717l2153,10717,2153,10511,828,10511,828,10717e" filled="t" fillcolor="#FFFFFF" stroked="f">
                <v:path arrowok="t"/>
                <v:fill/>
              </v:shape>
            </v:group>
            <v:group style="position:absolute;left:2261;top:10462;width:686;height:38" coordorigin="2261,10462" coordsize="686,38">
              <v:shape style="position:absolute;left:2261;top:10462;width:686;height:38" coordorigin="2261,10462" coordsize="686,38" path="m2261,10500l2948,10500,2948,10462,2261,10462,2261,10500xe" filled="t" fillcolor="#FFFFFF" stroked="f">
                <v:path arrowok="t"/>
                <v:fill/>
              </v:shape>
            </v:group>
            <v:group style="position:absolute;left:2261;top:10499;width:108;height:182" coordorigin="2261,10499" coordsize="108,182">
              <v:shape style="position:absolute;left:2261;top:10499;width:108;height:182" coordorigin="2261,10499" coordsize="108,182" path="m2261,10681l2369,10681,2369,10499,2261,10499,2261,10681e" filled="t" fillcolor="#FFFFFF" stroked="f">
                <v:path arrowok="t"/>
                <v:fill/>
              </v:shape>
            </v:group>
            <v:group style="position:absolute;left:2844;top:10499;width:103;height:182" coordorigin="2844,10499" coordsize="103,182">
              <v:shape style="position:absolute;left:2844;top:10499;width:103;height:182" coordorigin="2844,10499" coordsize="103,182" path="m2844,10681l2948,10681,2948,10499,2844,10499,2844,10681e" filled="t" fillcolor="#FFFFFF" stroked="f">
                <v:path arrowok="t"/>
                <v:fill/>
              </v:shape>
            </v:group>
            <v:group style="position:absolute;left:2261;top:10722;width:686;height:2" coordorigin="2261,10722" coordsize="686,2">
              <v:shape style="position:absolute;left:2261;top:10722;width:686;height:2" coordorigin="2261,10722" coordsize="686,0" path="m2261,10722l2948,10722e" filled="f" stroked="t" strokeweight="4.18pt" strokecolor="#FFFFFF">
                <v:path arrowok="t"/>
              </v:shape>
            </v:group>
            <v:group style="position:absolute;left:2369;top:10499;width:475;height:182" coordorigin="2369,10499" coordsize="475,182">
              <v:shape style="position:absolute;left:2369;top:10499;width:475;height:182" coordorigin="2369,10499" coordsize="475,182" path="m2369,10681l2844,10681,2844,10499,2369,10499,2369,10681e" filled="t" fillcolor="#FFFFFF" stroked="f">
                <v:path arrowok="t"/>
                <v:fill/>
              </v:shape>
            </v:group>
            <v:group style="position:absolute;left:2952;top:10462;width:679;height:26" coordorigin="2952,10462" coordsize="679,26">
              <v:shape style="position:absolute;left:2952;top:10462;width:679;height:26" coordorigin="2952,10462" coordsize="679,26" path="m2952,10488l3632,10488,3632,10462,2952,10462,2952,10488xe" filled="t" fillcolor="#FFFFFF" stroked="f">
                <v:path arrowok="t"/>
                <v:fill/>
              </v:shape>
            </v:group>
            <v:group style="position:absolute;left:2952;top:10487;width:108;height:206" coordorigin="2952,10487" coordsize="108,206">
              <v:shape style="position:absolute;left:2952;top:10487;width:108;height:206" coordorigin="2952,10487" coordsize="108,206" path="m2952,10693l3060,10693,3060,10487,2952,10487,2952,10693e" filled="t" fillcolor="#FFFFFF" stroked="f">
                <v:path arrowok="t"/>
                <v:fill/>
              </v:shape>
            </v:group>
            <v:group style="position:absolute;left:3528;top:10487;width:103;height:206" coordorigin="3528,10487" coordsize="103,206">
              <v:shape style="position:absolute;left:3528;top:10487;width:103;height:206" coordorigin="3528,10487" coordsize="103,206" path="m3528,10693l3632,10693,3632,10487,3528,10487,3528,10693e" filled="t" fillcolor="#FFFFFF" stroked="f">
                <v:path arrowok="t"/>
                <v:fill/>
              </v:shape>
            </v:group>
            <v:group style="position:absolute;left:2952;top:10722;width:679;height:2" coordorigin="2952,10722" coordsize="679,2">
              <v:shape style="position:absolute;left:2952;top:10722;width:679;height:2" coordorigin="2952,10722" coordsize="679,0" path="m2952,10722l3632,10722e" filled="f" stroked="t" strokeweight="2.98pt" strokecolor="#FFFFFF">
                <v:path arrowok="t"/>
              </v:shape>
            </v:group>
            <v:group style="position:absolute;left:3060;top:10487;width:468;height:206" coordorigin="3060,10487" coordsize="468,206">
              <v:shape style="position:absolute;left:3060;top:10487;width:468;height:206" coordorigin="3060,10487" coordsize="468,206" path="m3060,10693l3528,10693,3528,10487,3060,10487,3060,10693e" filled="t" fillcolor="#FFFFFF" stroked="f">
                <v:path arrowok="t"/>
                <v:fill/>
              </v:shape>
            </v:group>
            <v:group style="position:absolute;left:3636;top:10462;width:860;height:38" coordorigin="3636,10462" coordsize="860,38">
              <v:shape style="position:absolute;left:3636;top:10462;width:860;height:38" coordorigin="3636,10462" coordsize="860,38" path="m3636,10500l4496,10500,4496,10462,3636,10462,3636,10500xe" filled="t" fillcolor="#FFFFFF" stroked="f">
                <v:path arrowok="t"/>
                <v:fill/>
              </v:shape>
            </v:group>
            <v:group style="position:absolute;left:3636;top:10499;width:108;height:182" coordorigin="3636,10499" coordsize="108,182">
              <v:shape style="position:absolute;left:3636;top:10499;width:108;height:182" coordorigin="3636,10499" coordsize="108,182" path="m3636,10681l3744,10681,3744,10499,3636,10499,3636,10681e" filled="t" fillcolor="#FFFFFF" stroked="f">
                <v:path arrowok="t"/>
                <v:fill/>
              </v:shape>
            </v:group>
            <v:group style="position:absolute;left:4393;top:10499;width:103;height:182" coordorigin="4393,10499" coordsize="103,182">
              <v:shape style="position:absolute;left:4393;top:10499;width:103;height:182" coordorigin="4393,10499" coordsize="103,182" path="m4393,10681l4496,10681,4496,10499,4393,10499,4393,10681e" filled="t" fillcolor="#FFFFFF" stroked="f">
                <v:path arrowok="t"/>
                <v:fill/>
              </v:shape>
            </v:group>
            <v:group style="position:absolute;left:3636;top:10722;width:860;height:2" coordorigin="3636,10722" coordsize="860,2">
              <v:shape style="position:absolute;left:3636;top:10722;width:860;height:2" coordorigin="3636,10722" coordsize="860,0" path="m3636,10722l4496,10722e" filled="f" stroked="t" strokeweight="4.18pt" strokecolor="#FFFFFF">
                <v:path arrowok="t"/>
              </v:shape>
            </v:group>
            <v:group style="position:absolute;left:3744;top:10499;width:648;height:182" coordorigin="3744,10499" coordsize="648,182">
              <v:shape style="position:absolute;left:3744;top:10499;width:648;height:182" coordorigin="3744,10499" coordsize="648,182" path="m3744,10681l4393,10681,4393,10499,3744,10499,3744,10681e" filled="t" fillcolor="#FFFFFF" stroked="f">
                <v:path arrowok="t"/>
                <v:fill/>
              </v:shape>
            </v:group>
            <v:group style="position:absolute;left:4501;top:10487;width:667;height:2" coordorigin="4501,10487" coordsize="667,2">
              <v:shape style="position:absolute;left:4501;top:10487;width:667;height:2" coordorigin="4501,10487" coordsize="667,0" path="m4501,10487l5168,10487e" filled="f" stroked="t" strokeweight="2.5pt" strokecolor="#FFFFFF">
                <v:path arrowok="t"/>
              </v:shape>
            </v:group>
            <v:group style="position:absolute;left:4501;top:10511;width:108;height:206" coordorigin="4501,10511" coordsize="108,206">
              <v:shape style="position:absolute;left:4501;top:10511;width:108;height:206" coordorigin="4501,10511" coordsize="108,206" path="m4501,10717l4609,10717,4609,10511,4501,10511,4501,10717e" filled="t" fillcolor="#FFFFFF" stroked="f">
                <v:path arrowok="t"/>
                <v:fill/>
              </v:shape>
            </v:group>
            <v:group style="position:absolute;left:5065;top:10511;width:103;height:206" coordorigin="5065,10511" coordsize="103,206">
              <v:shape style="position:absolute;left:5065;top:10511;width:103;height:206" coordorigin="5065,10511" coordsize="103,206" path="m5065,10717l5168,10717,5168,10511,5065,10511,5065,10717e" filled="t" fillcolor="#FFFFFF" stroked="f">
                <v:path arrowok="t"/>
                <v:fill/>
              </v:shape>
            </v:group>
            <v:group style="position:absolute;left:4609;top:10511;width:456;height:206" coordorigin="4609,10511" coordsize="456,206">
              <v:shape style="position:absolute;left:4609;top:10511;width:456;height:206" coordorigin="4609,10511" coordsize="456,206" path="m4609,10717l5065,10717,5065,10511,4609,10511,4609,10717e" filled="t" fillcolor="#FFFFFF" stroked="f">
                <v:path arrowok="t"/>
                <v:fill/>
              </v:shape>
            </v:group>
            <v:group style="position:absolute;left:5173;top:10462;width:684;height:38" coordorigin="5173,10462" coordsize="684,38">
              <v:shape style="position:absolute;left:5173;top:10462;width:684;height:38" coordorigin="5173,10462" coordsize="684,38" path="m5173,10500l5857,10500,5857,10462,5173,10462,5173,10500xe" filled="t" fillcolor="#FFFFFF" stroked="f">
                <v:path arrowok="t"/>
                <v:fill/>
              </v:shape>
            </v:group>
            <v:group style="position:absolute;left:5173;top:10499;width:108;height:182" coordorigin="5173,10499" coordsize="108,182">
              <v:shape style="position:absolute;left:5173;top:10499;width:108;height:182" coordorigin="5173,10499" coordsize="108,182" path="m5173,10681l5281,10681,5281,10499,5173,10499,5173,10681e" filled="t" fillcolor="#FFFFFF" stroked="f">
                <v:path arrowok="t"/>
                <v:fill/>
              </v:shape>
            </v:group>
            <v:group style="position:absolute;left:5754;top:10499;width:103;height:182" coordorigin="5754,10499" coordsize="103,182">
              <v:shape style="position:absolute;left:5754;top:10499;width:103;height:182" coordorigin="5754,10499" coordsize="103,182" path="m5754,10681l5857,10681,5857,10499,5754,10499,5754,10681e" filled="t" fillcolor="#FFFFFF" stroked="f">
                <v:path arrowok="t"/>
                <v:fill/>
              </v:shape>
            </v:group>
            <v:group style="position:absolute;left:5173;top:10722;width:684;height:2" coordorigin="5173,10722" coordsize="684,2">
              <v:shape style="position:absolute;left:5173;top:10722;width:684;height:2" coordorigin="5173,10722" coordsize="684,0" path="m5173,10722l5857,10722e" filled="f" stroked="t" strokeweight="4.18pt" strokecolor="#FFFFFF">
                <v:path arrowok="t"/>
              </v:shape>
            </v:group>
            <v:group style="position:absolute;left:5281;top:10499;width:473;height:182" coordorigin="5281,10499" coordsize="473,182">
              <v:shape style="position:absolute;left:5281;top:10499;width:473;height:182" coordorigin="5281,10499" coordsize="473,182" path="m5281,10681l5754,10681,5754,10499,5281,10499,5281,10681e" filled="t" fillcolor="#FFFFFF" stroked="f">
                <v:path arrowok="t"/>
                <v:fill/>
              </v:shape>
            </v:group>
            <v:group style="position:absolute;left:5862;top:10487;width:588;height:2" coordorigin="5862,10487" coordsize="588,2">
              <v:shape style="position:absolute;left:5862;top:10487;width:588;height:2" coordorigin="5862,10487" coordsize="588,0" path="m5862,10487l6450,10487e" filled="f" stroked="t" strokeweight="2.5pt" strokecolor="#FFFFFF">
                <v:path arrowok="t"/>
              </v:shape>
            </v:group>
            <v:group style="position:absolute;left:5862;top:10511;width:108;height:206" coordorigin="5862,10511" coordsize="108,206">
              <v:shape style="position:absolute;left:5862;top:10511;width:108;height:206" coordorigin="5862,10511" coordsize="108,206" path="m5862,10717l5970,10717,5970,10511,5862,10511,5862,10717e" filled="t" fillcolor="#FFFFFF" stroked="f">
                <v:path arrowok="t"/>
                <v:fill/>
              </v:shape>
            </v:group>
            <v:group style="position:absolute;left:6347;top:10511;width:103;height:206" coordorigin="6347,10511" coordsize="103,206">
              <v:shape style="position:absolute;left:6347;top:10511;width:103;height:206" coordorigin="6347,10511" coordsize="103,206" path="m6347,10717l6450,10717,6450,10511,6347,10511,6347,10717e" filled="t" fillcolor="#FFFFFF" stroked="f">
                <v:path arrowok="t"/>
                <v:fill/>
              </v:shape>
            </v:group>
            <v:group style="position:absolute;left:5970;top:10511;width:377;height:206" coordorigin="5970,10511" coordsize="377,206">
              <v:shape style="position:absolute;left:5970;top:10511;width:377;height:206" coordorigin="5970,10511" coordsize="377,206" path="m5970,10717l6347,10717,6347,10511,5970,10511,5970,10717e" filled="t" fillcolor="#FFFFFF" stroked="f">
                <v:path arrowok="t"/>
                <v:fill/>
              </v:shape>
            </v:group>
            <v:group style="position:absolute;left:6455;top:10462;width:2002;height:38" coordorigin="6455,10462" coordsize="2002,38">
              <v:shape style="position:absolute;left:6455;top:10462;width:2002;height:38" coordorigin="6455,10462" coordsize="2002,38" path="m6455,10500l8457,10500,8457,10462,6455,10462,6455,10500xe" filled="t" fillcolor="#FFFFFF" stroked="f">
                <v:path arrowok="t"/>
                <v:fill/>
              </v:shape>
            </v:group>
            <v:group style="position:absolute;left:6455;top:10499;width:108;height:182" coordorigin="6455,10499" coordsize="108,182">
              <v:shape style="position:absolute;left:6455;top:10499;width:108;height:182" coordorigin="6455,10499" coordsize="108,182" path="m6455,10681l6563,10681,6563,10499,6455,10499,6455,10681e" filled="t" fillcolor="#FFFFFF" stroked="f">
                <v:path arrowok="t"/>
                <v:fill/>
              </v:shape>
            </v:group>
            <v:group style="position:absolute;left:7624;top:10499;width:103;height:182" coordorigin="7624,10499" coordsize="103,182">
              <v:shape style="position:absolute;left:7624;top:10499;width:103;height:182" coordorigin="7624,10499" coordsize="103,182" path="m7624,10681l7727,10681,7727,10499,7624,10499,7624,10681e" filled="t" fillcolor="#FFFFFF" stroked="f">
                <v:path arrowok="t"/>
                <v:fill/>
              </v:shape>
            </v:group>
            <v:group style="position:absolute;left:6455;top:10680;width:2002;height:38" coordorigin="6455,10680" coordsize="2002,38">
              <v:shape style="position:absolute;left:6455;top:10680;width:2002;height:38" coordorigin="6455,10680" coordsize="2002,38" path="m6455,10718l8457,10718,8457,10680,6455,10680,6455,10718xe" filled="t" fillcolor="#FFFFFF" stroked="f">
                <v:path arrowok="t"/>
                <v:fill/>
              </v:shape>
            </v:group>
            <v:group style="position:absolute;left:6563;top:10499;width:1061;height:182" coordorigin="6563,10499" coordsize="1061,182">
              <v:shape style="position:absolute;left:6563;top:10499;width:1061;height:182" coordorigin="6563,10499" coordsize="1061,182" path="m6563,10681l7624,10681,7624,10499,6563,10499,6563,10681e" filled="t" fillcolor="#FFFFFF" stroked="f">
                <v:path arrowok="t"/>
                <v:fill/>
              </v:shape>
            </v:group>
            <v:group style="position:absolute;left:7732;top:10499;width:108;height:182" coordorigin="7732,10499" coordsize="108,182">
              <v:shape style="position:absolute;left:7732;top:10499;width:108;height:182" coordorigin="7732,10499" coordsize="108,182" path="m7732,10681l7840,10681,7840,10499,7732,10499,7732,10681e" filled="t" fillcolor="#FFFFFF" stroked="f">
                <v:path arrowok="t"/>
                <v:fill/>
              </v:shape>
            </v:group>
            <v:group style="position:absolute;left:8353;top:10499;width:103;height:182" coordorigin="8353,10499" coordsize="103,182">
              <v:shape style="position:absolute;left:8353;top:10499;width:103;height:182" coordorigin="8353,10499" coordsize="103,182" path="m8353,10681l8457,10681,8457,10499,8353,10499,8353,10681e" filled="t" fillcolor="#FFFFFF" stroked="f">
                <v:path arrowok="t"/>
                <v:fill/>
              </v:shape>
            </v:group>
            <v:group style="position:absolute;left:7840;top:10499;width:514;height:182" coordorigin="7840,10499" coordsize="514,182">
              <v:shape style="position:absolute;left:7840;top:10499;width:514;height:182" coordorigin="7840,10499" coordsize="514,182" path="m7840,10681l8353,10681,8353,10499,7840,10499,7840,10681e" filled="t" fillcolor="#FFFFFF" stroked="f">
                <v:path arrowok="t"/>
                <v:fill/>
              </v:shape>
            </v:group>
            <v:group style="position:absolute;left:8461;top:10462;width:1976;height:26" coordorigin="8461,10462" coordsize="1976,26">
              <v:shape style="position:absolute;left:8461;top:10462;width:1976;height:26" coordorigin="8461,10462" coordsize="1976,26" path="m8461,10488l10437,10488,10437,10462,8461,10462,8461,10488xe" filled="t" fillcolor="#FFFFFF" stroked="f">
                <v:path arrowok="t"/>
                <v:fill/>
              </v:shape>
            </v:group>
            <v:group style="position:absolute;left:8461;top:10487;width:108;height:206" coordorigin="8461,10487" coordsize="108,206">
              <v:shape style="position:absolute;left:8461;top:10487;width:108;height:206" coordorigin="8461,10487" coordsize="108,206" path="m8461,10693l8569,10693,8569,10487,8461,10487,8461,10693e" filled="t" fillcolor="#FFFFFF" stroked="f">
                <v:path arrowok="t"/>
                <v:fill/>
              </v:shape>
            </v:group>
            <v:group style="position:absolute;left:9079;top:10487;width:103;height:206" coordorigin="9079,10487" coordsize="103,206">
              <v:shape style="position:absolute;left:9079;top:10487;width:103;height:206" coordorigin="9079,10487" coordsize="103,206" path="m9079,10693l9182,10693,9182,10487,9079,10487,9079,10693e" filled="t" fillcolor="#FFFFFF" stroked="f">
                <v:path arrowok="t"/>
                <v:fill/>
              </v:shape>
            </v:group>
            <v:group style="position:absolute;left:8461;top:10692;width:1976;height:26" coordorigin="8461,10692" coordsize="1976,26">
              <v:shape style="position:absolute;left:8461;top:10692;width:1976;height:26" coordorigin="8461,10692" coordsize="1976,26" path="m8461,10718l10437,10718,10437,10692,8461,10692,8461,10718xe" filled="t" fillcolor="#FFFFFF" stroked="f">
                <v:path arrowok="t"/>
                <v:fill/>
              </v:shape>
            </v:group>
            <v:group style="position:absolute;left:8569;top:10487;width:509;height:206" coordorigin="8569,10487" coordsize="509,206">
              <v:shape style="position:absolute;left:8569;top:10487;width:509;height:206" coordorigin="8569,10487" coordsize="509,206" path="m8569,10693l9079,10693,9079,10487,8569,10487,8569,10693e" filled="t" fillcolor="#FFFFFF" stroked="f">
                <v:path arrowok="t"/>
                <v:fill/>
              </v:shape>
            </v:group>
            <v:group style="position:absolute;left:9187;top:10487;width:108;height:206" coordorigin="9187,10487" coordsize="108,206">
              <v:shape style="position:absolute;left:9187;top:10487;width:108;height:206" coordorigin="9187,10487" coordsize="108,206" path="m9187,10693l9295,10693,9295,10487,9187,10487,9187,10693e" filled="t" fillcolor="#FFFFFF" stroked="f">
                <v:path arrowok="t"/>
                <v:fill/>
              </v:shape>
            </v:group>
            <v:group style="position:absolute;left:9686;top:10487;width:103;height:206" coordorigin="9686,10487" coordsize="103,206">
              <v:shape style="position:absolute;left:9686;top:10487;width:103;height:206" coordorigin="9686,10487" coordsize="103,206" path="m9686,10693l9789,10693,9789,10487,9686,10487,9686,10693e" filled="t" fillcolor="#FFFFFF" stroked="f">
                <v:path arrowok="t"/>
                <v:fill/>
              </v:shape>
            </v:group>
            <v:group style="position:absolute;left:9295;top:10487;width:391;height:206" coordorigin="9295,10487" coordsize="391,206">
              <v:shape style="position:absolute;left:9295;top:10487;width:391;height:206" coordorigin="9295,10487" coordsize="391,206" path="m9295,10693l9686,10693,9686,10487,9295,10487,9295,10693e" filled="t" fillcolor="#FFFFFF" stroked="f">
                <v:path arrowok="t"/>
                <v:fill/>
              </v:shape>
            </v:group>
            <v:group style="position:absolute;left:9794;top:10487;width:108;height:206" coordorigin="9794,10487" coordsize="108,206">
              <v:shape style="position:absolute;left:9794;top:10487;width:108;height:206" coordorigin="9794,10487" coordsize="108,206" path="m9794,10693l9902,10693,9902,10487,9794,10487,9794,10693e" filled="t" fillcolor="#FFFFFF" stroked="f">
                <v:path arrowok="t"/>
                <v:fill/>
              </v:shape>
            </v:group>
            <v:group style="position:absolute;left:10334;top:10487;width:103;height:206" coordorigin="10334,10487" coordsize="103,206">
              <v:shape style="position:absolute;left:10334;top:10487;width:103;height:206" coordorigin="10334,10487" coordsize="103,206" path="m10334,10693l10437,10693,10437,10487,10334,10487,10334,10693e" filled="t" fillcolor="#FFFFFF" stroked="f">
                <v:path arrowok="t"/>
                <v:fill/>
              </v:shape>
            </v:group>
            <v:group style="position:absolute;left:9902;top:10487;width:432;height:206" coordorigin="9902,10487" coordsize="432,206">
              <v:shape style="position:absolute;left:9902;top:10487;width:432;height:206" coordorigin="9902,10487" coordsize="432,206" path="m9902,10693l10334,10693,10334,10487,9902,10487,9902,10693e" filled="t" fillcolor="#FFFFFF" stroked="f">
                <v:path arrowok="t"/>
                <v:fill/>
              </v:shape>
            </v:group>
            <v:group style="position:absolute;left:10442;top:10462;width:713;height:38" coordorigin="10442,10462" coordsize="713,38">
              <v:shape style="position:absolute;left:10442;top:10462;width:713;height:38" coordorigin="10442,10462" coordsize="713,38" path="m10442,10500l11155,10500,11155,10462,10442,10462,10442,10500xe" filled="t" fillcolor="#FFFFFF" stroked="f">
                <v:path arrowok="t"/>
                <v:fill/>
              </v:shape>
            </v:group>
            <v:group style="position:absolute;left:10442;top:10499;width:108;height:182" coordorigin="10442,10499" coordsize="108,182">
              <v:shape style="position:absolute;left:10442;top:10499;width:108;height:182" coordorigin="10442,10499" coordsize="108,182" path="m10442,10681l10550,10681,10550,10499,10442,10499,10442,10681e" filled="t" fillcolor="#FFFFFF" stroked="f">
                <v:path arrowok="t"/>
                <v:fill/>
              </v:shape>
            </v:group>
            <v:group style="position:absolute;left:11054;top:10499;width:101;height:182" coordorigin="11054,10499" coordsize="101,182">
              <v:shape style="position:absolute;left:11054;top:10499;width:101;height:182" coordorigin="11054,10499" coordsize="101,182" path="m11054,10681l11155,10681,11155,10499,11054,10499,11054,10681e" filled="t" fillcolor="#FFFFFF" stroked="f">
                <v:path arrowok="t"/>
                <v:fill/>
              </v:shape>
            </v:group>
            <v:group style="position:absolute;left:10442;top:10722;width:713;height:2" coordorigin="10442,10722" coordsize="713,2">
              <v:shape style="position:absolute;left:10442;top:10722;width:713;height:2" coordorigin="10442,10722" coordsize="713,0" path="m10442,10722l11155,10722e" filled="f" stroked="t" strokeweight="4.18pt" strokecolor="#FFFFFF">
                <v:path arrowok="t"/>
              </v:shape>
            </v:group>
            <v:group style="position:absolute;left:10550;top:10499;width:504;height:182" coordorigin="10550,10499" coordsize="504,182">
              <v:shape style="position:absolute;left:10550;top:10499;width:504;height:182" coordorigin="10550,10499" coordsize="504,182" path="m10550,10681l11054,10681,11054,10499,10550,10499,10550,10681e" filled="t" fillcolor="#FFFFFF" stroked="f">
                <v:path arrowok="t"/>
                <v:fill/>
              </v:shape>
            </v:group>
            <v:group style="position:absolute;left:715;top:10458;width:10452;height:2" coordorigin="715,10458" coordsize="10452,2">
              <v:shape style="position:absolute;left:715;top:10458;width:10452;height:2" coordorigin="715,10458" coordsize="10452,0" path="m715,10458l11167,10458e" filled="f" stroked="t" strokeweight=".579980pt" strokecolor="#000000">
                <v:path arrowok="t"/>
              </v:shape>
            </v:group>
            <v:group style="position:absolute;left:725;top:10751;width:1532;height:2" coordorigin="725,10751" coordsize="1532,2">
              <v:shape style="position:absolute;left:725;top:10751;width:1532;height:2" coordorigin="725,10751" coordsize="1532,0" path="m725,10751l2256,10751e" filled="f" stroked="t" strokeweight="2.5pt" strokecolor="#FFFFFF">
                <v:path arrowok="t"/>
              </v:shape>
            </v:group>
            <v:group style="position:absolute;left:725;top:10775;width:103;height:206" coordorigin="725,10775" coordsize="103,206">
              <v:shape style="position:absolute;left:725;top:10775;width:103;height:206" coordorigin="725,10775" coordsize="103,206" path="m725,10981l828,10981,828,10775,725,10775,725,10981e" filled="t" fillcolor="#FFFFFF" stroked="f">
                <v:path arrowok="t"/>
                <v:fill/>
              </v:shape>
            </v:group>
            <v:group style="position:absolute;left:2153;top:10775;width:103;height:206" coordorigin="2153,10775" coordsize="103,206">
              <v:shape style="position:absolute;left:2153;top:10775;width:103;height:206" coordorigin="2153,10775" coordsize="103,206" path="m2153,10981l2256,10981,2256,10775,2153,10775,2153,10981e" filled="t" fillcolor="#FFFFFF" stroked="f">
                <v:path arrowok="t"/>
                <v:fill/>
              </v:shape>
            </v:group>
            <v:group style="position:absolute;left:828;top:10775;width:1325;height:206" coordorigin="828,10775" coordsize="1325,206">
              <v:shape style="position:absolute;left:828;top:10775;width:1325;height:206" coordorigin="828,10775" coordsize="1325,206" path="m828,10981l2153,10981,2153,10775,828,10775,828,10981e" filled="t" fillcolor="#FFFFFF" stroked="f">
                <v:path arrowok="t"/>
                <v:fill/>
              </v:shape>
            </v:group>
            <v:group style="position:absolute;left:2261;top:10763;width:108;height:185" coordorigin="2261,10763" coordsize="108,185">
              <v:shape style="position:absolute;left:2261;top:10763;width:108;height:185" coordorigin="2261,10763" coordsize="108,185" path="m2261,10948l2369,10948,2369,10763,2261,10763,2261,10948e" filled="t" fillcolor="#FFFFFF" stroked="f">
                <v:path arrowok="t"/>
                <v:fill/>
              </v:shape>
            </v:group>
            <v:group style="position:absolute;left:2844;top:10763;width:103;height:185" coordorigin="2844,10763" coordsize="103,185">
              <v:shape style="position:absolute;left:2844;top:10763;width:103;height:185" coordorigin="2844,10763" coordsize="103,185" path="m2844,10948l2948,10948,2948,10763,2844,10763,2844,10948e" filled="t" fillcolor="#FFFFFF" stroked="f">
                <v:path arrowok="t"/>
                <v:fill/>
              </v:shape>
            </v:group>
            <v:group style="position:absolute;left:2261;top:10965;width:2235;height:2" coordorigin="2261,10965" coordsize="2235,2">
              <v:shape style="position:absolute;left:2261;top:10965;width:2235;height:2" coordorigin="2261,10965" coordsize="2235,0" path="m2261,10965l4496,10965e" filled="f" stroked="t" strokeweight="1.78pt" strokecolor="#FFFFFF">
                <v:path arrowok="t"/>
              </v:shape>
            </v:group>
            <v:group style="position:absolute;left:2369;top:10763;width:475;height:185" coordorigin="2369,10763" coordsize="475,185">
              <v:shape style="position:absolute;left:2369;top:10763;width:475;height:185" coordorigin="2369,10763" coordsize="475,185" path="m2369,10948l2844,10948,2844,10763,2369,10763,2369,10948e" filled="t" fillcolor="#FFFFFF" stroked="f">
                <v:path arrowok="t"/>
                <v:fill/>
              </v:shape>
            </v:group>
            <v:group style="position:absolute;left:2952;top:10751;width:108;height:206" coordorigin="2952,10751" coordsize="108,206">
              <v:shape style="position:absolute;left:2952;top:10751;width:108;height:206" coordorigin="2952,10751" coordsize="108,206" path="m2952,10957l3060,10957,3060,10751,2952,10751,2952,10957e" filled="t" fillcolor="#FFFFFF" stroked="f">
                <v:path arrowok="t"/>
                <v:fill/>
              </v:shape>
            </v:group>
            <v:group style="position:absolute;left:3528;top:10751;width:103;height:206" coordorigin="3528,10751" coordsize="103,206">
              <v:shape style="position:absolute;left:3528;top:10751;width:103;height:206" coordorigin="3528,10751" coordsize="103,206" path="m3528,10957l3632,10957,3632,10751,3528,10751,3528,10957e" filled="t" fillcolor="#FFFFFF" stroked="f">
                <v:path arrowok="t"/>
                <v:fill/>
              </v:shape>
            </v:group>
            <v:group style="position:absolute;left:3060;top:10751;width:468;height:206" coordorigin="3060,10751" coordsize="468,206">
              <v:shape style="position:absolute;left:3060;top:10751;width:468;height:206" coordorigin="3060,10751" coordsize="468,206" path="m3060,10957l3528,10957,3528,10751,3060,10751,3060,10957e" filled="t" fillcolor="#FFFFFF" stroked="f">
                <v:path arrowok="t"/>
                <v:fill/>
              </v:shape>
            </v:group>
            <v:group style="position:absolute;left:3636;top:10763;width:108;height:185" coordorigin="3636,10763" coordsize="108,185">
              <v:shape style="position:absolute;left:3636;top:10763;width:108;height:185" coordorigin="3636,10763" coordsize="108,185" path="m3636,10948l3744,10948,3744,10763,3636,10763,3636,10948e" filled="t" fillcolor="#FFFFFF" stroked="f">
                <v:path arrowok="t"/>
                <v:fill/>
              </v:shape>
            </v:group>
            <v:group style="position:absolute;left:4393;top:10763;width:103;height:185" coordorigin="4393,10763" coordsize="103,185">
              <v:shape style="position:absolute;left:4393;top:10763;width:103;height:185" coordorigin="4393,10763" coordsize="103,185" path="m4393,10948l4496,10948,4496,10763,4393,10763,4393,10948e" filled="t" fillcolor="#FFFFFF" stroked="f">
                <v:path arrowok="t"/>
                <v:fill/>
              </v:shape>
            </v:group>
            <v:group style="position:absolute;left:3744;top:10763;width:648;height:185" coordorigin="3744,10763" coordsize="648,185">
              <v:shape style="position:absolute;left:3744;top:10763;width:648;height:185" coordorigin="3744,10763" coordsize="648,185" path="m3744,10948l4393,10948,4393,10763,3744,10763,3744,10948e" filled="t" fillcolor="#FFFFFF" stroked="f">
                <v:path arrowok="t"/>
                <v:fill/>
              </v:shape>
            </v:group>
            <v:group style="position:absolute;left:4501;top:10751;width:667;height:2" coordorigin="4501,10751" coordsize="667,2">
              <v:shape style="position:absolute;left:4501;top:10751;width:667;height:2" coordorigin="4501,10751" coordsize="667,0" path="m4501,10751l5168,10751e" filled="f" stroked="t" strokeweight="2.5pt" strokecolor="#FFFFFF">
                <v:path arrowok="t"/>
              </v:shape>
            </v:group>
            <v:group style="position:absolute;left:4501;top:10775;width:108;height:206" coordorigin="4501,10775" coordsize="108,206">
              <v:shape style="position:absolute;left:4501;top:10775;width:108;height:206" coordorigin="4501,10775" coordsize="108,206" path="m4501,10981l4609,10981,4609,10775,4501,10775,4501,10981e" filled="t" fillcolor="#FFFFFF" stroked="f">
                <v:path arrowok="t"/>
                <v:fill/>
              </v:shape>
            </v:group>
            <v:group style="position:absolute;left:5065;top:10775;width:103;height:206" coordorigin="5065,10775" coordsize="103,206">
              <v:shape style="position:absolute;left:5065;top:10775;width:103;height:206" coordorigin="5065,10775" coordsize="103,206" path="m5065,10981l5168,10981,5168,10775,5065,10775,5065,10981e" filled="t" fillcolor="#FFFFFF" stroked="f">
                <v:path arrowok="t"/>
                <v:fill/>
              </v:shape>
            </v:group>
            <v:group style="position:absolute;left:4609;top:10775;width:456;height:206" coordorigin="4609,10775" coordsize="456,206">
              <v:shape style="position:absolute;left:4609;top:10775;width:456;height:206" coordorigin="4609,10775" coordsize="456,206" path="m4609,10981l5065,10981,5065,10775,4609,10775,4609,10981e" filled="t" fillcolor="#FFFFFF" stroked="f">
                <v:path arrowok="t"/>
                <v:fill/>
              </v:shape>
            </v:group>
            <v:group style="position:absolute;left:5173;top:10763;width:108;height:185" coordorigin="5173,10763" coordsize="108,185">
              <v:shape style="position:absolute;left:5173;top:10763;width:108;height:185" coordorigin="5173,10763" coordsize="108,185" path="m5173,10948l5281,10948,5281,10763,5173,10763,5173,10948e" filled="t" fillcolor="#FFFFFF" stroked="f">
                <v:path arrowok="t"/>
                <v:fill/>
              </v:shape>
            </v:group>
            <v:group style="position:absolute;left:5754;top:10763;width:103;height:185" coordorigin="5754,10763" coordsize="103,185">
              <v:shape style="position:absolute;left:5754;top:10763;width:103;height:185" coordorigin="5754,10763" coordsize="103,185" path="m5754,10948l5857,10948,5857,10763,5754,10763,5754,10948e" filled="t" fillcolor="#FFFFFF" stroked="f">
                <v:path arrowok="t"/>
                <v:fill/>
              </v:shape>
            </v:group>
            <v:group style="position:absolute;left:5173;top:10965;width:684;height:2" coordorigin="5173,10965" coordsize="684,2">
              <v:shape style="position:absolute;left:5173;top:10965;width:684;height:2" coordorigin="5173,10965" coordsize="684,0" path="m5173,10965l5857,10965e" filled="f" stroked="t" strokeweight="1.78pt" strokecolor="#FFFFFF">
                <v:path arrowok="t"/>
              </v:shape>
            </v:group>
            <v:group style="position:absolute;left:5281;top:10763;width:473;height:185" coordorigin="5281,10763" coordsize="473,185">
              <v:shape style="position:absolute;left:5281;top:10763;width:473;height:185" coordorigin="5281,10763" coordsize="473,185" path="m5281,10948l5754,10948,5754,10763,5281,10763,5281,10948e" filled="t" fillcolor="#FFFFFF" stroked="f">
                <v:path arrowok="t"/>
                <v:fill/>
              </v:shape>
            </v:group>
            <v:group style="position:absolute;left:5862;top:10751;width:588;height:2" coordorigin="5862,10751" coordsize="588,2">
              <v:shape style="position:absolute;left:5862;top:10751;width:588;height:2" coordorigin="5862,10751" coordsize="588,0" path="m5862,10751l6450,10751e" filled="f" stroked="t" strokeweight="2.5pt" strokecolor="#FFFFFF">
                <v:path arrowok="t"/>
              </v:shape>
            </v:group>
            <v:group style="position:absolute;left:5862;top:10775;width:108;height:206" coordorigin="5862,10775" coordsize="108,206">
              <v:shape style="position:absolute;left:5862;top:10775;width:108;height:206" coordorigin="5862,10775" coordsize="108,206" path="m5862,10981l5970,10981,5970,10775,5862,10775,5862,10981e" filled="t" fillcolor="#FFFFFF" stroked="f">
                <v:path arrowok="t"/>
                <v:fill/>
              </v:shape>
            </v:group>
            <v:group style="position:absolute;left:6347;top:10775;width:103;height:206" coordorigin="6347,10775" coordsize="103,206">
              <v:shape style="position:absolute;left:6347;top:10775;width:103;height:206" coordorigin="6347,10775" coordsize="103,206" path="m6347,10981l6450,10981,6450,10775,6347,10775,6347,10981e" filled="t" fillcolor="#FFFFFF" stroked="f">
                <v:path arrowok="t"/>
                <v:fill/>
              </v:shape>
            </v:group>
            <v:group style="position:absolute;left:5970;top:10775;width:377;height:206" coordorigin="5970,10775" coordsize="377,206">
              <v:shape style="position:absolute;left:5970;top:10775;width:377;height:206" coordorigin="5970,10775" coordsize="377,206" path="m5970,10981l6347,10981,6347,10775,5970,10775,5970,10981e" filled="t" fillcolor="#FFFFFF" stroked="f">
                <v:path arrowok="t"/>
                <v:fill/>
              </v:shape>
            </v:group>
            <v:group style="position:absolute;left:6455;top:10726;width:2002;height:38" coordorigin="6455,10726" coordsize="2002,38">
              <v:shape style="position:absolute;left:6455;top:10726;width:2002;height:38" coordorigin="6455,10726" coordsize="2002,38" path="m6455,10764l8457,10764,8457,10726,6455,10726,6455,10764xe" filled="t" fillcolor="#FFFFFF" stroked="f">
                <v:path arrowok="t"/>
                <v:fill/>
              </v:shape>
            </v:group>
            <v:group style="position:absolute;left:6455;top:10763;width:108;height:185" coordorigin="6455,10763" coordsize="108,185">
              <v:shape style="position:absolute;left:6455;top:10763;width:108;height:185" coordorigin="6455,10763" coordsize="108,185" path="m6455,10948l6563,10948,6563,10763,6455,10763,6455,10948e" filled="t" fillcolor="#FFFFFF" stroked="f">
                <v:path arrowok="t"/>
                <v:fill/>
              </v:shape>
            </v:group>
            <v:group style="position:absolute;left:7624;top:10763;width:103;height:185" coordorigin="7624,10763" coordsize="103,185">
              <v:shape style="position:absolute;left:7624;top:10763;width:103;height:185" coordorigin="7624,10763" coordsize="103,185" path="m7624,10948l7727,10948,7727,10763,7624,10763,7624,10948e" filled="t" fillcolor="#FFFFFF" stroked="f">
                <v:path arrowok="t"/>
                <v:fill/>
              </v:shape>
            </v:group>
            <v:group style="position:absolute;left:6455;top:10965;width:4700;height:2" coordorigin="6455,10965" coordsize="4700,2">
              <v:shape style="position:absolute;left:6455;top:10965;width:4700;height:2" coordorigin="6455,10965" coordsize="4700,0" path="m6455,10965l11155,10965e" filled="f" stroked="t" strokeweight="1.78pt" strokecolor="#FFFFFF">
                <v:path arrowok="t"/>
              </v:shape>
            </v:group>
            <v:group style="position:absolute;left:6563;top:10763;width:1061;height:185" coordorigin="6563,10763" coordsize="1061,185">
              <v:shape style="position:absolute;left:6563;top:10763;width:1061;height:185" coordorigin="6563,10763" coordsize="1061,185" path="m6563,10948l7624,10948,7624,10763,6563,10763,6563,10948e" filled="t" fillcolor="#FFFFFF" stroked="f">
                <v:path arrowok="t"/>
                <v:fill/>
              </v:shape>
            </v:group>
            <v:group style="position:absolute;left:7732;top:10763;width:108;height:185" coordorigin="7732,10763" coordsize="108,185">
              <v:shape style="position:absolute;left:7732;top:10763;width:108;height:185" coordorigin="7732,10763" coordsize="108,185" path="m7732,10948l7840,10948,7840,10763,7732,10763,7732,10948e" filled="t" fillcolor="#FFFFFF" stroked="f">
                <v:path arrowok="t"/>
                <v:fill/>
              </v:shape>
            </v:group>
            <v:group style="position:absolute;left:8353;top:10763;width:103;height:185" coordorigin="8353,10763" coordsize="103,185">
              <v:shape style="position:absolute;left:8353;top:10763;width:103;height:185" coordorigin="8353,10763" coordsize="103,185" path="m8353,10948l8457,10948,8457,10763,8353,10763,8353,10948e" filled="t" fillcolor="#FFFFFF" stroked="f">
                <v:path arrowok="t"/>
                <v:fill/>
              </v:shape>
            </v:group>
            <v:group style="position:absolute;left:7840;top:10763;width:514;height:185" coordorigin="7840,10763" coordsize="514,185">
              <v:shape style="position:absolute;left:7840;top:10763;width:514;height:185" coordorigin="7840,10763" coordsize="514,185" path="m7840,10948l8353,10948,8353,10763,7840,10763,7840,10948e" filled="t" fillcolor="#FFFFFF" stroked="f">
                <v:path arrowok="t"/>
                <v:fill/>
              </v:shape>
            </v:group>
            <v:group style="position:absolute;left:8461;top:10726;width:1976;height:26" coordorigin="8461,10726" coordsize="1976,26">
              <v:shape style="position:absolute;left:8461;top:10726;width:1976;height:26" coordorigin="8461,10726" coordsize="1976,26" path="m8461,10752l10437,10752,10437,10726,8461,10726,8461,10752xe" filled="t" fillcolor="#FFFFFF" stroked="f">
                <v:path arrowok="t"/>
                <v:fill/>
              </v:shape>
            </v:group>
            <v:group style="position:absolute;left:8461;top:10751;width:108;height:206" coordorigin="8461,10751" coordsize="108,206">
              <v:shape style="position:absolute;left:8461;top:10751;width:108;height:206" coordorigin="8461,10751" coordsize="108,206" path="m8461,10957l8569,10957,8569,10751,8461,10751,8461,10957e" filled="t" fillcolor="#FFFFFF" stroked="f">
                <v:path arrowok="t"/>
                <v:fill/>
              </v:shape>
            </v:group>
            <v:group style="position:absolute;left:9079;top:10751;width:103;height:206" coordorigin="9079,10751" coordsize="103,206">
              <v:shape style="position:absolute;left:9079;top:10751;width:103;height:206" coordorigin="9079,10751" coordsize="103,206" path="m9079,10957l9182,10957,9182,10751,9079,10751,9079,10957e" filled="t" fillcolor="#FFFFFF" stroked="f">
                <v:path arrowok="t"/>
                <v:fill/>
              </v:shape>
            </v:group>
            <v:group style="position:absolute;left:8569;top:10751;width:509;height:206" coordorigin="8569,10751" coordsize="509,206">
              <v:shape style="position:absolute;left:8569;top:10751;width:509;height:206" coordorigin="8569,10751" coordsize="509,206" path="m8569,10957l9079,10957,9079,10751,8569,10751,8569,10957e" filled="t" fillcolor="#FFFFFF" stroked="f">
                <v:path arrowok="t"/>
                <v:fill/>
              </v:shape>
            </v:group>
            <v:group style="position:absolute;left:9187;top:10751;width:108;height:206" coordorigin="9187,10751" coordsize="108,206">
              <v:shape style="position:absolute;left:9187;top:10751;width:108;height:206" coordorigin="9187,10751" coordsize="108,206" path="m9187,10957l9295,10957,9295,10751,9187,10751,9187,10957e" filled="t" fillcolor="#FFFFFF" stroked="f">
                <v:path arrowok="t"/>
                <v:fill/>
              </v:shape>
            </v:group>
            <v:group style="position:absolute;left:9686;top:10751;width:103;height:206" coordorigin="9686,10751" coordsize="103,206">
              <v:shape style="position:absolute;left:9686;top:10751;width:103;height:206" coordorigin="9686,10751" coordsize="103,206" path="m9686,10957l9789,10957,9789,10751,9686,10751,9686,10957e" filled="t" fillcolor="#FFFFFF" stroked="f">
                <v:path arrowok="t"/>
                <v:fill/>
              </v:shape>
            </v:group>
            <v:group style="position:absolute;left:9295;top:10751;width:391;height:206" coordorigin="9295,10751" coordsize="391,206">
              <v:shape style="position:absolute;left:9295;top:10751;width:391;height:206" coordorigin="9295,10751" coordsize="391,206" path="m9295,10957l9686,10957,9686,10751,9295,10751,9295,10957e" filled="t" fillcolor="#FFFFFF" stroked="f">
                <v:path arrowok="t"/>
                <v:fill/>
              </v:shape>
            </v:group>
            <v:group style="position:absolute;left:9794;top:10751;width:108;height:206" coordorigin="9794,10751" coordsize="108,206">
              <v:shape style="position:absolute;left:9794;top:10751;width:108;height:206" coordorigin="9794,10751" coordsize="108,206" path="m9794,10957l9902,10957,9902,10751,9794,10751,9794,10957e" filled="t" fillcolor="#FFFFFF" stroked="f">
                <v:path arrowok="t"/>
                <v:fill/>
              </v:shape>
            </v:group>
            <v:group style="position:absolute;left:10334;top:10751;width:103;height:206" coordorigin="10334,10751" coordsize="103,206">
              <v:shape style="position:absolute;left:10334;top:10751;width:103;height:206" coordorigin="10334,10751" coordsize="103,206" path="m10334,10957l10437,10957,10437,10751,10334,10751,10334,10957e" filled="t" fillcolor="#FFFFFF" stroked="f">
                <v:path arrowok="t"/>
                <v:fill/>
              </v:shape>
            </v:group>
            <v:group style="position:absolute;left:9902;top:10751;width:432;height:206" coordorigin="9902,10751" coordsize="432,206">
              <v:shape style="position:absolute;left:9902;top:10751;width:432;height:206" coordorigin="9902,10751" coordsize="432,206" path="m9902,10957l10334,10957,10334,10751,9902,10751,9902,10957e" filled="t" fillcolor="#FFFFFF" stroked="f">
                <v:path arrowok="t"/>
                <v:fill/>
              </v:shape>
            </v:group>
            <v:group style="position:absolute;left:10442;top:10763;width:108;height:185" coordorigin="10442,10763" coordsize="108,185">
              <v:shape style="position:absolute;left:10442;top:10763;width:108;height:185" coordorigin="10442,10763" coordsize="108,185" path="m10442,10948l10550,10948,10550,10763,10442,10763,10442,10948e" filled="t" fillcolor="#FFFFFF" stroked="f">
                <v:path arrowok="t"/>
                <v:fill/>
              </v:shape>
            </v:group>
            <v:group style="position:absolute;left:11054;top:10763;width:101;height:185" coordorigin="11054,10763" coordsize="101,185">
              <v:shape style="position:absolute;left:11054;top:10763;width:101;height:185" coordorigin="11054,10763" coordsize="101,185" path="m11054,10948l11155,10948,11155,10763,11054,10763,11054,10948e" filled="t" fillcolor="#FFFFFF" stroked="f">
                <v:path arrowok="t"/>
                <v:fill/>
              </v:shape>
            </v:group>
            <v:group style="position:absolute;left:10550;top:10763;width:504;height:185" coordorigin="10550,10763" coordsize="504,185">
              <v:shape style="position:absolute;left:10550;top:10763;width:504;height:185" coordorigin="10550,10763" coordsize="504,185" path="m10550,10948l11054,10948,11054,10763,10550,10763,10550,10948e" filled="t" fillcolor="#FFFFFF" stroked="f">
                <v:path arrowok="t"/>
                <v:fill/>
              </v:shape>
            </v:group>
            <v:group style="position:absolute;left:715;top:10722;width:10452;height:2" coordorigin="715,10722" coordsize="10452,2">
              <v:shape style="position:absolute;left:715;top:10722;width:10452;height:2" coordorigin="715,10722" coordsize="10452,0" path="m715,10722l11167,10722e" filled="f" stroked="t" strokeweight=".579980pt" strokecolor="#000000">
                <v:path arrowok="t"/>
              </v:shape>
            </v:group>
            <v:group style="position:absolute;left:725;top:11017;width:1532;height:2" coordorigin="725,11017" coordsize="1532,2">
              <v:shape style="position:absolute;left:725;top:11017;width:1532;height:2" coordorigin="725,11017" coordsize="1532,0" path="m725,11017l2256,11017e" filled="f" stroked="t" strokeweight="2.5pt" strokecolor="#FFFFFF">
                <v:path arrowok="t"/>
              </v:shape>
            </v:group>
            <v:group style="position:absolute;left:725;top:11041;width:103;height:206" coordorigin="725,11041" coordsize="103,206">
              <v:shape style="position:absolute;left:725;top:11041;width:103;height:206" coordorigin="725,11041" coordsize="103,206" path="m725,11248l828,11248,828,11041,725,11041,725,11248e" filled="t" fillcolor="#FFFFFF" stroked="f">
                <v:path arrowok="t"/>
                <v:fill/>
              </v:shape>
            </v:group>
            <v:group style="position:absolute;left:2153;top:11041;width:103;height:206" coordorigin="2153,11041" coordsize="103,206">
              <v:shape style="position:absolute;left:2153;top:11041;width:103;height:206" coordorigin="2153,11041" coordsize="103,206" path="m2153,11248l2256,11248,2256,11041,2153,11041,2153,11248e" filled="t" fillcolor="#FFFFFF" stroked="f">
                <v:path arrowok="t"/>
                <v:fill/>
              </v:shape>
            </v:group>
            <v:group style="position:absolute;left:828;top:11041;width:1325;height:206" coordorigin="828,11041" coordsize="1325,206">
              <v:shape style="position:absolute;left:828;top:11041;width:1325;height:206" coordorigin="828,11041" coordsize="1325,206" path="m828,11248l2153,11248,2153,11041,828,11041,828,11248e" filled="t" fillcolor="#FFFFFF" stroked="f">
                <v:path arrowok="t"/>
                <v:fill/>
              </v:shape>
            </v:group>
            <v:group style="position:absolute;left:2261;top:11010;width:2235;height:2" coordorigin="2261,11010" coordsize="2235,2">
              <v:shape style="position:absolute;left:2261;top:11010;width:2235;height:2" coordorigin="2261,11010" coordsize="2235,0" path="m2261,11010l4496,11010e" filled="f" stroked="t" strokeweight="1.78pt" strokecolor="#FFFFFF">
                <v:path arrowok="t"/>
              </v:shape>
            </v:group>
            <v:group style="position:absolute;left:2261;top:11027;width:108;height:185" coordorigin="2261,11027" coordsize="108,185">
              <v:shape style="position:absolute;left:2261;top:11027;width:108;height:185" coordorigin="2261,11027" coordsize="108,185" path="m2261,11212l2369,11212,2369,11027,2261,11027,2261,11212e" filled="t" fillcolor="#FFFFFF" stroked="f">
                <v:path arrowok="t"/>
                <v:fill/>
              </v:shape>
            </v:group>
            <v:group style="position:absolute;left:2844;top:11027;width:103;height:185" coordorigin="2844,11027" coordsize="103,185">
              <v:shape style="position:absolute;left:2844;top:11027;width:103;height:185" coordorigin="2844,11027" coordsize="103,185" path="m2844,11212l2948,11212,2948,11027,2844,11027,2844,11212e" filled="t" fillcolor="#FFFFFF" stroked="f">
                <v:path arrowok="t"/>
                <v:fill/>
              </v:shape>
            </v:group>
            <v:group style="position:absolute;left:2261;top:11211;width:686;height:38" coordorigin="2261,11211" coordsize="686,38">
              <v:shape style="position:absolute;left:2261;top:11211;width:686;height:38" coordorigin="2261,11211" coordsize="686,38" path="m2261,11249l2948,11249,2948,11211,2261,11211,2261,11249xe" filled="t" fillcolor="#FFFFFF" stroked="f">
                <v:path arrowok="t"/>
                <v:fill/>
              </v:shape>
            </v:group>
            <v:group style="position:absolute;left:2369;top:11027;width:475;height:185" coordorigin="2369,11027" coordsize="475,185">
              <v:shape style="position:absolute;left:2369;top:11027;width:475;height:185" coordorigin="2369,11027" coordsize="475,185" path="m2369,11212l2844,11212,2844,11027,2369,11027,2369,11212e" filled="t" fillcolor="#FFFFFF" stroked="f">
                <v:path arrowok="t"/>
                <v:fill/>
              </v:shape>
            </v:group>
            <v:group style="position:absolute;left:2952;top:11017;width:108;height:206" coordorigin="2952,11017" coordsize="108,206">
              <v:shape style="position:absolute;left:2952;top:11017;width:108;height:206" coordorigin="2952,11017" coordsize="108,206" path="m2952,11224l3060,11224,3060,11017,2952,11017,2952,11224e" filled="t" fillcolor="#FFFFFF" stroked="f">
                <v:path arrowok="t"/>
                <v:fill/>
              </v:shape>
            </v:group>
            <v:group style="position:absolute;left:3528;top:11017;width:103;height:206" coordorigin="3528,11017" coordsize="103,206">
              <v:shape style="position:absolute;left:3528;top:11017;width:103;height:206" coordorigin="3528,11017" coordsize="103,206" path="m3528,11224l3632,11224,3632,11017,3528,11017,3528,11224e" filled="t" fillcolor="#FFFFFF" stroked="f">
                <v:path arrowok="t"/>
                <v:fill/>
              </v:shape>
            </v:group>
            <v:group style="position:absolute;left:2952;top:11223;width:679;height:26" coordorigin="2952,11223" coordsize="679,26">
              <v:shape style="position:absolute;left:2952;top:11223;width:679;height:26" coordorigin="2952,11223" coordsize="679,26" path="m2952,11249l3632,11249,3632,11223,2952,11223,2952,11249xe" filled="t" fillcolor="#FFFFFF" stroked="f">
                <v:path arrowok="t"/>
                <v:fill/>
              </v:shape>
            </v:group>
            <v:group style="position:absolute;left:3060;top:11017;width:468;height:206" coordorigin="3060,11017" coordsize="468,206">
              <v:shape style="position:absolute;left:3060;top:11017;width:468;height:206" coordorigin="3060,11017" coordsize="468,206" path="m3060,11224l3528,11224,3528,11017,3060,11017,3060,11224e" filled="t" fillcolor="#FFFFFF" stroked="f">
                <v:path arrowok="t"/>
                <v:fill/>
              </v:shape>
            </v:group>
            <v:group style="position:absolute;left:3636;top:11027;width:108;height:185" coordorigin="3636,11027" coordsize="108,185">
              <v:shape style="position:absolute;left:3636;top:11027;width:108;height:185" coordorigin="3636,11027" coordsize="108,185" path="m3636,11212l3744,11212,3744,11027,3636,11027,3636,11212e" filled="t" fillcolor="#FFFFFF" stroked="f">
                <v:path arrowok="t"/>
                <v:fill/>
              </v:shape>
            </v:group>
            <v:group style="position:absolute;left:4393;top:11027;width:103;height:185" coordorigin="4393,11027" coordsize="103,185">
              <v:shape style="position:absolute;left:4393;top:11027;width:103;height:185" coordorigin="4393,11027" coordsize="103,185" path="m4393,11212l4496,11212,4496,11027,4393,11027,4393,11212e" filled="t" fillcolor="#FFFFFF" stroked="f">
                <v:path arrowok="t"/>
                <v:fill/>
              </v:shape>
            </v:group>
            <v:group style="position:absolute;left:3636;top:11211;width:860;height:38" coordorigin="3636,11211" coordsize="860,38">
              <v:shape style="position:absolute;left:3636;top:11211;width:860;height:38" coordorigin="3636,11211" coordsize="860,38" path="m3636,11249l4496,11249,4496,11211,3636,11211,3636,11249xe" filled="t" fillcolor="#FFFFFF" stroked="f">
                <v:path arrowok="t"/>
                <v:fill/>
              </v:shape>
            </v:group>
            <v:group style="position:absolute;left:3744;top:11027;width:648;height:185" coordorigin="3744,11027" coordsize="648,185">
              <v:shape style="position:absolute;left:3744;top:11027;width:648;height:185" coordorigin="3744,11027" coordsize="648,185" path="m3744,11212l4393,11212,4393,11027,3744,11027,3744,11212e" filled="t" fillcolor="#FFFFFF" stroked="f">
                <v:path arrowok="t"/>
                <v:fill/>
              </v:shape>
            </v:group>
            <v:group style="position:absolute;left:4501;top:11017;width:667;height:2" coordorigin="4501,11017" coordsize="667,2">
              <v:shape style="position:absolute;left:4501;top:11017;width:667;height:2" coordorigin="4501,11017" coordsize="667,0" path="m4501,11017l5168,11017e" filled="f" stroked="t" strokeweight="2.5pt" strokecolor="#FFFFFF">
                <v:path arrowok="t"/>
              </v:shape>
            </v:group>
            <v:group style="position:absolute;left:4501;top:11041;width:108;height:206" coordorigin="4501,11041" coordsize="108,206">
              <v:shape style="position:absolute;left:4501;top:11041;width:108;height:206" coordorigin="4501,11041" coordsize="108,206" path="m4501,11248l4609,11248,4609,11041,4501,11041,4501,11248e" filled="t" fillcolor="#FFFFFF" stroked="f">
                <v:path arrowok="t"/>
                <v:fill/>
              </v:shape>
            </v:group>
            <v:group style="position:absolute;left:5065;top:11041;width:103;height:206" coordorigin="5065,11041" coordsize="103,206">
              <v:shape style="position:absolute;left:5065;top:11041;width:103;height:206" coordorigin="5065,11041" coordsize="103,206" path="m5065,11248l5168,11248,5168,11041,5065,11041,5065,11248e" filled="t" fillcolor="#FFFFFF" stroked="f">
                <v:path arrowok="t"/>
                <v:fill/>
              </v:shape>
            </v:group>
            <v:group style="position:absolute;left:4609;top:11041;width:456;height:206" coordorigin="4609,11041" coordsize="456,206">
              <v:shape style="position:absolute;left:4609;top:11041;width:456;height:206" coordorigin="4609,11041" coordsize="456,206" path="m4609,11248l5065,11248,5065,11041,4609,11041,4609,11248e" filled="t" fillcolor="#FFFFFF" stroked="f">
                <v:path arrowok="t"/>
                <v:fill/>
              </v:shape>
            </v:group>
            <v:group style="position:absolute;left:5173;top:11010;width:684;height:2" coordorigin="5173,11010" coordsize="684,2">
              <v:shape style="position:absolute;left:5173;top:11010;width:684;height:2" coordorigin="5173,11010" coordsize="684,0" path="m5173,11010l5857,11010e" filled="f" stroked="t" strokeweight="1.78pt" strokecolor="#FFFFFF">
                <v:path arrowok="t"/>
              </v:shape>
            </v:group>
            <v:group style="position:absolute;left:5173;top:11027;width:108;height:185" coordorigin="5173,11027" coordsize="108,185">
              <v:shape style="position:absolute;left:5173;top:11027;width:108;height:185" coordorigin="5173,11027" coordsize="108,185" path="m5173,11212l5281,11212,5281,11027,5173,11027,5173,11212e" filled="t" fillcolor="#FFFFFF" stroked="f">
                <v:path arrowok="t"/>
                <v:fill/>
              </v:shape>
            </v:group>
            <v:group style="position:absolute;left:5754;top:11027;width:103;height:185" coordorigin="5754,11027" coordsize="103,185">
              <v:shape style="position:absolute;left:5754;top:11027;width:103;height:185" coordorigin="5754,11027" coordsize="103,185" path="m5754,11212l5857,11212,5857,11027,5754,11027,5754,11212e" filled="t" fillcolor="#FFFFFF" stroked="f">
                <v:path arrowok="t"/>
                <v:fill/>
              </v:shape>
            </v:group>
            <v:group style="position:absolute;left:5173;top:11211;width:684;height:38" coordorigin="5173,11211" coordsize="684,38">
              <v:shape style="position:absolute;left:5173;top:11211;width:684;height:38" coordorigin="5173,11211" coordsize="684,38" path="m5173,11249l5857,11249,5857,11211,5173,11211,5173,11249xe" filled="t" fillcolor="#FFFFFF" stroked="f">
                <v:path arrowok="t"/>
                <v:fill/>
              </v:shape>
            </v:group>
            <v:group style="position:absolute;left:5281;top:11027;width:473;height:185" coordorigin="5281,11027" coordsize="473,185">
              <v:shape style="position:absolute;left:5281;top:11027;width:473;height:185" coordorigin="5281,11027" coordsize="473,185" path="m5281,11212l5754,11212,5754,11027,5281,11027,5281,11212e" filled="t" fillcolor="#FFFFFF" stroked="f">
                <v:path arrowok="t"/>
                <v:fill/>
              </v:shape>
            </v:group>
            <v:group style="position:absolute;left:5862;top:11017;width:588;height:2" coordorigin="5862,11017" coordsize="588,2">
              <v:shape style="position:absolute;left:5862;top:11017;width:588;height:2" coordorigin="5862,11017" coordsize="588,0" path="m5862,11017l6450,11017e" filled="f" stroked="t" strokeweight="2.5pt" strokecolor="#FFFFFF">
                <v:path arrowok="t"/>
              </v:shape>
            </v:group>
            <v:group style="position:absolute;left:5862;top:11041;width:108;height:206" coordorigin="5862,11041" coordsize="108,206">
              <v:shape style="position:absolute;left:5862;top:11041;width:108;height:206" coordorigin="5862,11041" coordsize="108,206" path="m5862,11248l5970,11248,5970,11041,5862,11041,5862,11248e" filled="t" fillcolor="#FFFFFF" stroked="f">
                <v:path arrowok="t"/>
                <v:fill/>
              </v:shape>
            </v:group>
            <v:group style="position:absolute;left:6347;top:11041;width:103;height:206" coordorigin="6347,11041" coordsize="103,206">
              <v:shape style="position:absolute;left:6347;top:11041;width:103;height:206" coordorigin="6347,11041" coordsize="103,206" path="m6347,11248l6450,11248,6450,11041,6347,11041,6347,11248e" filled="t" fillcolor="#FFFFFF" stroked="f">
                <v:path arrowok="t"/>
                <v:fill/>
              </v:shape>
            </v:group>
            <v:group style="position:absolute;left:5970;top:11041;width:377;height:206" coordorigin="5970,11041" coordsize="377,206">
              <v:shape style="position:absolute;left:5970;top:11041;width:377;height:206" coordorigin="5970,11041" coordsize="377,206" path="m5970,11248l6347,11248,6347,11041,5970,11041,5970,11248e" filled="t" fillcolor="#FFFFFF" stroked="f">
                <v:path arrowok="t"/>
                <v:fill/>
              </v:shape>
            </v:group>
            <v:group style="position:absolute;left:6455;top:11010;width:4700;height:2" coordorigin="6455,11010" coordsize="4700,2">
              <v:shape style="position:absolute;left:6455;top:11010;width:4700;height:2" coordorigin="6455,11010" coordsize="4700,0" path="m6455,11010l11155,11010e" filled="f" stroked="t" strokeweight="1.78pt" strokecolor="#FFFFFF">
                <v:path arrowok="t"/>
              </v:shape>
            </v:group>
            <v:group style="position:absolute;left:6455;top:11027;width:108;height:185" coordorigin="6455,11027" coordsize="108,185">
              <v:shape style="position:absolute;left:6455;top:11027;width:108;height:185" coordorigin="6455,11027" coordsize="108,185" path="m6455,11212l6563,11212,6563,11027,6455,11027,6455,11212e" filled="t" fillcolor="#FFFFFF" stroked="f">
                <v:path arrowok="t"/>
                <v:fill/>
              </v:shape>
            </v:group>
            <v:group style="position:absolute;left:7624;top:11027;width:103;height:185" coordorigin="7624,11027" coordsize="103,185">
              <v:shape style="position:absolute;left:7624;top:11027;width:103;height:185" coordorigin="7624,11027" coordsize="103,185" path="m7624,11212l7727,11212,7727,11027,7624,11027,7624,11212e" filled="t" fillcolor="#FFFFFF" stroked="f">
                <v:path arrowok="t"/>
                <v:fill/>
              </v:shape>
            </v:group>
            <v:group style="position:absolute;left:6455;top:11211;width:2002;height:38" coordorigin="6455,11211" coordsize="2002,38">
              <v:shape style="position:absolute;left:6455;top:11211;width:2002;height:38" coordorigin="6455,11211" coordsize="2002,38" path="m6455,11249l8457,11249,8457,11211,6455,11211,6455,11249xe" filled="t" fillcolor="#FFFFFF" stroked="f">
                <v:path arrowok="t"/>
                <v:fill/>
              </v:shape>
            </v:group>
            <v:group style="position:absolute;left:6563;top:11027;width:1061;height:185" coordorigin="6563,11027" coordsize="1061,185">
              <v:shape style="position:absolute;left:6563;top:11027;width:1061;height:185" coordorigin="6563,11027" coordsize="1061,185" path="m6563,11212l7624,11212,7624,11027,6563,11027,6563,11212e" filled="t" fillcolor="#FFFFFF" stroked="f">
                <v:path arrowok="t"/>
                <v:fill/>
              </v:shape>
            </v:group>
            <v:group style="position:absolute;left:7732;top:11027;width:108;height:185" coordorigin="7732,11027" coordsize="108,185">
              <v:shape style="position:absolute;left:7732;top:11027;width:108;height:185" coordorigin="7732,11027" coordsize="108,185" path="m7732,11212l7840,11212,7840,11027,7732,11027,7732,11212e" filled="t" fillcolor="#FFFFFF" stroked="f">
                <v:path arrowok="t"/>
                <v:fill/>
              </v:shape>
            </v:group>
            <v:group style="position:absolute;left:8353;top:11027;width:103;height:185" coordorigin="8353,11027" coordsize="103,185">
              <v:shape style="position:absolute;left:8353;top:11027;width:103;height:185" coordorigin="8353,11027" coordsize="103,185" path="m8353,11212l8457,11212,8457,11027,8353,11027,8353,11212e" filled="t" fillcolor="#FFFFFF" stroked="f">
                <v:path arrowok="t"/>
                <v:fill/>
              </v:shape>
            </v:group>
            <v:group style="position:absolute;left:7840;top:11027;width:514;height:185" coordorigin="7840,11027" coordsize="514,185">
              <v:shape style="position:absolute;left:7840;top:11027;width:514;height:185" coordorigin="7840,11027" coordsize="514,185" path="m7840,11212l8353,11212,8353,11027,7840,11027,7840,11212e" filled="t" fillcolor="#FFFFFF" stroked="f">
                <v:path arrowok="t"/>
                <v:fill/>
              </v:shape>
            </v:group>
            <v:group style="position:absolute;left:8461;top:11017;width:108;height:206" coordorigin="8461,11017" coordsize="108,206">
              <v:shape style="position:absolute;left:8461;top:11017;width:108;height:206" coordorigin="8461,11017" coordsize="108,206" path="m8461,11224l8569,11224,8569,11017,8461,11017,8461,11224e" filled="t" fillcolor="#FFFFFF" stroked="f">
                <v:path arrowok="t"/>
                <v:fill/>
              </v:shape>
            </v:group>
            <v:group style="position:absolute;left:9079;top:11017;width:103;height:206" coordorigin="9079,11017" coordsize="103,206">
              <v:shape style="position:absolute;left:9079;top:11017;width:103;height:206" coordorigin="9079,11017" coordsize="103,206" path="m9079,11224l9182,11224,9182,11017,9079,11017,9079,11224e" filled="t" fillcolor="#FFFFFF" stroked="f">
                <v:path arrowok="t"/>
                <v:fill/>
              </v:shape>
            </v:group>
            <v:group style="position:absolute;left:8461;top:11223;width:1976;height:26" coordorigin="8461,11223" coordsize="1976,26">
              <v:shape style="position:absolute;left:8461;top:11223;width:1976;height:26" coordorigin="8461,11223" coordsize="1976,26" path="m8461,11249l10437,11249,10437,11223,8461,11223,8461,11249xe" filled="t" fillcolor="#FFFFFF" stroked="f">
                <v:path arrowok="t"/>
                <v:fill/>
              </v:shape>
            </v:group>
            <v:group style="position:absolute;left:8569;top:11017;width:509;height:206" coordorigin="8569,11017" coordsize="509,206">
              <v:shape style="position:absolute;left:8569;top:11017;width:509;height:206" coordorigin="8569,11017" coordsize="509,206" path="m8569,11224l9079,11224,9079,11017,8569,11017,8569,11224e" filled="t" fillcolor="#FFFFFF" stroked="f">
                <v:path arrowok="t"/>
                <v:fill/>
              </v:shape>
            </v:group>
            <v:group style="position:absolute;left:9187;top:11017;width:108;height:206" coordorigin="9187,11017" coordsize="108,206">
              <v:shape style="position:absolute;left:9187;top:11017;width:108;height:206" coordorigin="9187,11017" coordsize="108,206" path="m9187,11224l9295,11224,9295,11017,9187,11017,9187,11224e" filled="t" fillcolor="#FFFFFF" stroked="f">
                <v:path arrowok="t"/>
                <v:fill/>
              </v:shape>
            </v:group>
            <v:group style="position:absolute;left:9686;top:11017;width:103;height:206" coordorigin="9686,11017" coordsize="103,206">
              <v:shape style="position:absolute;left:9686;top:11017;width:103;height:206" coordorigin="9686,11017" coordsize="103,206" path="m9686,11224l9789,11224,9789,11017,9686,11017,9686,11224e" filled="t" fillcolor="#FFFFFF" stroked="f">
                <v:path arrowok="t"/>
                <v:fill/>
              </v:shape>
            </v:group>
            <v:group style="position:absolute;left:9295;top:11017;width:391;height:206" coordorigin="9295,11017" coordsize="391,206">
              <v:shape style="position:absolute;left:9295;top:11017;width:391;height:206" coordorigin="9295,11017" coordsize="391,206" path="m9295,11224l9686,11224,9686,11017,9295,11017,9295,11224e" filled="t" fillcolor="#FFFFFF" stroked="f">
                <v:path arrowok="t"/>
                <v:fill/>
              </v:shape>
            </v:group>
            <v:group style="position:absolute;left:9794;top:11017;width:108;height:206" coordorigin="9794,11017" coordsize="108,206">
              <v:shape style="position:absolute;left:9794;top:11017;width:108;height:206" coordorigin="9794,11017" coordsize="108,206" path="m9794,11224l9902,11224,9902,11017,9794,11017,9794,11224e" filled="t" fillcolor="#FFFFFF" stroked="f">
                <v:path arrowok="t"/>
                <v:fill/>
              </v:shape>
            </v:group>
            <v:group style="position:absolute;left:10334;top:11017;width:103;height:206" coordorigin="10334,11017" coordsize="103,206">
              <v:shape style="position:absolute;left:10334;top:11017;width:103;height:206" coordorigin="10334,11017" coordsize="103,206" path="m10334,11224l10437,11224,10437,11017,10334,11017,10334,11224e" filled="t" fillcolor="#FFFFFF" stroked="f">
                <v:path arrowok="t"/>
                <v:fill/>
              </v:shape>
            </v:group>
            <v:group style="position:absolute;left:9902;top:11017;width:432;height:206" coordorigin="9902,11017" coordsize="432,206">
              <v:shape style="position:absolute;left:9902;top:11017;width:432;height:206" coordorigin="9902,11017" coordsize="432,206" path="m9902,11224l10334,11224,10334,11017,9902,11017,9902,11224e" filled="t" fillcolor="#FFFFFF" stroked="f">
                <v:path arrowok="t"/>
                <v:fill/>
              </v:shape>
            </v:group>
            <v:group style="position:absolute;left:10442;top:11027;width:108;height:185" coordorigin="10442,11027" coordsize="108,185">
              <v:shape style="position:absolute;left:10442;top:11027;width:108;height:185" coordorigin="10442,11027" coordsize="108,185" path="m10442,11212l10550,11212,10550,11027,10442,11027,10442,11212e" filled="t" fillcolor="#FFFFFF" stroked="f">
                <v:path arrowok="t"/>
                <v:fill/>
              </v:shape>
            </v:group>
            <v:group style="position:absolute;left:11054;top:11027;width:101;height:185" coordorigin="11054,11027" coordsize="101,185">
              <v:shape style="position:absolute;left:11054;top:11027;width:101;height:185" coordorigin="11054,11027" coordsize="101,185" path="m11054,11212l11155,11212,11155,11027,11054,11027,11054,11212e" filled="t" fillcolor="#FFFFFF" stroked="f">
                <v:path arrowok="t"/>
                <v:fill/>
              </v:shape>
            </v:group>
            <v:group style="position:absolute;left:10442;top:11211;width:713;height:38" coordorigin="10442,11211" coordsize="713,38">
              <v:shape style="position:absolute;left:10442;top:11211;width:713;height:38" coordorigin="10442,11211" coordsize="713,38" path="m10442,11249l11155,11249,11155,11211,10442,11211,10442,11249xe" filled="t" fillcolor="#FFFFFF" stroked="f">
                <v:path arrowok="t"/>
                <v:fill/>
              </v:shape>
            </v:group>
            <v:group style="position:absolute;left:10550;top:11027;width:504;height:185" coordorigin="10550,11027" coordsize="504,185">
              <v:shape style="position:absolute;left:10550;top:11027;width:504;height:185" coordorigin="10550,11027" coordsize="504,185" path="m10550,11212l11054,11212,11054,11027,10550,11027,10550,11212e" filled="t" fillcolor="#FFFFFF" stroked="f">
                <v:path arrowok="t"/>
                <v:fill/>
              </v:shape>
            </v:group>
            <v:group style="position:absolute;left:715;top:10986;width:10452;height:2" coordorigin="715,10986" coordsize="10452,2">
              <v:shape style="position:absolute;left:715;top:10986;width:10452;height:2" coordorigin="715,10986" coordsize="10452,0" path="m715,10986l11167,10986e" filled="f" stroked="t" strokeweight=".579980pt" strokecolor="#000000">
                <v:path arrowok="t"/>
              </v:shape>
            </v:group>
            <v:group style="position:absolute;left:725;top:11281;width:1532;height:2" coordorigin="725,11281" coordsize="1532,2">
              <v:shape style="position:absolute;left:725;top:11281;width:1532;height:2" coordorigin="725,11281" coordsize="1532,0" path="m725,11281l2256,11281e" filled="f" stroked="t" strokeweight="2.5pt" strokecolor="#6FAC46">
                <v:path arrowok="t"/>
              </v:shape>
            </v:group>
            <v:group style="position:absolute;left:725;top:11305;width:103;height:206" coordorigin="725,11305" coordsize="103,206">
              <v:shape style="position:absolute;left:725;top:11305;width:103;height:206" coordorigin="725,11305" coordsize="103,206" path="m725,11512l828,11512,828,11305,725,11305,725,11512e" filled="t" fillcolor="#6FAC46" stroked="f">
                <v:path arrowok="t"/>
                <v:fill/>
              </v:shape>
            </v:group>
            <v:group style="position:absolute;left:2153;top:11305;width:103;height:206" coordorigin="2153,11305" coordsize="103,206">
              <v:shape style="position:absolute;left:2153;top:11305;width:103;height:206" coordorigin="2153,11305" coordsize="103,206" path="m2153,11512l2256,11512,2256,11305,2153,11305,2153,11512e" filled="t" fillcolor="#6FAC46" stroked="f">
                <v:path arrowok="t"/>
                <v:fill/>
              </v:shape>
            </v:group>
            <v:group style="position:absolute;left:828;top:11305;width:1325;height:206" coordorigin="828,11305" coordsize="1325,206">
              <v:shape style="position:absolute;left:828;top:11305;width:1325;height:206" coordorigin="828,11305" coordsize="1325,206" path="m828,11512l2153,11512,2153,11305,828,11305,828,11512e" filled="t" fillcolor="#6FAC46" stroked="f">
                <v:path arrowok="t"/>
                <v:fill/>
              </v:shape>
            </v:group>
            <v:group style="position:absolute;left:2261;top:11256;width:686;height:38" coordorigin="2261,11256" coordsize="686,38">
              <v:shape style="position:absolute;left:2261;top:11256;width:686;height:38" coordorigin="2261,11256" coordsize="686,38" path="m2261,11294l2948,11294,2948,11256,2261,11256,2261,11294xe" filled="t" fillcolor="#6FAC46" stroked="f">
                <v:path arrowok="t"/>
                <v:fill/>
              </v:shape>
            </v:group>
            <v:group style="position:absolute;left:2261;top:11293;width:108;height:182" coordorigin="2261,11293" coordsize="108,182">
              <v:shape style="position:absolute;left:2261;top:11293;width:108;height:182" coordorigin="2261,11293" coordsize="108,182" path="m2261,11476l2369,11476,2369,11293,2261,11293,2261,11476e" filled="t" fillcolor="#6FAC46" stroked="f">
                <v:path arrowok="t"/>
                <v:fill/>
              </v:shape>
            </v:group>
            <v:group style="position:absolute;left:2844;top:11293;width:103;height:182" coordorigin="2844,11293" coordsize="103,182">
              <v:shape style="position:absolute;left:2844;top:11293;width:103;height:182" coordorigin="2844,11293" coordsize="103,182" path="m2844,11476l2948,11476,2948,11293,2844,11293,2844,11476e" filled="t" fillcolor="#6FAC46" stroked="f">
                <v:path arrowok="t"/>
                <v:fill/>
              </v:shape>
            </v:group>
            <v:group style="position:absolute;left:2261;top:11475;width:686;height:38" coordorigin="2261,11475" coordsize="686,38">
              <v:shape style="position:absolute;left:2261;top:11475;width:686;height:38" coordorigin="2261,11475" coordsize="686,38" path="m2261,11513l2948,11513,2948,11475,2261,11475,2261,11513xe" filled="t" fillcolor="#6FAC46" stroked="f">
                <v:path arrowok="t"/>
                <v:fill/>
              </v:shape>
            </v:group>
            <v:group style="position:absolute;left:2369;top:11293;width:475;height:182" coordorigin="2369,11293" coordsize="475,182">
              <v:shape style="position:absolute;left:2369;top:11293;width:475;height:182" coordorigin="2369,11293" coordsize="475,182" path="m2369,11476l2844,11476,2844,11293,2369,11293,2369,11476e" filled="t" fillcolor="#6FAC46" stroked="f">
                <v:path arrowok="t"/>
                <v:fill/>
              </v:shape>
            </v:group>
            <v:group style="position:absolute;left:2952;top:11256;width:679;height:26" coordorigin="2952,11256" coordsize="679,26">
              <v:shape style="position:absolute;left:2952;top:11256;width:679;height:26" coordorigin="2952,11256" coordsize="679,26" path="m2952,11282l3632,11282,3632,11256,2952,11256,2952,11282xe" filled="t" fillcolor="#6FAC46" stroked="f">
                <v:path arrowok="t"/>
                <v:fill/>
              </v:shape>
            </v:group>
            <v:group style="position:absolute;left:2952;top:11281;width:108;height:206" coordorigin="2952,11281" coordsize="108,206">
              <v:shape style="position:absolute;left:2952;top:11281;width:108;height:206" coordorigin="2952,11281" coordsize="108,206" path="m2952,11488l3060,11488,3060,11281,2952,11281,2952,11488e" filled="t" fillcolor="#6FAC46" stroked="f">
                <v:path arrowok="t"/>
                <v:fill/>
              </v:shape>
            </v:group>
            <v:group style="position:absolute;left:3528;top:11281;width:103;height:206" coordorigin="3528,11281" coordsize="103,206">
              <v:shape style="position:absolute;left:3528;top:11281;width:103;height:206" coordorigin="3528,11281" coordsize="103,206" path="m3528,11488l3632,11488,3632,11281,3528,11281,3528,11488e" filled="t" fillcolor="#6FAC46" stroked="f">
                <v:path arrowok="t"/>
                <v:fill/>
              </v:shape>
            </v:group>
            <v:group style="position:absolute;left:2952;top:11487;width:679;height:26" coordorigin="2952,11487" coordsize="679,26">
              <v:shape style="position:absolute;left:2952;top:11487;width:679;height:26" coordorigin="2952,11487" coordsize="679,26" path="m2952,11513l3632,11513,3632,11487,2952,11487,2952,11513xe" filled="t" fillcolor="#6FAC46" stroked="f">
                <v:path arrowok="t"/>
                <v:fill/>
              </v:shape>
            </v:group>
            <v:group style="position:absolute;left:3060;top:11281;width:468;height:206" coordorigin="3060,11281" coordsize="468,206">
              <v:shape style="position:absolute;left:3060;top:11281;width:468;height:206" coordorigin="3060,11281" coordsize="468,206" path="m3060,11488l3528,11488,3528,11281,3060,11281,3060,11488e" filled="t" fillcolor="#6FAC46" stroked="f">
                <v:path arrowok="t"/>
                <v:fill/>
              </v:shape>
            </v:group>
            <v:group style="position:absolute;left:3636;top:11256;width:860;height:38" coordorigin="3636,11256" coordsize="860,38">
              <v:shape style="position:absolute;left:3636;top:11256;width:860;height:38" coordorigin="3636,11256" coordsize="860,38" path="m3636,11294l4496,11294,4496,11256,3636,11256,3636,11294xe" filled="t" fillcolor="#6FAC46" stroked="f">
                <v:path arrowok="t"/>
                <v:fill/>
              </v:shape>
            </v:group>
            <v:group style="position:absolute;left:3636;top:11293;width:108;height:182" coordorigin="3636,11293" coordsize="108,182">
              <v:shape style="position:absolute;left:3636;top:11293;width:108;height:182" coordorigin="3636,11293" coordsize="108,182" path="m3636,11476l3744,11476,3744,11293,3636,11293,3636,11476e" filled="t" fillcolor="#6FAC46" stroked="f">
                <v:path arrowok="t"/>
                <v:fill/>
              </v:shape>
            </v:group>
            <v:group style="position:absolute;left:4393;top:11293;width:103;height:182" coordorigin="4393,11293" coordsize="103,182">
              <v:shape style="position:absolute;left:4393;top:11293;width:103;height:182" coordorigin="4393,11293" coordsize="103,182" path="m4393,11476l4496,11476,4496,11293,4393,11293,4393,11476e" filled="t" fillcolor="#6FAC46" stroked="f">
                <v:path arrowok="t"/>
                <v:fill/>
              </v:shape>
            </v:group>
            <v:group style="position:absolute;left:3636;top:11475;width:860;height:38" coordorigin="3636,11475" coordsize="860,38">
              <v:shape style="position:absolute;left:3636;top:11475;width:860;height:38" coordorigin="3636,11475" coordsize="860,38" path="m3636,11513l4496,11513,4496,11475,3636,11475,3636,11513xe" filled="t" fillcolor="#6FAC46" stroked="f">
                <v:path arrowok="t"/>
                <v:fill/>
              </v:shape>
            </v:group>
            <v:group style="position:absolute;left:3744;top:11293;width:648;height:182" coordorigin="3744,11293" coordsize="648,182">
              <v:shape style="position:absolute;left:3744;top:11293;width:648;height:182" coordorigin="3744,11293" coordsize="648,182" path="m3744,11476l4393,11476,4393,11293,3744,11293,3744,11476e" filled="t" fillcolor="#6FAC46" stroked="f">
                <v:path arrowok="t"/>
                <v:fill/>
              </v:shape>
            </v:group>
            <v:group style="position:absolute;left:4501;top:11281;width:667;height:2" coordorigin="4501,11281" coordsize="667,2">
              <v:shape style="position:absolute;left:4501;top:11281;width:667;height:2" coordorigin="4501,11281" coordsize="667,0" path="m4501,11281l5168,11281e" filled="f" stroked="t" strokeweight="2.5pt" strokecolor="#6FAC46">
                <v:path arrowok="t"/>
              </v:shape>
            </v:group>
            <v:group style="position:absolute;left:4501;top:11305;width:108;height:206" coordorigin="4501,11305" coordsize="108,206">
              <v:shape style="position:absolute;left:4501;top:11305;width:108;height:206" coordorigin="4501,11305" coordsize="108,206" path="m4501,11512l4609,11512,4609,11305,4501,11305,4501,11512e" filled="t" fillcolor="#6FAC46" stroked="f">
                <v:path arrowok="t"/>
                <v:fill/>
              </v:shape>
            </v:group>
            <v:group style="position:absolute;left:5065;top:11305;width:103;height:206" coordorigin="5065,11305" coordsize="103,206">
              <v:shape style="position:absolute;left:5065;top:11305;width:103;height:206" coordorigin="5065,11305" coordsize="103,206" path="m5065,11512l5168,11512,5168,11305,5065,11305,5065,11512e" filled="t" fillcolor="#6FAC46" stroked="f">
                <v:path arrowok="t"/>
                <v:fill/>
              </v:shape>
            </v:group>
            <v:group style="position:absolute;left:4609;top:11305;width:456;height:206" coordorigin="4609,11305" coordsize="456,206">
              <v:shape style="position:absolute;left:4609;top:11305;width:456;height:206" coordorigin="4609,11305" coordsize="456,206" path="m4609,11512l5065,11512,5065,11305,4609,11305,4609,11512e" filled="t" fillcolor="#6FAC46" stroked="f">
                <v:path arrowok="t"/>
                <v:fill/>
              </v:shape>
            </v:group>
            <v:group style="position:absolute;left:5173;top:11256;width:684;height:38" coordorigin="5173,11256" coordsize="684,38">
              <v:shape style="position:absolute;left:5173;top:11256;width:684;height:38" coordorigin="5173,11256" coordsize="684,38" path="m5173,11294l5857,11294,5857,11256,5173,11256,5173,11294xe" filled="t" fillcolor="#6FAC46" stroked="f">
                <v:path arrowok="t"/>
                <v:fill/>
              </v:shape>
            </v:group>
            <v:group style="position:absolute;left:5173;top:11293;width:108;height:182" coordorigin="5173,11293" coordsize="108,182">
              <v:shape style="position:absolute;left:5173;top:11293;width:108;height:182" coordorigin="5173,11293" coordsize="108,182" path="m5173,11476l5281,11476,5281,11293,5173,11293,5173,11476e" filled="t" fillcolor="#6FAC46" stroked="f">
                <v:path arrowok="t"/>
                <v:fill/>
              </v:shape>
            </v:group>
            <v:group style="position:absolute;left:5754;top:11293;width:103;height:182" coordorigin="5754,11293" coordsize="103,182">
              <v:shape style="position:absolute;left:5754;top:11293;width:103;height:182" coordorigin="5754,11293" coordsize="103,182" path="m5754,11476l5857,11476,5857,11293,5754,11293,5754,11476e" filled="t" fillcolor="#6FAC46" stroked="f">
                <v:path arrowok="t"/>
                <v:fill/>
              </v:shape>
            </v:group>
            <v:group style="position:absolute;left:5173;top:11475;width:684;height:38" coordorigin="5173,11475" coordsize="684,38">
              <v:shape style="position:absolute;left:5173;top:11475;width:684;height:38" coordorigin="5173,11475" coordsize="684,38" path="m5173,11513l5857,11513,5857,11475,5173,11475,5173,11513xe" filled="t" fillcolor="#6FAC46" stroked="f">
                <v:path arrowok="t"/>
                <v:fill/>
              </v:shape>
            </v:group>
            <v:group style="position:absolute;left:5281;top:11293;width:473;height:182" coordorigin="5281,11293" coordsize="473,182">
              <v:shape style="position:absolute;left:5281;top:11293;width:473;height:182" coordorigin="5281,11293" coordsize="473,182" path="m5281,11476l5754,11476,5754,11293,5281,11293,5281,11476e" filled="t" fillcolor="#6FAC46" stroked="f">
                <v:path arrowok="t"/>
                <v:fill/>
              </v:shape>
            </v:group>
            <v:group style="position:absolute;left:5862;top:11281;width:588;height:2" coordorigin="5862,11281" coordsize="588,2">
              <v:shape style="position:absolute;left:5862;top:11281;width:588;height:2" coordorigin="5862,11281" coordsize="588,0" path="m5862,11281l6450,11281e" filled="f" stroked="t" strokeweight="2.5pt" strokecolor="#6FAC46">
                <v:path arrowok="t"/>
              </v:shape>
            </v:group>
            <v:group style="position:absolute;left:5862;top:11305;width:108;height:206" coordorigin="5862,11305" coordsize="108,206">
              <v:shape style="position:absolute;left:5862;top:11305;width:108;height:206" coordorigin="5862,11305" coordsize="108,206" path="m5862,11512l5970,11512,5970,11305,5862,11305,5862,11512e" filled="t" fillcolor="#6FAC46" stroked="f">
                <v:path arrowok="t"/>
                <v:fill/>
              </v:shape>
            </v:group>
            <v:group style="position:absolute;left:6347;top:11305;width:103;height:206" coordorigin="6347,11305" coordsize="103,206">
              <v:shape style="position:absolute;left:6347;top:11305;width:103;height:206" coordorigin="6347,11305" coordsize="103,206" path="m6347,11512l6450,11512,6450,11305,6347,11305,6347,11512e" filled="t" fillcolor="#6FAC46" stroked="f">
                <v:path arrowok="t"/>
                <v:fill/>
              </v:shape>
            </v:group>
            <v:group style="position:absolute;left:5970;top:11305;width:377;height:206" coordorigin="5970,11305" coordsize="377,206">
              <v:shape style="position:absolute;left:5970;top:11305;width:377;height:206" coordorigin="5970,11305" coordsize="377,206" path="m5970,11512l6347,11512,6347,11305,5970,11305,5970,11512e" filled="t" fillcolor="#6FAC46" stroked="f">
                <v:path arrowok="t"/>
                <v:fill/>
              </v:shape>
            </v:group>
            <v:group style="position:absolute;left:6455;top:11256;width:2002;height:38" coordorigin="6455,11256" coordsize="2002,38">
              <v:shape style="position:absolute;left:6455;top:11256;width:2002;height:38" coordorigin="6455,11256" coordsize="2002,38" path="m6455,11294l8457,11294,8457,11256,6455,11256,6455,11294xe" filled="t" fillcolor="#6FAC46" stroked="f">
                <v:path arrowok="t"/>
                <v:fill/>
              </v:shape>
            </v:group>
            <v:group style="position:absolute;left:6455;top:11293;width:108;height:182" coordorigin="6455,11293" coordsize="108,182">
              <v:shape style="position:absolute;left:6455;top:11293;width:108;height:182" coordorigin="6455,11293" coordsize="108,182" path="m6455,11476l6563,11476,6563,11293,6455,11293,6455,11476e" filled="t" fillcolor="#6FAC46" stroked="f">
                <v:path arrowok="t"/>
                <v:fill/>
              </v:shape>
            </v:group>
            <v:group style="position:absolute;left:7624;top:11293;width:103;height:182" coordorigin="7624,11293" coordsize="103,182">
              <v:shape style="position:absolute;left:7624;top:11293;width:103;height:182" coordorigin="7624,11293" coordsize="103,182" path="m7624,11476l7727,11476,7727,11293,7624,11293,7624,11476e" filled="t" fillcolor="#6FAC46" stroked="f">
                <v:path arrowok="t"/>
                <v:fill/>
              </v:shape>
            </v:group>
            <v:group style="position:absolute;left:6455;top:11475;width:2002;height:38" coordorigin="6455,11475" coordsize="2002,38">
              <v:shape style="position:absolute;left:6455;top:11475;width:2002;height:38" coordorigin="6455,11475" coordsize="2002,38" path="m6455,11513l8457,11513,8457,11475,6455,11475,6455,11513xe" filled="t" fillcolor="#6FAC46" stroked="f">
                <v:path arrowok="t"/>
                <v:fill/>
              </v:shape>
            </v:group>
            <v:group style="position:absolute;left:6563;top:11293;width:1061;height:182" coordorigin="6563,11293" coordsize="1061,182">
              <v:shape style="position:absolute;left:6563;top:11293;width:1061;height:182" coordorigin="6563,11293" coordsize="1061,182" path="m6563,11476l7624,11476,7624,11293,6563,11293,6563,11476e" filled="t" fillcolor="#6FAC46" stroked="f">
                <v:path arrowok="t"/>
                <v:fill/>
              </v:shape>
            </v:group>
            <v:group style="position:absolute;left:7732;top:11293;width:108;height:182" coordorigin="7732,11293" coordsize="108,182">
              <v:shape style="position:absolute;left:7732;top:11293;width:108;height:182" coordorigin="7732,11293" coordsize="108,182" path="m7732,11476l7840,11476,7840,11293,7732,11293,7732,11476e" filled="t" fillcolor="#6FAC46" stroked="f">
                <v:path arrowok="t"/>
                <v:fill/>
              </v:shape>
            </v:group>
            <v:group style="position:absolute;left:8353;top:11293;width:103;height:182" coordorigin="8353,11293" coordsize="103,182">
              <v:shape style="position:absolute;left:8353;top:11293;width:103;height:182" coordorigin="8353,11293" coordsize="103,182" path="m8353,11476l8457,11476,8457,11293,8353,11293,8353,11476e" filled="t" fillcolor="#6FAC46" stroked="f">
                <v:path arrowok="t"/>
                <v:fill/>
              </v:shape>
            </v:group>
            <v:group style="position:absolute;left:7840;top:11293;width:514;height:182" coordorigin="7840,11293" coordsize="514,182">
              <v:shape style="position:absolute;left:7840;top:11293;width:514;height:182" coordorigin="7840,11293" coordsize="514,182" path="m7840,11476l8353,11476,8353,11293,7840,11293,7840,11476e" filled="t" fillcolor="#6FAC46" stroked="f">
                <v:path arrowok="t"/>
                <v:fill/>
              </v:shape>
            </v:group>
            <v:group style="position:absolute;left:8461;top:11256;width:1976;height:26" coordorigin="8461,11256" coordsize="1976,26">
              <v:shape style="position:absolute;left:8461;top:11256;width:1976;height:26" coordorigin="8461,11256" coordsize="1976,26" path="m8461,11282l10437,11282,10437,11256,8461,11256,8461,11282xe" filled="t" fillcolor="#6FAC46" stroked="f">
                <v:path arrowok="t"/>
                <v:fill/>
              </v:shape>
            </v:group>
            <v:group style="position:absolute;left:8461;top:11281;width:108;height:206" coordorigin="8461,11281" coordsize="108,206">
              <v:shape style="position:absolute;left:8461;top:11281;width:108;height:206" coordorigin="8461,11281" coordsize="108,206" path="m8461,11488l8569,11488,8569,11281,8461,11281,8461,11488e" filled="t" fillcolor="#6FAC46" stroked="f">
                <v:path arrowok="t"/>
                <v:fill/>
              </v:shape>
            </v:group>
            <v:group style="position:absolute;left:9079;top:11281;width:103;height:206" coordorigin="9079,11281" coordsize="103,206">
              <v:shape style="position:absolute;left:9079;top:11281;width:103;height:206" coordorigin="9079,11281" coordsize="103,206" path="m9079,11488l9182,11488,9182,11281,9079,11281,9079,11488e" filled="t" fillcolor="#6FAC46" stroked="f">
                <v:path arrowok="t"/>
                <v:fill/>
              </v:shape>
            </v:group>
            <v:group style="position:absolute;left:8461;top:11487;width:1976;height:26" coordorigin="8461,11487" coordsize="1976,26">
              <v:shape style="position:absolute;left:8461;top:11487;width:1976;height:26" coordorigin="8461,11487" coordsize="1976,26" path="m8461,11513l10437,11513,10437,11487,8461,11487,8461,11513xe" filled="t" fillcolor="#6FAC46" stroked="f">
                <v:path arrowok="t"/>
                <v:fill/>
              </v:shape>
            </v:group>
            <v:group style="position:absolute;left:8569;top:11281;width:509;height:206" coordorigin="8569,11281" coordsize="509,206">
              <v:shape style="position:absolute;left:8569;top:11281;width:509;height:206" coordorigin="8569,11281" coordsize="509,206" path="m8569,11488l9079,11488,9079,11281,8569,11281,8569,11488e" filled="t" fillcolor="#6FAC46" stroked="f">
                <v:path arrowok="t"/>
                <v:fill/>
              </v:shape>
            </v:group>
            <v:group style="position:absolute;left:9187;top:11281;width:108;height:206" coordorigin="9187,11281" coordsize="108,206">
              <v:shape style="position:absolute;left:9187;top:11281;width:108;height:206" coordorigin="9187,11281" coordsize="108,206" path="m9187,11488l9295,11488,9295,11281,9187,11281,9187,11488e" filled="t" fillcolor="#6FAC46" stroked="f">
                <v:path arrowok="t"/>
                <v:fill/>
              </v:shape>
            </v:group>
            <v:group style="position:absolute;left:9686;top:11281;width:103;height:206" coordorigin="9686,11281" coordsize="103,206">
              <v:shape style="position:absolute;left:9686;top:11281;width:103;height:206" coordorigin="9686,11281" coordsize="103,206" path="m9686,11488l9789,11488,9789,11281,9686,11281,9686,11488e" filled="t" fillcolor="#6FAC46" stroked="f">
                <v:path arrowok="t"/>
                <v:fill/>
              </v:shape>
            </v:group>
            <v:group style="position:absolute;left:9295;top:11281;width:391;height:206" coordorigin="9295,11281" coordsize="391,206">
              <v:shape style="position:absolute;left:9295;top:11281;width:391;height:206" coordorigin="9295,11281" coordsize="391,206" path="m9295,11488l9686,11488,9686,11281,9295,11281,9295,11488e" filled="t" fillcolor="#6FAC46" stroked="f">
                <v:path arrowok="t"/>
                <v:fill/>
              </v:shape>
            </v:group>
            <v:group style="position:absolute;left:9794;top:11281;width:108;height:206" coordorigin="9794,11281" coordsize="108,206">
              <v:shape style="position:absolute;left:9794;top:11281;width:108;height:206" coordorigin="9794,11281" coordsize="108,206" path="m9794,11488l9902,11488,9902,11281,9794,11281,9794,11488e" filled="t" fillcolor="#6FAC46" stroked="f">
                <v:path arrowok="t"/>
                <v:fill/>
              </v:shape>
            </v:group>
            <v:group style="position:absolute;left:10334;top:11281;width:103;height:206" coordorigin="10334,11281" coordsize="103,206">
              <v:shape style="position:absolute;left:10334;top:11281;width:103;height:206" coordorigin="10334,11281" coordsize="103,206" path="m10334,11488l10437,11488,10437,11281,10334,11281,10334,11488e" filled="t" fillcolor="#6FAC46" stroked="f">
                <v:path arrowok="t"/>
                <v:fill/>
              </v:shape>
            </v:group>
            <v:group style="position:absolute;left:9902;top:11281;width:432;height:206" coordorigin="9902,11281" coordsize="432,206">
              <v:shape style="position:absolute;left:9902;top:11281;width:432;height:206" coordorigin="9902,11281" coordsize="432,206" path="m9902,11488l10334,11488,10334,11281,9902,11281,9902,11488e" filled="t" fillcolor="#6FAC46" stroked="f">
                <v:path arrowok="t"/>
                <v:fill/>
              </v:shape>
            </v:group>
            <v:group style="position:absolute;left:10442;top:11256;width:713;height:38" coordorigin="10442,11256" coordsize="713,38">
              <v:shape style="position:absolute;left:10442;top:11256;width:713;height:38" coordorigin="10442,11256" coordsize="713,38" path="m10442,11294l11155,11294,11155,11256,10442,11256,10442,11294xe" filled="t" fillcolor="#6FAC46" stroked="f">
                <v:path arrowok="t"/>
                <v:fill/>
              </v:shape>
            </v:group>
            <v:group style="position:absolute;left:10442;top:11293;width:108;height:182" coordorigin="10442,11293" coordsize="108,182">
              <v:shape style="position:absolute;left:10442;top:11293;width:108;height:182" coordorigin="10442,11293" coordsize="108,182" path="m10442,11476l10550,11476,10550,11293,10442,11293,10442,11476e" filled="t" fillcolor="#6FAC46" stroked="f">
                <v:path arrowok="t"/>
                <v:fill/>
              </v:shape>
            </v:group>
            <v:group style="position:absolute;left:11054;top:11293;width:101;height:182" coordorigin="11054,11293" coordsize="101,182">
              <v:shape style="position:absolute;left:11054;top:11293;width:101;height:182" coordorigin="11054,11293" coordsize="101,182" path="m11054,11476l11155,11476,11155,11293,11054,11293,11054,11476e" filled="t" fillcolor="#6FAC46" stroked="f">
                <v:path arrowok="t"/>
                <v:fill/>
              </v:shape>
            </v:group>
            <v:group style="position:absolute;left:10442;top:11475;width:713;height:38" coordorigin="10442,11475" coordsize="713,38">
              <v:shape style="position:absolute;left:10442;top:11475;width:713;height:38" coordorigin="10442,11475" coordsize="713,38" path="m10442,11513l11155,11513,11155,11475,10442,11475,10442,11513xe" filled="t" fillcolor="#6FAC46" stroked="f">
                <v:path arrowok="t"/>
                <v:fill/>
              </v:shape>
            </v:group>
            <v:group style="position:absolute;left:10550;top:11293;width:504;height:182" coordorigin="10550,11293" coordsize="504,182">
              <v:shape style="position:absolute;left:10550;top:11293;width:504;height:182" coordorigin="10550,11293" coordsize="504,182" path="m10550,11476l11054,11476,11054,11293,10550,11293,10550,11476e" filled="t" fillcolor="#6FAC46" stroked="f">
                <v:path arrowok="t"/>
                <v:fill/>
              </v:shape>
            </v:group>
            <v:group style="position:absolute;left:715;top:11253;width:10452;height:2" coordorigin="715,11253" coordsize="10452,2">
              <v:shape style="position:absolute;left:715;top:11253;width:10452;height:2" coordorigin="715,11253" coordsize="10452,0" path="m715,11253l11167,11253e" filled="f" stroked="t" strokeweight=".579980pt" strokecolor="#000000">
                <v:path arrowok="t"/>
              </v:shape>
            </v:group>
            <v:group style="position:absolute;left:725;top:11545;width:1532;height:2" coordorigin="725,11545" coordsize="1532,2">
              <v:shape style="position:absolute;left:725;top:11545;width:1532;height:2" coordorigin="725,11545" coordsize="1532,0" path="m725,11545l2256,11545e" filled="f" stroked="t" strokeweight="2.5pt" strokecolor="#FFFFFF">
                <v:path arrowok="t"/>
              </v:shape>
            </v:group>
            <v:group style="position:absolute;left:725;top:11569;width:103;height:209" coordorigin="725,11569" coordsize="103,209">
              <v:shape style="position:absolute;left:725;top:11569;width:103;height:209" coordorigin="725,11569" coordsize="103,209" path="m725,11778l828,11778,828,11569,725,11569,725,11778e" filled="t" fillcolor="#FFFFFF" stroked="f">
                <v:path arrowok="t"/>
                <v:fill/>
              </v:shape>
            </v:group>
            <v:group style="position:absolute;left:2153;top:11569;width:103;height:209" coordorigin="2153,11569" coordsize="103,209">
              <v:shape style="position:absolute;left:2153;top:11569;width:103;height:209" coordorigin="2153,11569" coordsize="103,209" path="m2153,11778l2256,11778,2256,11569,2153,11569,2153,11778e" filled="t" fillcolor="#FFFFFF" stroked="f">
                <v:path arrowok="t"/>
                <v:fill/>
              </v:shape>
            </v:group>
            <v:group style="position:absolute;left:828;top:11569;width:1325;height:209" coordorigin="828,11569" coordsize="1325,209">
              <v:shape style="position:absolute;left:828;top:11569;width:1325;height:209" coordorigin="828,11569" coordsize="1325,209" path="m828,11778l2153,11778,2153,11569,828,11569,828,11778e" filled="t" fillcolor="#FFFFFF" stroked="f">
                <v:path arrowok="t"/>
                <v:fill/>
              </v:shape>
            </v:group>
            <v:group style="position:absolute;left:2261;top:11520;width:686;height:38" coordorigin="2261,11520" coordsize="686,38">
              <v:shape style="position:absolute;left:2261;top:11520;width:686;height:38" coordorigin="2261,11520" coordsize="686,38" path="m2261,11558l2948,11558,2948,11520,2261,11520,2261,11558xe" filled="t" fillcolor="#FFFFFF" stroked="f">
                <v:path arrowok="t"/>
                <v:fill/>
              </v:shape>
            </v:group>
            <v:group style="position:absolute;left:2261;top:11557;width:108;height:185" coordorigin="2261,11557" coordsize="108,185">
              <v:shape style="position:absolute;left:2261;top:11557;width:108;height:185" coordorigin="2261,11557" coordsize="108,185" path="m2261,11742l2369,11742,2369,11557,2261,11557,2261,11742e" filled="t" fillcolor="#FFFFFF" stroked="f">
                <v:path arrowok="t"/>
                <v:fill/>
              </v:shape>
            </v:group>
            <v:group style="position:absolute;left:2844;top:11557;width:103;height:185" coordorigin="2844,11557" coordsize="103,185">
              <v:shape style="position:absolute;left:2844;top:11557;width:103;height:185" coordorigin="2844,11557" coordsize="103,185" path="m2844,11742l2948,11742,2948,11557,2844,11557,2844,11742e" filled="t" fillcolor="#FFFFFF" stroked="f">
                <v:path arrowok="t"/>
                <v:fill/>
              </v:shape>
            </v:group>
            <v:group style="position:absolute;left:2261;top:11783;width:686;height:2" coordorigin="2261,11783" coordsize="686,2">
              <v:shape style="position:absolute;left:2261;top:11783;width:686;height:2" coordorigin="2261,11783" coordsize="686,0" path="m2261,11783l2948,11783e" filled="f" stroked="t" strokeweight="4.18pt" strokecolor="#FFFFFF">
                <v:path arrowok="t"/>
              </v:shape>
            </v:group>
            <v:group style="position:absolute;left:2369;top:11557;width:475;height:185" coordorigin="2369,11557" coordsize="475,185">
              <v:shape style="position:absolute;left:2369;top:11557;width:475;height:185" coordorigin="2369,11557" coordsize="475,185" path="m2369,11742l2844,11742,2844,11557,2369,11557,2369,11742e" filled="t" fillcolor="#FFFFFF" stroked="f">
                <v:path arrowok="t"/>
                <v:fill/>
              </v:shape>
            </v:group>
            <v:group style="position:absolute;left:2952;top:11520;width:679;height:26" coordorigin="2952,11520" coordsize="679,26">
              <v:shape style="position:absolute;left:2952;top:11520;width:679;height:26" coordorigin="2952,11520" coordsize="679,26" path="m2952,11546l3632,11546,3632,11520,2952,11520,2952,11546xe" filled="t" fillcolor="#FFFFFF" stroked="f">
                <v:path arrowok="t"/>
                <v:fill/>
              </v:shape>
            </v:group>
            <v:group style="position:absolute;left:2952;top:11545;width:108;height:209" coordorigin="2952,11545" coordsize="108,209">
              <v:shape style="position:absolute;left:2952;top:11545;width:108;height:209" coordorigin="2952,11545" coordsize="108,209" path="m2952,11754l3060,11754,3060,11545,2952,11545,2952,11754e" filled="t" fillcolor="#FFFFFF" stroked="f">
                <v:path arrowok="t"/>
                <v:fill/>
              </v:shape>
            </v:group>
            <v:group style="position:absolute;left:3528;top:11545;width:103;height:209" coordorigin="3528,11545" coordsize="103,209">
              <v:shape style="position:absolute;left:3528;top:11545;width:103;height:209" coordorigin="3528,11545" coordsize="103,209" path="m3528,11754l3632,11754,3632,11545,3528,11545,3528,11754e" filled="t" fillcolor="#FFFFFF" stroked="f">
                <v:path arrowok="t"/>
                <v:fill/>
              </v:shape>
            </v:group>
            <v:group style="position:absolute;left:2952;top:11783;width:679;height:2" coordorigin="2952,11783" coordsize="679,2">
              <v:shape style="position:absolute;left:2952;top:11783;width:679;height:2" coordorigin="2952,11783" coordsize="679,0" path="m2952,11783l3632,11783e" filled="f" stroked="t" strokeweight="2.98pt" strokecolor="#FFFFFF">
                <v:path arrowok="t"/>
              </v:shape>
            </v:group>
            <v:group style="position:absolute;left:3060;top:11545;width:468;height:209" coordorigin="3060,11545" coordsize="468,209">
              <v:shape style="position:absolute;left:3060;top:11545;width:468;height:209" coordorigin="3060,11545" coordsize="468,209" path="m3060,11754l3528,11754,3528,11545,3060,11545,3060,11754e" filled="t" fillcolor="#FFFFFF" stroked="f">
                <v:path arrowok="t"/>
                <v:fill/>
              </v:shape>
            </v:group>
            <v:group style="position:absolute;left:3636;top:11520;width:860;height:38" coordorigin="3636,11520" coordsize="860,38">
              <v:shape style="position:absolute;left:3636;top:11520;width:860;height:38" coordorigin="3636,11520" coordsize="860,38" path="m3636,11558l4496,11558,4496,11520,3636,11520,3636,11558xe" filled="t" fillcolor="#FFFFFF" stroked="f">
                <v:path arrowok="t"/>
                <v:fill/>
              </v:shape>
            </v:group>
            <v:group style="position:absolute;left:3636;top:11557;width:108;height:185" coordorigin="3636,11557" coordsize="108,185">
              <v:shape style="position:absolute;left:3636;top:11557;width:108;height:185" coordorigin="3636,11557" coordsize="108,185" path="m3636,11742l3744,11742,3744,11557,3636,11557,3636,11742e" filled="t" fillcolor="#FFFFFF" stroked="f">
                <v:path arrowok="t"/>
                <v:fill/>
              </v:shape>
            </v:group>
            <v:group style="position:absolute;left:4393;top:11557;width:103;height:185" coordorigin="4393,11557" coordsize="103,185">
              <v:shape style="position:absolute;left:4393;top:11557;width:103;height:185" coordorigin="4393,11557" coordsize="103,185" path="m4393,11742l4496,11742,4496,11557,4393,11557,4393,11742e" filled="t" fillcolor="#FFFFFF" stroked="f">
                <v:path arrowok="t"/>
                <v:fill/>
              </v:shape>
            </v:group>
            <v:group style="position:absolute;left:3636;top:11783;width:860;height:2" coordorigin="3636,11783" coordsize="860,2">
              <v:shape style="position:absolute;left:3636;top:11783;width:860;height:2" coordorigin="3636,11783" coordsize="860,0" path="m3636,11783l4496,11783e" filled="f" stroked="t" strokeweight="4.18pt" strokecolor="#FFFFFF">
                <v:path arrowok="t"/>
              </v:shape>
            </v:group>
            <v:group style="position:absolute;left:3744;top:11557;width:648;height:185" coordorigin="3744,11557" coordsize="648,185">
              <v:shape style="position:absolute;left:3744;top:11557;width:648;height:185" coordorigin="3744,11557" coordsize="648,185" path="m3744,11742l4393,11742,4393,11557,3744,11557,3744,11742e" filled="t" fillcolor="#FFFFFF" stroked="f">
                <v:path arrowok="t"/>
                <v:fill/>
              </v:shape>
            </v:group>
            <v:group style="position:absolute;left:4501;top:11545;width:667;height:2" coordorigin="4501,11545" coordsize="667,2">
              <v:shape style="position:absolute;left:4501;top:11545;width:667;height:2" coordorigin="4501,11545" coordsize="667,0" path="m4501,11545l5168,11545e" filled="f" stroked="t" strokeweight="2.5pt" strokecolor="#FFFFFF">
                <v:path arrowok="t"/>
              </v:shape>
            </v:group>
            <v:group style="position:absolute;left:4501;top:11569;width:108;height:209" coordorigin="4501,11569" coordsize="108,209">
              <v:shape style="position:absolute;left:4501;top:11569;width:108;height:209" coordorigin="4501,11569" coordsize="108,209" path="m4501,11778l4609,11778,4609,11569,4501,11569,4501,11778e" filled="t" fillcolor="#FFFFFF" stroked="f">
                <v:path arrowok="t"/>
                <v:fill/>
              </v:shape>
            </v:group>
            <v:group style="position:absolute;left:5065;top:11569;width:103;height:209" coordorigin="5065,11569" coordsize="103,209">
              <v:shape style="position:absolute;left:5065;top:11569;width:103;height:209" coordorigin="5065,11569" coordsize="103,209" path="m5065,11778l5168,11778,5168,11569,5065,11569,5065,11778e" filled="t" fillcolor="#FFFFFF" stroked="f">
                <v:path arrowok="t"/>
                <v:fill/>
              </v:shape>
            </v:group>
            <v:group style="position:absolute;left:4609;top:11569;width:456;height:209" coordorigin="4609,11569" coordsize="456,209">
              <v:shape style="position:absolute;left:4609;top:11569;width:456;height:209" coordorigin="4609,11569" coordsize="456,209" path="m4609,11778l5065,11778,5065,11569,4609,11569,4609,11778e" filled="t" fillcolor="#FFFFFF" stroked="f">
                <v:path arrowok="t"/>
                <v:fill/>
              </v:shape>
            </v:group>
            <v:group style="position:absolute;left:5173;top:11520;width:684;height:38" coordorigin="5173,11520" coordsize="684,38">
              <v:shape style="position:absolute;left:5173;top:11520;width:684;height:38" coordorigin="5173,11520" coordsize="684,38" path="m5173,11558l5857,11558,5857,11520,5173,11520,5173,11558xe" filled="t" fillcolor="#FFFFFF" stroked="f">
                <v:path arrowok="t"/>
                <v:fill/>
              </v:shape>
            </v:group>
            <v:group style="position:absolute;left:5173;top:11557;width:108;height:185" coordorigin="5173,11557" coordsize="108,185">
              <v:shape style="position:absolute;left:5173;top:11557;width:108;height:185" coordorigin="5173,11557" coordsize="108,185" path="m5173,11742l5281,11742,5281,11557,5173,11557,5173,11742e" filled="t" fillcolor="#FFFFFF" stroked="f">
                <v:path arrowok="t"/>
                <v:fill/>
              </v:shape>
            </v:group>
            <v:group style="position:absolute;left:5754;top:11557;width:103;height:185" coordorigin="5754,11557" coordsize="103,185">
              <v:shape style="position:absolute;left:5754;top:11557;width:103;height:185" coordorigin="5754,11557" coordsize="103,185" path="m5754,11742l5857,11742,5857,11557,5754,11557,5754,11742e" filled="t" fillcolor="#FFFFFF" stroked="f">
                <v:path arrowok="t"/>
                <v:fill/>
              </v:shape>
            </v:group>
            <v:group style="position:absolute;left:5173;top:11783;width:684;height:2" coordorigin="5173,11783" coordsize="684,2">
              <v:shape style="position:absolute;left:5173;top:11783;width:684;height:2" coordorigin="5173,11783" coordsize="684,0" path="m5173,11783l5857,11783e" filled="f" stroked="t" strokeweight="4.18pt" strokecolor="#FFFFFF">
                <v:path arrowok="t"/>
              </v:shape>
            </v:group>
            <v:group style="position:absolute;left:5281;top:11557;width:473;height:185" coordorigin="5281,11557" coordsize="473,185">
              <v:shape style="position:absolute;left:5281;top:11557;width:473;height:185" coordorigin="5281,11557" coordsize="473,185" path="m5281,11742l5754,11742,5754,11557,5281,11557,5281,11742e" filled="t" fillcolor="#FFFFFF" stroked="f">
                <v:path arrowok="t"/>
                <v:fill/>
              </v:shape>
            </v:group>
            <v:group style="position:absolute;left:5862;top:11545;width:588;height:2" coordorigin="5862,11545" coordsize="588,2">
              <v:shape style="position:absolute;left:5862;top:11545;width:588;height:2" coordorigin="5862,11545" coordsize="588,0" path="m5862,11545l6450,11545e" filled="f" stroked="t" strokeweight="2.5pt" strokecolor="#FFFFFF">
                <v:path arrowok="t"/>
              </v:shape>
            </v:group>
            <v:group style="position:absolute;left:5862;top:11569;width:108;height:209" coordorigin="5862,11569" coordsize="108,209">
              <v:shape style="position:absolute;left:5862;top:11569;width:108;height:209" coordorigin="5862,11569" coordsize="108,209" path="m5862,11778l5970,11778,5970,11569,5862,11569,5862,11778e" filled="t" fillcolor="#FFFFFF" stroked="f">
                <v:path arrowok="t"/>
                <v:fill/>
              </v:shape>
            </v:group>
            <v:group style="position:absolute;left:6347;top:11569;width:103;height:209" coordorigin="6347,11569" coordsize="103,209">
              <v:shape style="position:absolute;left:6347;top:11569;width:103;height:209" coordorigin="6347,11569" coordsize="103,209" path="m6347,11778l6450,11778,6450,11569,6347,11569,6347,11778e" filled="t" fillcolor="#FFFFFF" stroked="f">
                <v:path arrowok="t"/>
                <v:fill/>
              </v:shape>
            </v:group>
            <v:group style="position:absolute;left:5970;top:11569;width:377;height:209" coordorigin="5970,11569" coordsize="377,209">
              <v:shape style="position:absolute;left:5970;top:11569;width:377;height:209" coordorigin="5970,11569" coordsize="377,209" path="m5970,11778l6347,11778,6347,11569,5970,11569,5970,11778e" filled="t" fillcolor="#FFFFFF" stroked="f">
                <v:path arrowok="t"/>
                <v:fill/>
              </v:shape>
            </v:group>
            <v:group style="position:absolute;left:6455;top:11520;width:2002;height:38" coordorigin="6455,11520" coordsize="2002,38">
              <v:shape style="position:absolute;left:6455;top:11520;width:2002;height:38" coordorigin="6455,11520" coordsize="2002,38" path="m6455,11558l8457,11558,8457,11520,6455,11520,6455,11558xe" filled="t" fillcolor="#FFFFFF" stroked="f">
                <v:path arrowok="t"/>
                <v:fill/>
              </v:shape>
            </v:group>
            <v:group style="position:absolute;left:6455;top:11557;width:108;height:185" coordorigin="6455,11557" coordsize="108,185">
              <v:shape style="position:absolute;left:6455;top:11557;width:108;height:185" coordorigin="6455,11557" coordsize="108,185" path="m6455,11742l6563,11742,6563,11557,6455,11557,6455,11742e" filled="t" fillcolor="#FFFFFF" stroked="f">
                <v:path arrowok="t"/>
                <v:fill/>
              </v:shape>
            </v:group>
            <v:group style="position:absolute;left:7624;top:11557;width:103;height:185" coordorigin="7624,11557" coordsize="103,185">
              <v:shape style="position:absolute;left:7624;top:11557;width:103;height:185" coordorigin="7624,11557" coordsize="103,185" path="m7624,11742l7727,11742,7727,11557,7624,11557,7624,11742e" filled="t" fillcolor="#FFFFFF" stroked="f">
                <v:path arrowok="t"/>
                <v:fill/>
              </v:shape>
            </v:group>
            <v:group style="position:absolute;left:6455;top:11741;width:2002;height:38" coordorigin="6455,11741" coordsize="2002,38">
              <v:shape style="position:absolute;left:6455;top:11741;width:2002;height:38" coordorigin="6455,11741" coordsize="2002,38" path="m6455,11779l8457,11779,8457,11741,6455,11741,6455,11779xe" filled="t" fillcolor="#FFFFFF" stroked="f">
                <v:path arrowok="t"/>
                <v:fill/>
              </v:shape>
            </v:group>
            <v:group style="position:absolute;left:6563;top:11557;width:1061;height:185" coordorigin="6563,11557" coordsize="1061,185">
              <v:shape style="position:absolute;left:6563;top:11557;width:1061;height:185" coordorigin="6563,11557" coordsize="1061,185" path="m6563,11742l7624,11742,7624,11557,6563,11557,6563,11742e" filled="t" fillcolor="#FFFFFF" stroked="f">
                <v:path arrowok="t"/>
                <v:fill/>
              </v:shape>
            </v:group>
            <v:group style="position:absolute;left:7732;top:11557;width:108;height:185" coordorigin="7732,11557" coordsize="108,185">
              <v:shape style="position:absolute;left:7732;top:11557;width:108;height:185" coordorigin="7732,11557" coordsize="108,185" path="m7732,11742l7840,11742,7840,11557,7732,11557,7732,11742e" filled="t" fillcolor="#FFFFFF" stroked="f">
                <v:path arrowok="t"/>
                <v:fill/>
              </v:shape>
            </v:group>
            <v:group style="position:absolute;left:8353;top:11557;width:103;height:185" coordorigin="8353,11557" coordsize="103,185">
              <v:shape style="position:absolute;left:8353;top:11557;width:103;height:185" coordorigin="8353,11557" coordsize="103,185" path="m8353,11742l8457,11742,8457,11557,8353,11557,8353,11742e" filled="t" fillcolor="#FFFFFF" stroked="f">
                <v:path arrowok="t"/>
                <v:fill/>
              </v:shape>
            </v:group>
            <v:group style="position:absolute;left:7840;top:11557;width:514;height:185" coordorigin="7840,11557" coordsize="514,185">
              <v:shape style="position:absolute;left:7840;top:11557;width:514;height:185" coordorigin="7840,11557" coordsize="514,185" path="m7840,11742l8353,11742,8353,11557,7840,11557,7840,11742e" filled="t" fillcolor="#FFFFFF" stroked="f">
                <v:path arrowok="t"/>
                <v:fill/>
              </v:shape>
            </v:group>
            <v:group style="position:absolute;left:8461;top:11520;width:1976;height:26" coordorigin="8461,11520" coordsize="1976,26">
              <v:shape style="position:absolute;left:8461;top:11520;width:1976;height:26" coordorigin="8461,11520" coordsize="1976,26" path="m8461,11546l10437,11546,10437,11520,8461,11520,8461,11546xe" filled="t" fillcolor="#FFFFFF" stroked="f">
                <v:path arrowok="t"/>
                <v:fill/>
              </v:shape>
            </v:group>
            <v:group style="position:absolute;left:8461;top:11545;width:108;height:209" coordorigin="8461,11545" coordsize="108,209">
              <v:shape style="position:absolute;left:8461;top:11545;width:108;height:209" coordorigin="8461,11545" coordsize="108,209" path="m8461,11754l8569,11754,8569,11545,8461,11545,8461,11754e" filled="t" fillcolor="#FFFFFF" stroked="f">
                <v:path arrowok="t"/>
                <v:fill/>
              </v:shape>
            </v:group>
            <v:group style="position:absolute;left:9079;top:11545;width:103;height:209" coordorigin="9079,11545" coordsize="103,209">
              <v:shape style="position:absolute;left:9079;top:11545;width:103;height:209" coordorigin="9079,11545" coordsize="103,209" path="m9079,11754l9182,11754,9182,11545,9079,11545,9079,11754e" filled="t" fillcolor="#FFFFFF" stroked="f">
                <v:path arrowok="t"/>
                <v:fill/>
              </v:shape>
            </v:group>
            <v:group style="position:absolute;left:8461;top:11753;width:1976;height:26" coordorigin="8461,11753" coordsize="1976,26">
              <v:shape style="position:absolute;left:8461;top:11753;width:1976;height:26" coordorigin="8461,11753" coordsize="1976,26" path="m8461,11779l10437,11779,10437,11753,8461,11753,8461,11779xe" filled="t" fillcolor="#FFFFFF" stroked="f">
                <v:path arrowok="t"/>
                <v:fill/>
              </v:shape>
            </v:group>
            <v:group style="position:absolute;left:8569;top:11545;width:509;height:209" coordorigin="8569,11545" coordsize="509,209">
              <v:shape style="position:absolute;left:8569;top:11545;width:509;height:209" coordorigin="8569,11545" coordsize="509,209" path="m8569,11754l9079,11754,9079,11545,8569,11545,8569,11754e" filled="t" fillcolor="#FFFFFF" stroked="f">
                <v:path arrowok="t"/>
                <v:fill/>
              </v:shape>
            </v:group>
            <v:group style="position:absolute;left:9187;top:11545;width:108;height:209" coordorigin="9187,11545" coordsize="108,209">
              <v:shape style="position:absolute;left:9187;top:11545;width:108;height:209" coordorigin="9187,11545" coordsize="108,209" path="m9187,11754l9295,11754,9295,11545,9187,11545,9187,11754e" filled="t" fillcolor="#FFFFFF" stroked="f">
                <v:path arrowok="t"/>
                <v:fill/>
              </v:shape>
            </v:group>
            <v:group style="position:absolute;left:9686;top:11545;width:103;height:209" coordorigin="9686,11545" coordsize="103,209">
              <v:shape style="position:absolute;left:9686;top:11545;width:103;height:209" coordorigin="9686,11545" coordsize="103,209" path="m9686,11754l9789,11754,9789,11545,9686,11545,9686,11754e" filled="t" fillcolor="#FFFFFF" stroked="f">
                <v:path arrowok="t"/>
                <v:fill/>
              </v:shape>
            </v:group>
            <v:group style="position:absolute;left:9295;top:11545;width:391;height:209" coordorigin="9295,11545" coordsize="391,209">
              <v:shape style="position:absolute;left:9295;top:11545;width:391;height:209" coordorigin="9295,11545" coordsize="391,209" path="m9295,11754l9686,11754,9686,11545,9295,11545,9295,11754e" filled="t" fillcolor="#FFFFFF" stroked="f">
                <v:path arrowok="t"/>
                <v:fill/>
              </v:shape>
            </v:group>
            <v:group style="position:absolute;left:9794;top:11545;width:108;height:209" coordorigin="9794,11545" coordsize="108,209">
              <v:shape style="position:absolute;left:9794;top:11545;width:108;height:209" coordorigin="9794,11545" coordsize="108,209" path="m9794,11754l9902,11754,9902,11545,9794,11545,9794,11754e" filled="t" fillcolor="#FFFFFF" stroked="f">
                <v:path arrowok="t"/>
                <v:fill/>
              </v:shape>
            </v:group>
            <v:group style="position:absolute;left:10334;top:11545;width:103;height:209" coordorigin="10334,11545" coordsize="103,209">
              <v:shape style="position:absolute;left:10334;top:11545;width:103;height:209" coordorigin="10334,11545" coordsize="103,209" path="m10334,11754l10437,11754,10437,11545,10334,11545,10334,11754e" filled="t" fillcolor="#FFFFFF" stroked="f">
                <v:path arrowok="t"/>
                <v:fill/>
              </v:shape>
            </v:group>
            <v:group style="position:absolute;left:9902;top:11545;width:432;height:209" coordorigin="9902,11545" coordsize="432,209">
              <v:shape style="position:absolute;left:9902;top:11545;width:432;height:209" coordorigin="9902,11545" coordsize="432,209" path="m9902,11754l10334,11754,10334,11545,9902,11545,9902,11754e" filled="t" fillcolor="#FFFFFF" stroked="f">
                <v:path arrowok="t"/>
                <v:fill/>
              </v:shape>
            </v:group>
            <v:group style="position:absolute;left:10442;top:11520;width:713;height:38" coordorigin="10442,11520" coordsize="713,38">
              <v:shape style="position:absolute;left:10442;top:11520;width:713;height:38" coordorigin="10442,11520" coordsize="713,38" path="m10442,11558l11155,11558,11155,11520,10442,11520,10442,11558xe" filled="t" fillcolor="#FFFFFF" stroked="f">
                <v:path arrowok="t"/>
                <v:fill/>
              </v:shape>
            </v:group>
            <v:group style="position:absolute;left:10442;top:11557;width:108;height:185" coordorigin="10442,11557" coordsize="108,185">
              <v:shape style="position:absolute;left:10442;top:11557;width:108;height:185" coordorigin="10442,11557" coordsize="108,185" path="m10442,11742l10550,11742,10550,11557,10442,11557,10442,11742e" filled="t" fillcolor="#FFFFFF" stroked="f">
                <v:path arrowok="t"/>
                <v:fill/>
              </v:shape>
            </v:group>
            <v:group style="position:absolute;left:11054;top:11557;width:101;height:185" coordorigin="11054,11557" coordsize="101,185">
              <v:shape style="position:absolute;left:11054;top:11557;width:101;height:185" coordorigin="11054,11557" coordsize="101,185" path="m11054,11742l11155,11742,11155,11557,11054,11557,11054,11742e" filled="t" fillcolor="#FFFFFF" stroked="f">
                <v:path arrowok="t"/>
                <v:fill/>
              </v:shape>
            </v:group>
            <v:group style="position:absolute;left:10442;top:11783;width:713;height:2" coordorigin="10442,11783" coordsize="713,2">
              <v:shape style="position:absolute;left:10442;top:11783;width:713;height:2" coordorigin="10442,11783" coordsize="713,0" path="m10442,11783l11155,11783e" filled="f" stroked="t" strokeweight="4.18pt" strokecolor="#FFFFFF">
                <v:path arrowok="t"/>
              </v:shape>
            </v:group>
            <v:group style="position:absolute;left:10550;top:11557;width:504;height:185" coordorigin="10550,11557" coordsize="504,185">
              <v:shape style="position:absolute;left:10550;top:11557;width:504;height:185" coordorigin="10550,11557" coordsize="504,185" path="m10550,11742l11054,11742,11054,11557,10550,11557,10550,11742e" filled="t" fillcolor="#FFFFFF" stroked="f">
                <v:path arrowok="t"/>
                <v:fill/>
              </v:shape>
            </v:group>
            <v:group style="position:absolute;left:715;top:11517;width:10452;height:2" coordorigin="715,11517" coordsize="10452,2">
              <v:shape style="position:absolute;left:715;top:11517;width:10452;height:2" coordorigin="715,11517" coordsize="10452,0" path="m715,11517l11167,11517e" filled="f" stroked="t" strokeweight=".58004pt" strokecolor="#000000">
                <v:path arrowok="t"/>
              </v:shape>
            </v:group>
            <v:group style="position:absolute;left:725;top:11812;width:1532;height:2" coordorigin="725,11812" coordsize="1532,2">
              <v:shape style="position:absolute;left:725;top:11812;width:1532;height:2" coordorigin="725,11812" coordsize="1532,0" path="m725,11812l2256,11812e" filled="f" stroked="t" strokeweight="2.5pt" strokecolor="#FFFFFF">
                <v:path arrowok="t"/>
              </v:shape>
            </v:group>
            <v:group style="position:absolute;left:725;top:11836;width:103;height:206" coordorigin="725,11836" coordsize="103,206">
              <v:shape style="position:absolute;left:725;top:11836;width:103;height:206" coordorigin="725,11836" coordsize="103,206" path="m725,12042l828,12042,828,11836,725,11836,725,12042e" filled="t" fillcolor="#FFFFFF" stroked="f">
                <v:path arrowok="t"/>
                <v:fill/>
              </v:shape>
            </v:group>
            <v:group style="position:absolute;left:2153;top:11836;width:103;height:206" coordorigin="2153,11836" coordsize="103,206">
              <v:shape style="position:absolute;left:2153;top:11836;width:103;height:206" coordorigin="2153,11836" coordsize="103,206" path="m2153,12042l2256,12042,2256,11836,2153,11836,2153,12042e" filled="t" fillcolor="#FFFFFF" stroked="f">
                <v:path arrowok="t"/>
                <v:fill/>
              </v:shape>
            </v:group>
            <v:group style="position:absolute;left:828;top:11836;width:1325;height:206" coordorigin="828,11836" coordsize="1325,206">
              <v:shape style="position:absolute;left:828;top:11836;width:1325;height:206" coordorigin="828,11836" coordsize="1325,206" path="m828,12042l2153,12042,2153,11836,828,11836,828,12042e" filled="t" fillcolor="#FFFFFF" stroked="f">
                <v:path arrowok="t"/>
                <v:fill/>
              </v:shape>
            </v:group>
            <v:group style="position:absolute;left:2261;top:11824;width:108;height:182" coordorigin="2261,11824" coordsize="108,182">
              <v:shape style="position:absolute;left:2261;top:11824;width:108;height:182" coordorigin="2261,11824" coordsize="108,182" path="m2261,12006l2369,12006,2369,11824,2261,11824,2261,12006e" filled="t" fillcolor="#FFFFFF" stroked="f">
                <v:path arrowok="t"/>
                <v:fill/>
              </v:shape>
            </v:group>
            <v:group style="position:absolute;left:2844;top:11824;width:103;height:182" coordorigin="2844,11824" coordsize="103,182">
              <v:shape style="position:absolute;left:2844;top:11824;width:103;height:182" coordorigin="2844,11824" coordsize="103,182" path="m2844,12006l2948,12006,2948,11824,2844,11824,2844,12006e" filled="t" fillcolor="#FFFFFF" stroked="f">
                <v:path arrowok="t"/>
                <v:fill/>
              </v:shape>
            </v:group>
            <v:group style="position:absolute;left:2261;top:12047;width:686;height:2" coordorigin="2261,12047" coordsize="686,2">
              <v:shape style="position:absolute;left:2261;top:12047;width:686;height:2" coordorigin="2261,12047" coordsize="686,0" path="m2261,12047l2948,12047e" filled="f" stroked="t" strokeweight="4.18pt" strokecolor="#FFFFFF">
                <v:path arrowok="t"/>
              </v:shape>
            </v:group>
            <v:group style="position:absolute;left:2369;top:11824;width:475;height:182" coordorigin="2369,11824" coordsize="475,182">
              <v:shape style="position:absolute;left:2369;top:11824;width:475;height:182" coordorigin="2369,11824" coordsize="475,182" path="m2369,12006l2844,12006,2844,11824,2369,11824,2369,12006e" filled="t" fillcolor="#FFFFFF" stroked="f">
                <v:path arrowok="t"/>
                <v:fill/>
              </v:shape>
            </v:group>
            <v:group style="position:absolute;left:2952;top:11812;width:108;height:206" coordorigin="2952,11812" coordsize="108,206">
              <v:shape style="position:absolute;left:2952;top:11812;width:108;height:206" coordorigin="2952,11812" coordsize="108,206" path="m2952,12018l3060,12018,3060,11812,2952,11812,2952,12018e" filled="t" fillcolor="#FFFFFF" stroked="f">
                <v:path arrowok="t"/>
                <v:fill/>
              </v:shape>
            </v:group>
            <v:group style="position:absolute;left:3528;top:11812;width:103;height:206" coordorigin="3528,11812" coordsize="103,206">
              <v:shape style="position:absolute;left:3528;top:11812;width:103;height:206" coordorigin="3528,11812" coordsize="103,206" path="m3528,12018l3632,12018,3632,11812,3528,11812,3528,12018e" filled="t" fillcolor="#FFFFFF" stroked="f">
                <v:path arrowok="t"/>
                <v:fill/>
              </v:shape>
            </v:group>
            <v:group style="position:absolute;left:2952;top:12047;width:679;height:2" coordorigin="2952,12047" coordsize="679,2">
              <v:shape style="position:absolute;left:2952;top:12047;width:679;height:2" coordorigin="2952,12047" coordsize="679,0" path="m2952,12047l3632,12047e" filled="f" stroked="t" strokeweight="2.98pt" strokecolor="#FFFFFF">
                <v:path arrowok="t"/>
              </v:shape>
            </v:group>
            <v:group style="position:absolute;left:3060;top:11812;width:468;height:206" coordorigin="3060,11812" coordsize="468,206">
              <v:shape style="position:absolute;left:3060;top:11812;width:468;height:206" coordorigin="3060,11812" coordsize="468,206" path="m3060,12018l3528,12018,3528,11812,3060,11812,3060,12018e" filled="t" fillcolor="#FFFFFF" stroked="f">
                <v:path arrowok="t"/>
                <v:fill/>
              </v:shape>
            </v:group>
            <v:group style="position:absolute;left:3636;top:11824;width:108;height:182" coordorigin="3636,11824" coordsize="108,182">
              <v:shape style="position:absolute;left:3636;top:11824;width:108;height:182" coordorigin="3636,11824" coordsize="108,182" path="m3636,12006l3744,12006,3744,11824,3636,11824,3636,12006e" filled="t" fillcolor="#FFFFFF" stroked="f">
                <v:path arrowok="t"/>
                <v:fill/>
              </v:shape>
            </v:group>
            <v:group style="position:absolute;left:4393;top:11824;width:103;height:182" coordorigin="4393,11824" coordsize="103,182">
              <v:shape style="position:absolute;left:4393;top:11824;width:103;height:182" coordorigin="4393,11824" coordsize="103,182" path="m4393,12006l4496,12006,4496,11824,4393,11824,4393,12006e" filled="t" fillcolor="#FFFFFF" stroked="f">
                <v:path arrowok="t"/>
                <v:fill/>
              </v:shape>
            </v:group>
            <v:group style="position:absolute;left:3636;top:12047;width:860;height:2" coordorigin="3636,12047" coordsize="860,2">
              <v:shape style="position:absolute;left:3636;top:12047;width:860;height:2" coordorigin="3636,12047" coordsize="860,0" path="m3636,12047l4496,12047e" filled="f" stroked="t" strokeweight="4.18pt" strokecolor="#FFFFFF">
                <v:path arrowok="t"/>
              </v:shape>
            </v:group>
            <v:group style="position:absolute;left:3744;top:11824;width:648;height:182" coordorigin="3744,11824" coordsize="648,182">
              <v:shape style="position:absolute;left:3744;top:11824;width:648;height:182" coordorigin="3744,11824" coordsize="648,182" path="m3744,12006l4393,12006,4393,11824,3744,11824,3744,12006e" filled="t" fillcolor="#FFFFFF" stroked="f">
                <v:path arrowok="t"/>
                <v:fill/>
              </v:shape>
            </v:group>
            <v:group style="position:absolute;left:4501;top:11812;width:667;height:2" coordorigin="4501,11812" coordsize="667,2">
              <v:shape style="position:absolute;left:4501;top:11812;width:667;height:2" coordorigin="4501,11812" coordsize="667,0" path="m4501,11812l5168,11812e" filled="f" stroked="t" strokeweight="2.5pt" strokecolor="#FFFFFF">
                <v:path arrowok="t"/>
              </v:shape>
            </v:group>
            <v:group style="position:absolute;left:4501;top:11836;width:108;height:206" coordorigin="4501,11836" coordsize="108,206">
              <v:shape style="position:absolute;left:4501;top:11836;width:108;height:206" coordorigin="4501,11836" coordsize="108,206" path="m4501,12042l4609,12042,4609,11836,4501,11836,4501,12042e" filled="t" fillcolor="#FFFFFF" stroked="f">
                <v:path arrowok="t"/>
                <v:fill/>
              </v:shape>
            </v:group>
            <v:group style="position:absolute;left:5065;top:11836;width:103;height:206" coordorigin="5065,11836" coordsize="103,206">
              <v:shape style="position:absolute;left:5065;top:11836;width:103;height:206" coordorigin="5065,11836" coordsize="103,206" path="m5065,12042l5168,12042,5168,11836,5065,11836,5065,12042e" filled="t" fillcolor="#FFFFFF" stroked="f">
                <v:path arrowok="t"/>
                <v:fill/>
              </v:shape>
            </v:group>
            <v:group style="position:absolute;left:4609;top:11836;width:456;height:206" coordorigin="4609,11836" coordsize="456,206">
              <v:shape style="position:absolute;left:4609;top:11836;width:456;height:206" coordorigin="4609,11836" coordsize="456,206" path="m4609,12042l5065,12042,5065,11836,4609,11836,4609,12042e" filled="t" fillcolor="#FFFFFF" stroked="f">
                <v:path arrowok="t"/>
                <v:fill/>
              </v:shape>
            </v:group>
            <v:group style="position:absolute;left:5173;top:11824;width:108;height:182" coordorigin="5173,11824" coordsize="108,182">
              <v:shape style="position:absolute;left:5173;top:11824;width:108;height:182" coordorigin="5173,11824" coordsize="108,182" path="m5173,12006l5281,12006,5281,11824,5173,11824,5173,12006e" filled="t" fillcolor="#FFFFFF" stroked="f">
                <v:path arrowok="t"/>
                <v:fill/>
              </v:shape>
            </v:group>
            <v:group style="position:absolute;left:5754;top:11824;width:103;height:182" coordorigin="5754,11824" coordsize="103,182">
              <v:shape style="position:absolute;left:5754;top:11824;width:103;height:182" coordorigin="5754,11824" coordsize="103,182" path="m5754,12006l5857,12006,5857,11824,5754,11824,5754,12006e" filled="t" fillcolor="#FFFFFF" stroked="f">
                <v:path arrowok="t"/>
                <v:fill/>
              </v:shape>
            </v:group>
            <v:group style="position:absolute;left:5173;top:12047;width:684;height:2" coordorigin="5173,12047" coordsize="684,2">
              <v:shape style="position:absolute;left:5173;top:12047;width:684;height:2" coordorigin="5173,12047" coordsize="684,0" path="m5173,12047l5857,12047e" filled="f" stroked="t" strokeweight="4.18pt" strokecolor="#FFFFFF">
                <v:path arrowok="t"/>
              </v:shape>
            </v:group>
            <v:group style="position:absolute;left:5281;top:11824;width:473;height:182" coordorigin="5281,11824" coordsize="473,182">
              <v:shape style="position:absolute;left:5281;top:11824;width:473;height:182" coordorigin="5281,11824" coordsize="473,182" path="m5281,12006l5754,12006,5754,11824,5281,11824,5281,12006e" filled="t" fillcolor="#FFFFFF" stroked="f">
                <v:path arrowok="t"/>
                <v:fill/>
              </v:shape>
            </v:group>
            <v:group style="position:absolute;left:5862;top:11812;width:588;height:2" coordorigin="5862,11812" coordsize="588,2">
              <v:shape style="position:absolute;left:5862;top:11812;width:588;height:2" coordorigin="5862,11812" coordsize="588,0" path="m5862,11812l6450,11812e" filled="f" stroked="t" strokeweight="2.5pt" strokecolor="#FFFFFF">
                <v:path arrowok="t"/>
              </v:shape>
            </v:group>
            <v:group style="position:absolute;left:5862;top:11836;width:108;height:206" coordorigin="5862,11836" coordsize="108,206">
              <v:shape style="position:absolute;left:5862;top:11836;width:108;height:206" coordorigin="5862,11836" coordsize="108,206" path="m5862,12042l5970,12042,5970,11836,5862,11836,5862,12042e" filled="t" fillcolor="#FFFFFF" stroked="f">
                <v:path arrowok="t"/>
                <v:fill/>
              </v:shape>
            </v:group>
            <v:group style="position:absolute;left:6347;top:11836;width:103;height:206" coordorigin="6347,11836" coordsize="103,206">
              <v:shape style="position:absolute;left:6347;top:11836;width:103;height:206" coordorigin="6347,11836" coordsize="103,206" path="m6347,12042l6450,12042,6450,11836,6347,11836,6347,12042e" filled="t" fillcolor="#FFFFFF" stroked="f">
                <v:path arrowok="t"/>
                <v:fill/>
              </v:shape>
            </v:group>
            <v:group style="position:absolute;left:5970;top:11836;width:377;height:206" coordorigin="5970,11836" coordsize="377,206">
              <v:shape style="position:absolute;left:5970;top:11836;width:377;height:206" coordorigin="5970,11836" coordsize="377,206" path="m5970,12042l6347,12042,6347,11836,5970,11836,5970,12042e" filled="t" fillcolor="#FFFFFF" stroked="f">
                <v:path arrowok="t"/>
                <v:fill/>
              </v:shape>
            </v:group>
            <v:group style="position:absolute;left:6455;top:11787;width:2002;height:38" coordorigin="6455,11787" coordsize="2002,38">
              <v:shape style="position:absolute;left:6455;top:11787;width:2002;height:38" coordorigin="6455,11787" coordsize="2002,38" path="m6455,11825l8457,11825,8457,11787,6455,11787,6455,11825xe" filled="t" fillcolor="#FFFFFF" stroked="f">
                <v:path arrowok="t"/>
                <v:fill/>
              </v:shape>
            </v:group>
            <v:group style="position:absolute;left:6455;top:11824;width:108;height:182" coordorigin="6455,11824" coordsize="108,182">
              <v:shape style="position:absolute;left:6455;top:11824;width:108;height:182" coordorigin="6455,11824" coordsize="108,182" path="m6455,12006l6563,12006,6563,11824,6455,11824,6455,12006e" filled="t" fillcolor="#FFFFFF" stroked="f">
                <v:path arrowok="t"/>
                <v:fill/>
              </v:shape>
            </v:group>
            <v:group style="position:absolute;left:7624;top:11824;width:103;height:182" coordorigin="7624,11824" coordsize="103,182">
              <v:shape style="position:absolute;left:7624;top:11824;width:103;height:182" coordorigin="7624,11824" coordsize="103,182" path="m7624,12006l7727,12006,7727,11824,7624,11824,7624,12006e" filled="t" fillcolor="#FFFFFF" stroked="f">
                <v:path arrowok="t"/>
                <v:fill/>
              </v:shape>
            </v:group>
            <v:group style="position:absolute;left:6455;top:12005;width:2002;height:38" coordorigin="6455,12005" coordsize="2002,38">
              <v:shape style="position:absolute;left:6455;top:12005;width:2002;height:38" coordorigin="6455,12005" coordsize="2002,38" path="m6455,12043l8457,12043,8457,12005,6455,12005,6455,12043xe" filled="t" fillcolor="#FFFFFF" stroked="f">
                <v:path arrowok="t"/>
                <v:fill/>
              </v:shape>
            </v:group>
            <v:group style="position:absolute;left:6563;top:11824;width:1061;height:182" coordorigin="6563,11824" coordsize="1061,182">
              <v:shape style="position:absolute;left:6563;top:11824;width:1061;height:182" coordorigin="6563,11824" coordsize="1061,182" path="m6563,12006l7624,12006,7624,11824,6563,11824,6563,12006e" filled="t" fillcolor="#FFFFFF" stroked="f">
                <v:path arrowok="t"/>
                <v:fill/>
              </v:shape>
            </v:group>
            <v:group style="position:absolute;left:7732;top:11824;width:108;height:182" coordorigin="7732,11824" coordsize="108,182">
              <v:shape style="position:absolute;left:7732;top:11824;width:108;height:182" coordorigin="7732,11824" coordsize="108,182" path="m7732,12006l7840,12006,7840,11824,7732,11824,7732,12006e" filled="t" fillcolor="#FFFFFF" stroked="f">
                <v:path arrowok="t"/>
                <v:fill/>
              </v:shape>
            </v:group>
            <v:group style="position:absolute;left:8353;top:11824;width:103;height:182" coordorigin="8353,11824" coordsize="103,182">
              <v:shape style="position:absolute;left:8353;top:11824;width:103;height:182" coordorigin="8353,11824" coordsize="103,182" path="m8353,12006l8457,12006,8457,11824,8353,11824,8353,12006e" filled="t" fillcolor="#FFFFFF" stroked="f">
                <v:path arrowok="t"/>
                <v:fill/>
              </v:shape>
            </v:group>
            <v:group style="position:absolute;left:7840;top:11824;width:514;height:182" coordorigin="7840,11824" coordsize="514,182">
              <v:shape style="position:absolute;left:7840;top:11824;width:514;height:182" coordorigin="7840,11824" coordsize="514,182" path="m7840,12006l8353,12006,8353,11824,7840,11824,7840,12006e" filled="t" fillcolor="#FFFFFF" stroked="f">
                <v:path arrowok="t"/>
                <v:fill/>
              </v:shape>
            </v:group>
            <v:group style="position:absolute;left:8461;top:11787;width:1976;height:26" coordorigin="8461,11787" coordsize="1976,26">
              <v:shape style="position:absolute;left:8461;top:11787;width:1976;height:26" coordorigin="8461,11787" coordsize="1976,26" path="m8461,11813l10437,11813,10437,11787,8461,11787,8461,11813xe" filled="t" fillcolor="#FFFFFF" stroked="f">
                <v:path arrowok="t"/>
                <v:fill/>
              </v:shape>
            </v:group>
            <v:group style="position:absolute;left:8461;top:11812;width:108;height:206" coordorigin="8461,11812" coordsize="108,206">
              <v:shape style="position:absolute;left:8461;top:11812;width:108;height:206" coordorigin="8461,11812" coordsize="108,206" path="m8461,12018l8569,12018,8569,11812,8461,11812,8461,12018e" filled="t" fillcolor="#FFFFFF" stroked="f">
                <v:path arrowok="t"/>
                <v:fill/>
              </v:shape>
            </v:group>
            <v:group style="position:absolute;left:9079;top:11812;width:103;height:206" coordorigin="9079,11812" coordsize="103,206">
              <v:shape style="position:absolute;left:9079;top:11812;width:103;height:206" coordorigin="9079,11812" coordsize="103,206" path="m9079,12018l9182,12018,9182,11812,9079,11812,9079,12018e" filled="t" fillcolor="#FFFFFF" stroked="f">
                <v:path arrowok="t"/>
                <v:fill/>
              </v:shape>
            </v:group>
            <v:group style="position:absolute;left:8461;top:12017;width:1976;height:26" coordorigin="8461,12017" coordsize="1976,26">
              <v:shape style="position:absolute;left:8461;top:12017;width:1976;height:26" coordorigin="8461,12017" coordsize="1976,26" path="m8461,12043l10437,12043,10437,12017,8461,12017,8461,12043xe" filled="t" fillcolor="#FFFFFF" stroked="f">
                <v:path arrowok="t"/>
                <v:fill/>
              </v:shape>
            </v:group>
            <v:group style="position:absolute;left:8569;top:11812;width:509;height:206" coordorigin="8569,11812" coordsize="509,206">
              <v:shape style="position:absolute;left:8569;top:11812;width:509;height:206" coordorigin="8569,11812" coordsize="509,206" path="m8569,12018l9079,12018,9079,11812,8569,11812,8569,12018e" filled="t" fillcolor="#FFFFFF" stroked="f">
                <v:path arrowok="t"/>
                <v:fill/>
              </v:shape>
            </v:group>
            <v:group style="position:absolute;left:9187;top:11812;width:108;height:206" coordorigin="9187,11812" coordsize="108,206">
              <v:shape style="position:absolute;left:9187;top:11812;width:108;height:206" coordorigin="9187,11812" coordsize="108,206" path="m9187,12018l9295,12018,9295,11812,9187,11812,9187,12018e" filled="t" fillcolor="#FFFFFF" stroked="f">
                <v:path arrowok="t"/>
                <v:fill/>
              </v:shape>
            </v:group>
            <v:group style="position:absolute;left:9686;top:11812;width:103;height:206" coordorigin="9686,11812" coordsize="103,206">
              <v:shape style="position:absolute;left:9686;top:11812;width:103;height:206" coordorigin="9686,11812" coordsize="103,206" path="m9686,12018l9789,12018,9789,11812,9686,11812,9686,12018e" filled="t" fillcolor="#FFFFFF" stroked="f">
                <v:path arrowok="t"/>
                <v:fill/>
              </v:shape>
            </v:group>
            <v:group style="position:absolute;left:9295;top:11812;width:391;height:206" coordorigin="9295,11812" coordsize="391,206">
              <v:shape style="position:absolute;left:9295;top:11812;width:391;height:206" coordorigin="9295,11812" coordsize="391,206" path="m9295,12018l9686,12018,9686,11812,9295,11812,9295,12018e" filled="t" fillcolor="#FFFFFF" stroked="f">
                <v:path arrowok="t"/>
                <v:fill/>
              </v:shape>
            </v:group>
            <v:group style="position:absolute;left:9794;top:11812;width:108;height:206" coordorigin="9794,11812" coordsize="108,206">
              <v:shape style="position:absolute;left:9794;top:11812;width:108;height:206" coordorigin="9794,11812" coordsize="108,206" path="m9794,12018l9902,12018,9902,11812,9794,11812,9794,12018e" filled="t" fillcolor="#FFFFFF" stroked="f">
                <v:path arrowok="t"/>
                <v:fill/>
              </v:shape>
            </v:group>
            <v:group style="position:absolute;left:10334;top:11812;width:103;height:206" coordorigin="10334,11812" coordsize="103,206">
              <v:shape style="position:absolute;left:10334;top:11812;width:103;height:206" coordorigin="10334,11812" coordsize="103,206" path="m10334,12018l10437,12018,10437,11812,10334,11812,10334,12018e" filled="t" fillcolor="#FFFFFF" stroked="f">
                <v:path arrowok="t"/>
                <v:fill/>
              </v:shape>
            </v:group>
            <v:group style="position:absolute;left:9902;top:11812;width:432;height:206" coordorigin="9902,11812" coordsize="432,206">
              <v:shape style="position:absolute;left:9902;top:11812;width:432;height:206" coordorigin="9902,11812" coordsize="432,206" path="m9902,12018l10334,12018,10334,11812,9902,11812,9902,12018e" filled="t" fillcolor="#FFFFFF" stroked="f">
                <v:path arrowok="t"/>
                <v:fill/>
              </v:shape>
            </v:group>
            <v:group style="position:absolute;left:10442;top:11824;width:108;height:182" coordorigin="10442,11824" coordsize="108,182">
              <v:shape style="position:absolute;left:10442;top:11824;width:108;height:182" coordorigin="10442,11824" coordsize="108,182" path="m10442,12006l10550,12006,10550,11824,10442,11824,10442,12006e" filled="t" fillcolor="#FFFFFF" stroked="f">
                <v:path arrowok="t"/>
                <v:fill/>
              </v:shape>
            </v:group>
            <v:group style="position:absolute;left:11054;top:11824;width:101;height:182" coordorigin="11054,11824" coordsize="101,182">
              <v:shape style="position:absolute;left:11054;top:11824;width:101;height:182" coordorigin="11054,11824" coordsize="101,182" path="m11054,12006l11155,12006,11155,11824,11054,11824,11054,12006e" filled="t" fillcolor="#FFFFFF" stroked="f">
                <v:path arrowok="t"/>
                <v:fill/>
              </v:shape>
            </v:group>
            <v:group style="position:absolute;left:10442;top:12047;width:713;height:2" coordorigin="10442,12047" coordsize="713,2">
              <v:shape style="position:absolute;left:10442;top:12047;width:713;height:2" coordorigin="10442,12047" coordsize="713,0" path="m10442,12047l11155,12047e" filled="f" stroked="t" strokeweight="4.18pt" strokecolor="#FFFFFF">
                <v:path arrowok="t"/>
              </v:shape>
            </v:group>
            <v:group style="position:absolute;left:10550;top:11824;width:504;height:182" coordorigin="10550,11824" coordsize="504,182">
              <v:shape style="position:absolute;left:10550;top:11824;width:504;height:182" coordorigin="10550,11824" coordsize="504,182" path="m10550,12006l11054,12006,11054,11824,10550,11824,10550,12006e" filled="t" fillcolor="#FFFFFF" stroked="f">
                <v:path arrowok="t"/>
                <v:fill/>
              </v:shape>
            </v:group>
            <v:group style="position:absolute;left:715;top:11783;width:10452;height:2" coordorigin="715,11783" coordsize="10452,2">
              <v:shape style="position:absolute;left:715;top:11783;width:10452;height:2" coordorigin="715,11783" coordsize="10452,0" path="m715,11783l11167,11783e" filled="f" stroked="t" strokeweight=".58004pt" strokecolor="#000000">
                <v:path arrowok="t"/>
              </v:shape>
            </v:group>
            <v:group style="position:absolute;left:725;top:12076;width:1532;height:2" coordorigin="725,12076" coordsize="1532,2">
              <v:shape style="position:absolute;left:725;top:12076;width:1532;height:2" coordorigin="725,12076" coordsize="1532,0" path="m725,12076l2256,12076e" filled="f" stroked="t" strokeweight="2.5pt" strokecolor="#FFFFFF">
                <v:path arrowok="t"/>
              </v:shape>
            </v:group>
            <v:group style="position:absolute;left:725;top:12100;width:103;height:206" coordorigin="725,12100" coordsize="103,206">
              <v:shape style="position:absolute;left:725;top:12100;width:103;height:206" coordorigin="725,12100" coordsize="103,206" path="m725,12306l828,12306,828,12100,725,12100,725,12306e" filled="t" fillcolor="#FFFFFF" stroked="f">
                <v:path arrowok="t"/>
                <v:fill/>
              </v:shape>
            </v:group>
            <v:group style="position:absolute;left:2153;top:12100;width:103;height:206" coordorigin="2153,12100" coordsize="103,206">
              <v:shape style="position:absolute;left:2153;top:12100;width:103;height:206" coordorigin="2153,12100" coordsize="103,206" path="m2153,12306l2256,12306,2256,12100,2153,12100,2153,12306e" filled="t" fillcolor="#FFFFFF" stroked="f">
                <v:path arrowok="t"/>
                <v:fill/>
              </v:shape>
            </v:group>
            <v:group style="position:absolute;left:828;top:12100;width:1325;height:206" coordorigin="828,12100" coordsize="1325,206">
              <v:shape style="position:absolute;left:828;top:12100;width:1325;height:206" coordorigin="828,12100" coordsize="1325,206" path="m828,12306l2153,12306,2153,12100,828,12100,828,12306e" filled="t" fillcolor="#FFFFFF" stroked="f">
                <v:path arrowok="t"/>
                <v:fill/>
              </v:shape>
            </v:group>
            <v:group style="position:absolute;left:2261;top:12088;width:108;height:185" coordorigin="2261,12088" coordsize="108,185">
              <v:shape style="position:absolute;left:2261;top:12088;width:108;height:185" coordorigin="2261,12088" coordsize="108,185" path="m2261,12273l2369,12273,2369,12088,2261,12088,2261,12273e" filled="t" fillcolor="#FFFFFF" stroked="f">
                <v:path arrowok="t"/>
                <v:fill/>
              </v:shape>
            </v:group>
            <v:group style="position:absolute;left:2844;top:12088;width:103;height:185" coordorigin="2844,12088" coordsize="103,185">
              <v:shape style="position:absolute;left:2844;top:12088;width:103;height:185" coordorigin="2844,12088" coordsize="103,185" path="m2844,12273l2948,12273,2948,12088,2844,12088,2844,12273e" filled="t" fillcolor="#FFFFFF" stroked="f">
                <v:path arrowok="t"/>
                <v:fill/>
              </v:shape>
            </v:group>
            <v:group style="position:absolute;left:2261;top:12289;width:2235;height:2" coordorigin="2261,12289" coordsize="2235,2">
              <v:shape style="position:absolute;left:2261;top:12289;width:2235;height:2" coordorigin="2261,12289" coordsize="2235,0" path="m2261,12289l4496,12289e" filled="f" stroked="t" strokeweight="1.78pt" strokecolor="#FFFFFF">
                <v:path arrowok="t"/>
              </v:shape>
            </v:group>
            <v:group style="position:absolute;left:2369;top:12088;width:475;height:185" coordorigin="2369,12088" coordsize="475,185">
              <v:shape style="position:absolute;left:2369;top:12088;width:475;height:185" coordorigin="2369,12088" coordsize="475,185" path="m2369,12273l2844,12273,2844,12088,2369,12088,2369,12273e" filled="t" fillcolor="#FFFFFF" stroked="f">
                <v:path arrowok="t"/>
                <v:fill/>
              </v:shape>
            </v:group>
            <v:group style="position:absolute;left:2952;top:12076;width:108;height:206" coordorigin="2952,12076" coordsize="108,206">
              <v:shape style="position:absolute;left:2952;top:12076;width:108;height:206" coordorigin="2952,12076" coordsize="108,206" path="m2952,12282l3060,12282,3060,12076,2952,12076,2952,12282e" filled="t" fillcolor="#FFFFFF" stroked="f">
                <v:path arrowok="t"/>
                <v:fill/>
              </v:shape>
            </v:group>
            <v:group style="position:absolute;left:3528;top:12076;width:103;height:206" coordorigin="3528,12076" coordsize="103,206">
              <v:shape style="position:absolute;left:3528;top:12076;width:103;height:206" coordorigin="3528,12076" coordsize="103,206" path="m3528,12282l3632,12282,3632,12076,3528,12076,3528,12282e" filled="t" fillcolor="#FFFFFF" stroked="f">
                <v:path arrowok="t"/>
                <v:fill/>
              </v:shape>
            </v:group>
            <v:group style="position:absolute;left:3060;top:12076;width:468;height:206" coordorigin="3060,12076" coordsize="468,206">
              <v:shape style="position:absolute;left:3060;top:12076;width:468;height:206" coordorigin="3060,12076" coordsize="468,206" path="m3060,12282l3528,12282,3528,12076,3060,12076,3060,12282e" filled="t" fillcolor="#FFFFFF" stroked="f">
                <v:path arrowok="t"/>
                <v:fill/>
              </v:shape>
            </v:group>
            <v:group style="position:absolute;left:3636;top:12088;width:108;height:185" coordorigin="3636,12088" coordsize="108,185">
              <v:shape style="position:absolute;left:3636;top:12088;width:108;height:185" coordorigin="3636,12088" coordsize="108,185" path="m3636,12273l3744,12273,3744,12088,3636,12088,3636,12273e" filled="t" fillcolor="#FFFFFF" stroked="f">
                <v:path arrowok="t"/>
                <v:fill/>
              </v:shape>
            </v:group>
            <v:group style="position:absolute;left:4393;top:12088;width:103;height:185" coordorigin="4393,12088" coordsize="103,185">
              <v:shape style="position:absolute;left:4393;top:12088;width:103;height:185" coordorigin="4393,12088" coordsize="103,185" path="m4393,12273l4496,12273,4496,12088,4393,12088,4393,12273e" filled="t" fillcolor="#FFFFFF" stroked="f">
                <v:path arrowok="t"/>
                <v:fill/>
              </v:shape>
            </v:group>
            <v:group style="position:absolute;left:3744;top:12088;width:648;height:185" coordorigin="3744,12088" coordsize="648,185">
              <v:shape style="position:absolute;left:3744;top:12088;width:648;height:185" coordorigin="3744,12088" coordsize="648,185" path="m3744,12273l4393,12273,4393,12088,3744,12088,3744,12273e" filled="t" fillcolor="#FFFFFF" stroked="f">
                <v:path arrowok="t"/>
                <v:fill/>
              </v:shape>
            </v:group>
            <v:group style="position:absolute;left:4501;top:12076;width:667;height:2" coordorigin="4501,12076" coordsize="667,2">
              <v:shape style="position:absolute;left:4501;top:12076;width:667;height:2" coordorigin="4501,12076" coordsize="667,0" path="m4501,12076l5168,12076e" filled="f" stroked="t" strokeweight="2.5pt" strokecolor="#FFFFFF">
                <v:path arrowok="t"/>
              </v:shape>
            </v:group>
            <v:group style="position:absolute;left:4501;top:12100;width:108;height:206" coordorigin="4501,12100" coordsize="108,206">
              <v:shape style="position:absolute;left:4501;top:12100;width:108;height:206" coordorigin="4501,12100" coordsize="108,206" path="m4501,12306l4609,12306,4609,12100,4501,12100,4501,12306e" filled="t" fillcolor="#FFFFFF" stroked="f">
                <v:path arrowok="t"/>
                <v:fill/>
              </v:shape>
            </v:group>
            <v:group style="position:absolute;left:5065;top:12100;width:103;height:206" coordorigin="5065,12100" coordsize="103,206">
              <v:shape style="position:absolute;left:5065;top:12100;width:103;height:206" coordorigin="5065,12100" coordsize="103,206" path="m5065,12306l5168,12306,5168,12100,5065,12100,5065,12306e" filled="t" fillcolor="#FFFFFF" stroked="f">
                <v:path arrowok="t"/>
                <v:fill/>
              </v:shape>
            </v:group>
            <v:group style="position:absolute;left:4609;top:12100;width:456;height:206" coordorigin="4609,12100" coordsize="456,206">
              <v:shape style="position:absolute;left:4609;top:12100;width:456;height:206" coordorigin="4609,12100" coordsize="456,206" path="m4609,12306l5065,12306,5065,12100,4609,12100,4609,12306e" filled="t" fillcolor="#FFFFFF" stroked="f">
                <v:path arrowok="t"/>
                <v:fill/>
              </v:shape>
            </v:group>
            <v:group style="position:absolute;left:5173;top:12088;width:108;height:185" coordorigin="5173,12088" coordsize="108,185">
              <v:shape style="position:absolute;left:5173;top:12088;width:108;height:185" coordorigin="5173,12088" coordsize="108,185" path="m5173,12273l5281,12273,5281,12088,5173,12088,5173,12273e" filled="t" fillcolor="#FFFFFF" stroked="f">
                <v:path arrowok="t"/>
                <v:fill/>
              </v:shape>
            </v:group>
            <v:group style="position:absolute;left:5754;top:12088;width:103;height:185" coordorigin="5754,12088" coordsize="103,185">
              <v:shape style="position:absolute;left:5754;top:12088;width:103;height:185" coordorigin="5754,12088" coordsize="103,185" path="m5754,12273l5857,12273,5857,12088,5754,12088,5754,12273e" filled="t" fillcolor="#FFFFFF" stroked="f">
                <v:path arrowok="t"/>
                <v:fill/>
              </v:shape>
            </v:group>
            <v:group style="position:absolute;left:5173;top:12312;width:684;height:2" coordorigin="5173,12312" coordsize="684,2">
              <v:shape style="position:absolute;left:5173;top:12312;width:684;height:2" coordorigin="5173,12312" coordsize="684,0" path="m5173,12312l5857,12312e" filled="f" stroked="t" strokeweight="4.060000pt" strokecolor="#FFFFFF">
                <v:path arrowok="t"/>
              </v:shape>
            </v:group>
            <v:group style="position:absolute;left:5281;top:12088;width:473;height:185" coordorigin="5281,12088" coordsize="473,185">
              <v:shape style="position:absolute;left:5281;top:12088;width:473;height:185" coordorigin="5281,12088" coordsize="473,185" path="m5281,12273l5754,12273,5754,12088,5281,12088,5281,12273e" filled="t" fillcolor="#FFFFFF" stroked="f">
                <v:path arrowok="t"/>
                <v:fill/>
              </v:shape>
            </v:group>
            <v:group style="position:absolute;left:5862;top:12076;width:588;height:2" coordorigin="5862,12076" coordsize="588,2">
              <v:shape style="position:absolute;left:5862;top:12076;width:588;height:2" coordorigin="5862,12076" coordsize="588,0" path="m5862,12076l6450,12076e" filled="f" stroked="t" strokeweight="2.5pt" strokecolor="#FFFFFF">
                <v:path arrowok="t"/>
              </v:shape>
            </v:group>
            <v:group style="position:absolute;left:5862;top:12100;width:108;height:206" coordorigin="5862,12100" coordsize="108,206">
              <v:shape style="position:absolute;left:5862;top:12100;width:108;height:206" coordorigin="5862,12100" coordsize="108,206" path="m5862,12306l5970,12306,5970,12100,5862,12100,5862,12306e" filled="t" fillcolor="#FFFFFF" stroked="f">
                <v:path arrowok="t"/>
                <v:fill/>
              </v:shape>
            </v:group>
            <v:group style="position:absolute;left:6347;top:12100;width:103;height:206" coordorigin="6347,12100" coordsize="103,206">
              <v:shape style="position:absolute;left:6347;top:12100;width:103;height:206" coordorigin="6347,12100" coordsize="103,206" path="m6347,12306l6450,12306,6450,12100,6347,12100,6347,12306e" filled="t" fillcolor="#FFFFFF" stroked="f">
                <v:path arrowok="t"/>
                <v:fill/>
              </v:shape>
            </v:group>
            <v:group style="position:absolute;left:5970;top:12100;width:377;height:206" coordorigin="5970,12100" coordsize="377,206">
              <v:shape style="position:absolute;left:5970;top:12100;width:377;height:206" coordorigin="5970,12100" coordsize="377,206" path="m5970,12306l6347,12306,6347,12100,5970,12100,5970,12306e" filled="t" fillcolor="#FFFFFF" stroked="f">
                <v:path arrowok="t"/>
                <v:fill/>
              </v:shape>
            </v:group>
            <v:group style="position:absolute;left:6455;top:12051;width:2002;height:38" coordorigin="6455,12051" coordsize="2002,38">
              <v:shape style="position:absolute;left:6455;top:12051;width:2002;height:38" coordorigin="6455,12051" coordsize="2002,38" path="m6455,12089l8457,12089,8457,12051,6455,12051,6455,12089xe" filled="t" fillcolor="#FFFFFF" stroked="f">
                <v:path arrowok="t"/>
                <v:fill/>
              </v:shape>
            </v:group>
            <v:group style="position:absolute;left:6455;top:12088;width:108;height:185" coordorigin="6455,12088" coordsize="108,185">
              <v:shape style="position:absolute;left:6455;top:12088;width:108;height:185" coordorigin="6455,12088" coordsize="108,185" path="m6455,12273l6563,12273,6563,12088,6455,12088,6455,12273e" filled="t" fillcolor="#FFFFFF" stroked="f">
                <v:path arrowok="t"/>
                <v:fill/>
              </v:shape>
            </v:group>
            <v:group style="position:absolute;left:7624;top:12088;width:103;height:185" coordorigin="7624,12088" coordsize="103,185">
              <v:shape style="position:absolute;left:7624;top:12088;width:103;height:185" coordorigin="7624,12088" coordsize="103,185" path="m7624,12273l7727,12273,7727,12088,7624,12088,7624,12273e" filled="t" fillcolor="#FFFFFF" stroked="f">
                <v:path arrowok="t"/>
                <v:fill/>
              </v:shape>
            </v:group>
            <v:group style="position:absolute;left:6455;top:12289;width:4700;height:2" coordorigin="6455,12289" coordsize="4700,2">
              <v:shape style="position:absolute;left:6455;top:12289;width:4700;height:2" coordorigin="6455,12289" coordsize="4700,0" path="m6455,12289l11155,12289e" filled="f" stroked="t" strokeweight="1.78pt" strokecolor="#FFFFFF">
                <v:path arrowok="t"/>
              </v:shape>
            </v:group>
            <v:group style="position:absolute;left:6563;top:12088;width:1061;height:185" coordorigin="6563,12088" coordsize="1061,185">
              <v:shape style="position:absolute;left:6563;top:12088;width:1061;height:185" coordorigin="6563,12088" coordsize="1061,185" path="m6563,12273l7624,12273,7624,12088,6563,12088,6563,12273e" filled="t" fillcolor="#FFFFFF" stroked="f">
                <v:path arrowok="t"/>
                <v:fill/>
              </v:shape>
            </v:group>
            <v:group style="position:absolute;left:7732;top:12088;width:108;height:185" coordorigin="7732,12088" coordsize="108,185">
              <v:shape style="position:absolute;left:7732;top:12088;width:108;height:185" coordorigin="7732,12088" coordsize="108,185" path="m7732,12273l7840,12273,7840,12088,7732,12088,7732,12273e" filled="t" fillcolor="#FFFFFF" stroked="f">
                <v:path arrowok="t"/>
                <v:fill/>
              </v:shape>
            </v:group>
            <v:group style="position:absolute;left:8353;top:12088;width:103;height:185" coordorigin="8353,12088" coordsize="103,185">
              <v:shape style="position:absolute;left:8353;top:12088;width:103;height:185" coordorigin="8353,12088" coordsize="103,185" path="m8353,12273l8457,12273,8457,12088,8353,12088,8353,12273e" filled="t" fillcolor="#FFFFFF" stroked="f">
                <v:path arrowok="t"/>
                <v:fill/>
              </v:shape>
            </v:group>
            <v:group style="position:absolute;left:7840;top:12088;width:514;height:185" coordorigin="7840,12088" coordsize="514,185">
              <v:shape style="position:absolute;left:7840;top:12088;width:514;height:185" coordorigin="7840,12088" coordsize="514,185" path="m7840,12273l8353,12273,8353,12088,7840,12088,7840,12273e" filled="t" fillcolor="#FFFFFF" stroked="f">
                <v:path arrowok="t"/>
                <v:fill/>
              </v:shape>
            </v:group>
            <v:group style="position:absolute;left:8461;top:12051;width:1976;height:26" coordorigin="8461,12051" coordsize="1976,26">
              <v:shape style="position:absolute;left:8461;top:12051;width:1976;height:26" coordorigin="8461,12051" coordsize="1976,26" path="m8461,12077l10437,12077,10437,12051,8461,12051,8461,12077xe" filled="t" fillcolor="#FFFFFF" stroked="f">
                <v:path arrowok="t"/>
                <v:fill/>
              </v:shape>
            </v:group>
            <v:group style="position:absolute;left:8461;top:12076;width:108;height:206" coordorigin="8461,12076" coordsize="108,206">
              <v:shape style="position:absolute;left:8461;top:12076;width:108;height:206" coordorigin="8461,12076" coordsize="108,206" path="m8461,12282l8569,12282,8569,12076,8461,12076,8461,12282e" filled="t" fillcolor="#FFFFFF" stroked="f">
                <v:path arrowok="t"/>
                <v:fill/>
              </v:shape>
            </v:group>
            <v:group style="position:absolute;left:9079;top:12076;width:103;height:206" coordorigin="9079,12076" coordsize="103,206">
              <v:shape style="position:absolute;left:9079;top:12076;width:103;height:206" coordorigin="9079,12076" coordsize="103,206" path="m9079,12282l9182,12282,9182,12076,9079,12076,9079,12282e" filled="t" fillcolor="#FFFFFF" stroked="f">
                <v:path arrowok="t"/>
                <v:fill/>
              </v:shape>
            </v:group>
            <v:group style="position:absolute;left:8569;top:12076;width:509;height:206" coordorigin="8569,12076" coordsize="509,206">
              <v:shape style="position:absolute;left:8569;top:12076;width:509;height:206" coordorigin="8569,12076" coordsize="509,206" path="m8569,12282l9079,12282,9079,12076,8569,12076,8569,12282e" filled="t" fillcolor="#FFFFFF" stroked="f">
                <v:path arrowok="t"/>
                <v:fill/>
              </v:shape>
            </v:group>
            <v:group style="position:absolute;left:9187;top:12076;width:108;height:206" coordorigin="9187,12076" coordsize="108,206">
              <v:shape style="position:absolute;left:9187;top:12076;width:108;height:206" coordorigin="9187,12076" coordsize="108,206" path="m9187,12282l9295,12282,9295,12076,9187,12076,9187,12282e" filled="t" fillcolor="#FFFFFF" stroked="f">
                <v:path arrowok="t"/>
                <v:fill/>
              </v:shape>
            </v:group>
            <v:group style="position:absolute;left:9686;top:12076;width:103;height:206" coordorigin="9686,12076" coordsize="103,206">
              <v:shape style="position:absolute;left:9686;top:12076;width:103;height:206" coordorigin="9686,12076" coordsize="103,206" path="m9686,12282l9789,12282,9789,12076,9686,12076,9686,12282e" filled="t" fillcolor="#FFFFFF" stroked="f">
                <v:path arrowok="t"/>
                <v:fill/>
              </v:shape>
            </v:group>
            <v:group style="position:absolute;left:9295;top:12076;width:391;height:206" coordorigin="9295,12076" coordsize="391,206">
              <v:shape style="position:absolute;left:9295;top:12076;width:391;height:206" coordorigin="9295,12076" coordsize="391,206" path="m9295,12282l9686,12282,9686,12076,9295,12076,9295,12282e" filled="t" fillcolor="#FFFFFF" stroked="f">
                <v:path arrowok="t"/>
                <v:fill/>
              </v:shape>
            </v:group>
            <v:group style="position:absolute;left:9794;top:12076;width:108;height:206" coordorigin="9794,12076" coordsize="108,206">
              <v:shape style="position:absolute;left:9794;top:12076;width:108;height:206" coordorigin="9794,12076" coordsize="108,206" path="m9794,12282l9902,12282,9902,12076,9794,12076,9794,12282e" filled="t" fillcolor="#FFFFFF" stroked="f">
                <v:path arrowok="t"/>
                <v:fill/>
              </v:shape>
            </v:group>
            <v:group style="position:absolute;left:10334;top:12076;width:103;height:206" coordorigin="10334,12076" coordsize="103,206">
              <v:shape style="position:absolute;left:10334;top:12076;width:103;height:206" coordorigin="10334,12076" coordsize="103,206" path="m10334,12282l10437,12282,10437,12076,10334,12076,10334,12282e" filled="t" fillcolor="#FFFFFF" stroked="f">
                <v:path arrowok="t"/>
                <v:fill/>
              </v:shape>
            </v:group>
            <v:group style="position:absolute;left:9902;top:12076;width:432;height:206" coordorigin="9902,12076" coordsize="432,206">
              <v:shape style="position:absolute;left:9902;top:12076;width:432;height:206" coordorigin="9902,12076" coordsize="432,206" path="m9902,12282l10334,12282,10334,12076,9902,12076,9902,12282e" filled="t" fillcolor="#FFFFFF" stroked="f">
                <v:path arrowok="t"/>
                <v:fill/>
              </v:shape>
            </v:group>
            <v:group style="position:absolute;left:10442;top:12088;width:108;height:185" coordorigin="10442,12088" coordsize="108,185">
              <v:shape style="position:absolute;left:10442;top:12088;width:108;height:185" coordorigin="10442,12088" coordsize="108,185" path="m10442,12273l10550,12273,10550,12088,10442,12088,10442,12273e" filled="t" fillcolor="#FFFFFF" stroked="f">
                <v:path arrowok="t"/>
                <v:fill/>
              </v:shape>
            </v:group>
            <v:group style="position:absolute;left:11054;top:12088;width:101;height:185" coordorigin="11054,12088" coordsize="101,185">
              <v:shape style="position:absolute;left:11054;top:12088;width:101;height:185" coordorigin="11054,12088" coordsize="101,185" path="m11054,12273l11155,12273,11155,12088,11054,12088,11054,12273e" filled="t" fillcolor="#FFFFFF" stroked="f">
                <v:path arrowok="t"/>
                <v:fill/>
              </v:shape>
            </v:group>
            <v:group style="position:absolute;left:10550;top:12088;width:504;height:185" coordorigin="10550,12088" coordsize="504,185">
              <v:shape style="position:absolute;left:10550;top:12088;width:504;height:185" coordorigin="10550,12088" coordsize="504,185" path="m10550,12273l11054,12273,11054,12088,10550,12088,10550,12273e" filled="t" fillcolor="#FFFFFF" stroked="f">
                <v:path arrowok="t"/>
                <v:fill/>
              </v:shape>
            </v:group>
            <v:group style="position:absolute;left:715;top:12047;width:10452;height:2" coordorigin="715,12047" coordsize="10452,2">
              <v:shape style="position:absolute;left:715;top:12047;width:10452;height:2" coordorigin="715,12047" coordsize="10452,0" path="m715,12047l11167,12047e" filled="f" stroked="t" strokeweight=".579980pt" strokecolor="#000000">
                <v:path arrowok="t"/>
              </v:shape>
            </v:group>
            <v:group style="position:absolute;left:725;top:12342;width:1532;height:2" coordorigin="725,12342" coordsize="1532,2">
              <v:shape style="position:absolute;left:725;top:12342;width:1532;height:2" coordorigin="725,12342" coordsize="1532,0" path="m725,12342l2256,12342e" filled="f" stroked="t" strokeweight="2.5pt" strokecolor="#FFFFFF">
                <v:path arrowok="t"/>
              </v:shape>
            </v:group>
            <v:group style="position:absolute;left:725;top:12366;width:103;height:206" coordorigin="725,12366" coordsize="103,206">
              <v:shape style="position:absolute;left:725;top:12366;width:103;height:206" coordorigin="725,12366" coordsize="103,206" path="m725,12573l828,12573,828,12366,725,12366,725,12573e" filled="t" fillcolor="#FFFFFF" stroked="f">
                <v:path arrowok="t"/>
                <v:fill/>
              </v:shape>
            </v:group>
            <v:group style="position:absolute;left:2153;top:12366;width:103;height:206" coordorigin="2153,12366" coordsize="103,206">
              <v:shape style="position:absolute;left:2153;top:12366;width:103;height:206" coordorigin="2153,12366" coordsize="103,206" path="m2153,12573l2256,12573,2256,12366,2153,12366,2153,12573e" filled="t" fillcolor="#FFFFFF" stroked="f">
                <v:path arrowok="t"/>
                <v:fill/>
              </v:shape>
            </v:group>
            <v:group style="position:absolute;left:828;top:12366;width:1325;height:206" coordorigin="828,12366" coordsize="1325,206">
              <v:shape style="position:absolute;left:828;top:12366;width:1325;height:206" coordorigin="828,12366" coordsize="1325,206" path="m828,12573l2153,12573,2153,12366,828,12366,828,12573e" filled="t" fillcolor="#FFFFFF" stroked="f">
                <v:path arrowok="t"/>
                <v:fill/>
              </v:shape>
            </v:group>
            <v:group style="position:absolute;left:2261;top:12335;width:2235;height:2" coordorigin="2261,12335" coordsize="2235,2">
              <v:shape style="position:absolute;left:2261;top:12335;width:2235;height:2" coordorigin="2261,12335" coordsize="2235,0" path="m2261,12335l4496,12335e" filled="f" stroked="t" strokeweight="1.78pt" strokecolor="#FFFFFF">
                <v:path arrowok="t"/>
              </v:shape>
            </v:group>
            <v:group style="position:absolute;left:2261;top:12352;width:108;height:185" coordorigin="2261,12352" coordsize="108,185">
              <v:shape style="position:absolute;left:2261;top:12352;width:108;height:185" coordorigin="2261,12352" coordsize="108,185" path="m2261,12537l2369,12537,2369,12352,2261,12352,2261,12537e" filled="t" fillcolor="#FFFFFF" stroked="f">
                <v:path arrowok="t"/>
                <v:fill/>
              </v:shape>
            </v:group>
            <v:group style="position:absolute;left:2844;top:12352;width:103;height:185" coordorigin="2844,12352" coordsize="103,185">
              <v:shape style="position:absolute;left:2844;top:12352;width:103;height:185" coordorigin="2844,12352" coordsize="103,185" path="m2844,12537l2948,12537,2948,12352,2844,12352,2844,12537e" filled="t" fillcolor="#FFFFFF" stroked="f">
                <v:path arrowok="t"/>
                <v:fill/>
              </v:shape>
            </v:group>
            <v:group style="position:absolute;left:2261;top:12536;width:686;height:38" coordorigin="2261,12536" coordsize="686,38">
              <v:shape style="position:absolute;left:2261;top:12536;width:686;height:38" coordorigin="2261,12536" coordsize="686,38" path="m2261,12574l2948,12574,2948,12536,2261,12536,2261,12574xe" filled="t" fillcolor="#FFFFFF" stroked="f">
                <v:path arrowok="t"/>
                <v:fill/>
              </v:shape>
            </v:group>
            <v:group style="position:absolute;left:2369;top:12352;width:475;height:185" coordorigin="2369,12352" coordsize="475,185">
              <v:shape style="position:absolute;left:2369;top:12352;width:475;height:185" coordorigin="2369,12352" coordsize="475,185" path="m2369,12537l2844,12537,2844,12352,2369,12352,2369,12537e" filled="t" fillcolor="#FFFFFF" stroked="f">
                <v:path arrowok="t"/>
                <v:fill/>
              </v:shape>
            </v:group>
            <v:group style="position:absolute;left:2952;top:12342;width:108;height:206" coordorigin="2952,12342" coordsize="108,206">
              <v:shape style="position:absolute;left:2952;top:12342;width:108;height:206" coordorigin="2952,12342" coordsize="108,206" path="m2952,12549l3060,12549,3060,12342,2952,12342,2952,12549e" filled="t" fillcolor="#FFFFFF" stroked="f">
                <v:path arrowok="t"/>
                <v:fill/>
              </v:shape>
            </v:group>
            <v:group style="position:absolute;left:3528;top:12342;width:103;height:206" coordorigin="3528,12342" coordsize="103,206">
              <v:shape style="position:absolute;left:3528;top:12342;width:103;height:206" coordorigin="3528,12342" coordsize="103,206" path="m3528,12549l3632,12549,3632,12342,3528,12342,3528,12549e" filled="t" fillcolor="#FFFFFF" stroked="f">
                <v:path arrowok="t"/>
                <v:fill/>
              </v:shape>
            </v:group>
            <v:group style="position:absolute;left:2952;top:12548;width:679;height:26" coordorigin="2952,12548" coordsize="679,26">
              <v:shape style="position:absolute;left:2952;top:12548;width:679;height:26" coordorigin="2952,12548" coordsize="679,26" path="m2952,12574l3632,12574,3632,12548,2952,12548,2952,12574xe" filled="t" fillcolor="#FFFFFF" stroked="f">
                <v:path arrowok="t"/>
                <v:fill/>
              </v:shape>
            </v:group>
            <v:group style="position:absolute;left:3060;top:12342;width:468;height:206" coordorigin="3060,12342" coordsize="468,206">
              <v:shape style="position:absolute;left:3060;top:12342;width:468;height:206" coordorigin="3060,12342" coordsize="468,206" path="m3060,12549l3528,12549,3528,12342,3060,12342,3060,12549e" filled="t" fillcolor="#FFFFFF" stroked="f">
                <v:path arrowok="t"/>
                <v:fill/>
              </v:shape>
            </v:group>
            <v:group style="position:absolute;left:3636;top:12352;width:108;height:185" coordorigin="3636,12352" coordsize="108,185">
              <v:shape style="position:absolute;left:3636;top:12352;width:108;height:185" coordorigin="3636,12352" coordsize="108,185" path="m3636,12537l3744,12537,3744,12352,3636,12352,3636,12537e" filled="t" fillcolor="#FFFFFF" stroked="f">
                <v:path arrowok="t"/>
                <v:fill/>
              </v:shape>
            </v:group>
            <v:group style="position:absolute;left:4393;top:12352;width:103;height:185" coordorigin="4393,12352" coordsize="103,185">
              <v:shape style="position:absolute;left:4393;top:12352;width:103;height:185" coordorigin="4393,12352" coordsize="103,185" path="m4393,12537l4496,12537,4496,12352,4393,12352,4393,12537e" filled="t" fillcolor="#FFFFFF" stroked="f">
                <v:path arrowok="t"/>
                <v:fill/>
              </v:shape>
            </v:group>
            <v:group style="position:absolute;left:3636;top:12536;width:860;height:38" coordorigin="3636,12536" coordsize="860,38">
              <v:shape style="position:absolute;left:3636;top:12536;width:860;height:38" coordorigin="3636,12536" coordsize="860,38" path="m3636,12574l4496,12574,4496,12536,3636,12536,3636,12574xe" filled="t" fillcolor="#FFFFFF" stroked="f">
                <v:path arrowok="t"/>
                <v:fill/>
              </v:shape>
            </v:group>
            <v:group style="position:absolute;left:3744;top:12352;width:648;height:185" coordorigin="3744,12352" coordsize="648,185">
              <v:shape style="position:absolute;left:3744;top:12352;width:648;height:185" coordorigin="3744,12352" coordsize="648,185" path="m3744,12537l4393,12537,4393,12352,3744,12352,3744,12537e" filled="t" fillcolor="#FFFFFF" stroked="f">
                <v:path arrowok="t"/>
                <v:fill/>
              </v:shape>
            </v:group>
            <v:group style="position:absolute;left:4501;top:12342;width:667;height:2" coordorigin="4501,12342" coordsize="667,2">
              <v:shape style="position:absolute;left:4501;top:12342;width:667;height:2" coordorigin="4501,12342" coordsize="667,0" path="m4501,12342l5168,12342e" filled="f" stroked="t" strokeweight="2.5pt" strokecolor="#FFFFFF">
                <v:path arrowok="t"/>
              </v:shape>
            </v:group>
            <v:group style="position:absolute;left:4501;top:12366;width:108;height:206" coordorigin="4501,12366" coordsize="108,206">
              <v:shape style="position:absolute;left:4501;top:12366;width:108;height:206" coordorigin="4501,12366" coordsize="108,206" path="m4501,12573l4609,12573,4609,12366,4501,12366,4501,12573e" filled="t" fillcolor="#FFFFFF" stroked="f">
                <v:path arrowok="t"/>
                <v:fill/>
              </v:shape>
            </v:group>
            <v:group style="position:absolute;left:5065;top:12366;width:103;height:206" coordorigin="5065,12366" coordsize="103,206">
              <v:shape style="position:absolute;left:5065;top:12366;width:103;height:206" coordorigin="5065,12366" coordsize="103,206" path="m5065,12573l5168,12573,5168,12366,5065,12366,5065,12573e" filled="t" fillcolor="#FFFFFF" stroked="f">
                <v:path arrowok="t"/>
                <v:fill/>
              </v:shape>
            </v:group>
            <v:group style="position:absolute;left:4609;top:12366;width:456;height:206" coordorigin="4609,12366" coordsize="456,206">
              <v:shape style="position:absolute;left:4609;top:12366;width:456;height:206" coordorigin="4609,12366" coordsize="456,206" path="m4609,12573l5065,12573,5065,12366,4609,12366,4609,12573e" filled="t" fillcolor="#FFFFFF" stroked="f">
                <v:path arrowok="t"/>
                <v:fill/>
              </v:shape>
            </v:group>
            <v:group style="position:absolute;left:5173;top:12352;width:108;height:185" coordorigin="5173,12352" coordsize="108,185">
              <v:shape style="position:absolute;left:5173;top:12352;width:108;height:185" coordorigin="5173,12352" coordsize="108,185" path="m5173,12537l5281,12537,5281,12352,5173,12352,5173,12537e" filled="t" fillcolor="#FFFFFF" stroked="f">
                <v:path arrowok="t"/>
                <v:fill/>
              </v:shape>
            </v:group>
            <v:group style="position:absolute;left:5754;top:12352;width:103;height:185" coordorigin="5754,12352" coordsize="103,185">
              <v:shape style="position:absolute;left:5754;top:12352;width:103;height:185" coordorigin="5754,12352" coordsize="103,185" path="m5754,12537l5857,12537,5857,12352,5754,12352,5754,12537e" filled="t" fillcolor="#FFFFFF" stroked="f">
                <v:path arrowok="t"/>
                <v:fill/>
              </v:shape>
            </v:group>
            <v:group style="position:absolute;left:5173;top:12536;width:684;height:38" coordorigin="5173,12536" coordsize="684,38">
              <v:shape style="position:absolute;left:5173;top:12536;width:684;height:38" coordorigin="5173,12536" coordsize="684,38" path="m5173,12574l5857,12574,5857,12536,5173,12536,5173,12574xe" filled="t" fillcolor="#FFFFFF" stroked="f">
                <v:path arrowok="t"/>
                <v:fill/>
              </v:shape>
            </v:group>
            <v:group style="position:absolute;left:5281;top:12352;width:473;height:185" coordorigin="5281,12352" coordsize="473,185">
              <v:shape style="position:absolute;left:5281;top:12352;width:473;height:185" coordorigin="5281,12352" coordsize="473,185" path="m5281,12537l5754,12537,5754,12352,5281,12352,5281,12537e" filled="t" fillcolor="#FFFFFF" stroked="f">
                <v:path arrowok="t"/>
                <v:fill/>
              </v:shape>
            </v:group>
            <v:group style="position:absolute;left:5862;top:12342;width:588;height:2" coordorigin="5862,12342" coordsize="588,2">
              <v:shape style="position:absolute;left:5862;top:12342;width:588;height:2" coordorigin="5862,12342" coordsize="588,0" path="m5862,12342l6450,12342e" filled="f" stroked="t" strokeweight="2.5pt" strokecolor="#FFFFFF">
                <v:path arrowok="t"/>
              </v:shape>
            </v:group>
            <v:group style="position:absolute;left:5862;top:12366;width:108;height:206" coordorigin="5862,12366" coordsize="108,206">
              <v:shape style="position:absolute;left:5862;top:12366;width:108;height:206" coordorigin="5862,12366" coordsize="108,206" path="m5862,12573l5970,12573,5970,12366,5862,12366,5862,12573e" filled="t" fillcolor="#FFFFFF" stroked="f">
                <v:path arrowok="t"/>
                <v:fill/>
              </v:shape>
            </v:group>
            <v:group style="position:absolute;left:6347;top:12366;width:103;height:206" coordorigin="6347,12366" coordsize="103,206">
              <v:shape style="position:absolute;left:6347;top:12366;width:103;height:206" coordorigin="6347,12366" coordsize="103,206" path="m6347,12573l6450,12573,6450,12366,6347,12366,6347,12573e" filled="t" fillcolor="#FFFFFF" stroked="f">
                <v:path arrowok="t"/>
                <v:fill/>
              </v:shape>
            </v:group>
            <v:group style="position:absolute;left:5970;top:12366;width:377;height:206" coordorigin="5970,12366" coordsize="377,206">
              <v:shape style="position:absolute;left:5970;top:12366;width:377;height:206" coordorigin="5970,12366" coordsize="377,206" path="m5970,12573l6347,12573,6347,12366,5970,12366,5970,12573e" filled="t" fillcolor="#FFFFFF" stroked="f">
                <v:path arrowok="t"/>
                <v:fill/>
              </v:shape>
            </v:group>
            <v:group style="position:absolute;left:6455;top:12335;width:4700;height:2" coordorigin="6455,12335" coordsize="4700,2">
              <v:shape style="position:absolute;left:6455;top:12335;width:4700;height:2" coordorigin="6455,12335" coordsize="4700,0" path="m6455,12335l11155,12335e" filled="f" stroked="t" strokeweight="1.78pt" strokecolor="#FFFFFF">
                <v:path arrowok="t"/>
              </v:shape>
            </v:group>
            <v:group style="position:absolute;left:6455;top:12352;width:108;height:185" coordorigin="6455,12352" coordsize="108,185">
              <v:shape style="position:absolute;left:6455;top:12352;width:108;height:185" coordorigin="6455,12352" coordsize="108,185" path="m6455,12537l6563,12537,6563,12352,6455,12352,6455,12537e" filled="t" fillcolor="#FFFFFF" stroked="f">
                <v:path arrowok="t"/>
                <v:fill/>
              </v:shape>
            </v:group>
            <v:group style="position:absolute;left:7624;top:12352;width:103;height:185" coordorigin="7624,12352" coordsize="103,185">
              <v:shape style="position:absolute;left:7624;top:12352;width:103;height:185" coordorigin="7624,12352" coordsize="103,185" path="m7624,12537l7727,12537,7727,12352,7624,12352,7624,12537e" filled="t" fillcolor="#FFFFFF" stroked="f">
                <v:path arrowok="t"/>
                <v:fill/>
              </v:shape>
            </v:group>
            <v:group style="position:absolute;left:6455;top:12536;width:2002;height:38" coordorigin="6455,12536" coordsize="2002,38">
              <v:shape style="position:absolute;left:6455;top:12536;width:2002;height:38" coordorigin="6455,12536" coordsize="2002,38" path="m6455,12574l8457,12574,8457,12536,6455,12536,6455,12574xe" filled="t" fillcolor="#FFFFFF" stroked="f">
                <v:path arrowok="t"/>
                <v:fill/>
              </v:shape>
            </v:group>
            <v:group style="position:absolute;left:6563;top:12352;width:1061;height:185" coordorigin="6563,12352" coordsize="1061,185">
              <v:shape style="position:absolute;left:6563;top:12352;width:1061;height:185" coordorigin="6563,12352" coordsize="1061,185" path="m6563,12537l7624,12537,7624,12352,6563,12352,6563,12537e" filled="t" fillcolor="#FFFFFF" stroked="f">
                <v:path arrowok="t"/>
                <v:fill/>
              </v:shape>
            </v:group>
            <v:group style="position:absolute;left:7732;top:12352;width:108;height:185" coordorigin="7732,12352" coordsize="108,185">
              <v:shape style="position:absolute;left:7732;top:12352;width:108;height:185" coordorigin="7732,12352" coordsize="108,185" path="m7732,12537l7840,12537,7840,12352,7732,12352,7732,12537e" filled="t" fillcolor="#FFFFFF" stroked="f">
                <v:path arrowok="t"/>
                <v:fill/>
              </v:shape>
            </v:group>
            <v:group style="position:absolute;left:8353;top:12352;width:103;height:185" coordorigin="8353,12352" coordsize="103,185">
              <v:shape style="position:absolute;left:8353;top:12352;width:103;height:185" coordorigin="8353,12352" coordsize="103,185" path="m8353,12537l8457,12537,8457,12352,8353,12352,8353,12537e" filled="t" fillcolor="#FFFFFF" stroked="f">
                <v:path arrowok="t"/>
                <v:fill/>
              </v:shape>
            </v:group>
            <v:group style="position:absolute;left:7840;top:12352;width:514;height:185" coordorigin="7840,12352" coordsize="514,185">
              <v:shape style="position:absolute;left:7840;top:12352;width:514;height:185" coordorigin="7840,12352" coordsize="514,185" path="m7840,12537l8353,12537,8353,12352,7840,12352,7840,12537e" filled="t" fillcolor="#FFFFFF" stroked="f">
                <v:path arrowok="t"/>
                <v:fill/>
              </v:shape>
            </v:group>
            <v:group style="position:absolute;left:8461;top:12342;width:108;height:206" coordorigin="8461,12342" coordsize="108,206">
              <v:shape style="position:absolute;left:8461;top:12342;width:108;height:206" coordorigin="8461,12342" coordsize="108,206" path="m8461,12549l8569,12549,8569,12342,8461,12342,8461,12549e" filled="t" fillcolor="#FFFFFF" stroked="f">
                <v:path arrowok="t"/>
                <v:fill/>
              </v:shape>
            </v:group>
            <v:group style="position:absolute;left:9079;top:12342;width:103;height:206" coordorigin="9079,12342" coordsize="103,206">
              <v:shape style="position:absolute;left:9079;top:12342;width:103;height:206" coordorigin="9079,12342" coordsize="103,206" path="m9079,12549l9182,12549,9182,12342,9079,12342,9079,12549e" filled="t" fillcolor="#FFFFFF" stroked="f">
                <v:path arrowok="t"/>
                <v:fill/>
              </v:shape>
            </v:group>
            <v:group style="position:absolute;left:8461;top:12548;width:1976;height:26" coordorigin="8461,12548" coordsize="1976,26">
              <v:shape style="position:absolute;left:8461;top:12548;width:1976;height:26" coordorigin="8461,12548" coordsize="1976,26" path="m8461,12574l10437,12574,10437,12548,8461,12548,8461,12574xe" filled="t" fillcolor="#FFFFFF" stroked="f">
                <v:path arrowok="t"/>
                <v:fill/>
              </v:shape>
            </v:group>
            <v:group style="position:absolute;left:8569;top:12342;width:509;height:206" coordorigin="8569,12342" coordsize="509,206">
              <v:shape style="position:absolute;left:8569;top:12342;width:509;height:206" coordorigin="8569,12342" coordsize="509,206" path="m8569,12549l9079,12549,9079,12342,8569,12342,8569,12549e" filled="t" fillcolor="#FFFFFF" stroked="f">
                <v:path arrowok="t"/>
                <v:fill/>
              </v:shape>
            </v:group>
            <v:group style="position:absolute;left:9187;top:12342;width:108;height:206" coordorigin="9187,12342" coordsize="108,206">
              <v:shape style="position:absolute;left:9187;top:12342;width:108;height:206" coordorigin="9187,12342" coordsize="108,206" path="m9187,12549l9295,12549,9295,12342,9187,12342,9187,12549e" filled="t" fillcolor="#FFFFFF" stroked="f">
                <v:path arrowok="t"/>
                <v:fill/>
              </v:shape>
            </v:group>
            <v:group style="position:absolute;left:9686;top:12342;width:103;height:206" coordorigin="9686,12342" coordsize="103,206">
              <v:shape style="position:absolute;left:9686;top:12342;width:103;height:206" coordorigin="9686,12342" coordsize="103,206" path="m9686,12549l9789,12549,9789,12342,9686,12342,9686,12549e" filled="t" fillcolor="#FFFFFF" stroked="f">
                <v:path arrowok="t"/>
                <v:fill/>
              </v:shape>
            </v:group>
            <v:group style="position:absolute;left:9295;top:12342;width:391;height:206" coordorigin="9295,12342" coordsize="391,206">
              <v:shape style="position:absolute;left:9295;top:12342;width:391;height:206" coordorigin="9295,12342" coordsize="391,206" path="m9295,12549l9686,12549,9686,12342,9295,12342,9295,12549e" filled="t" fillcolor="#FFFFFF" stroked="f">
                <v:path arrowok="t"/>
                <v:fill/>
              </v:shape>
            </v:group>
            <v:group style="position:absolute;left:9794;top:12342;width:108;height:206" coordorigin="9794,12342" coordsize="108,206">
              <v:shape style="position:absolute;left:9794;top:12342;width:108;height:206" coordorigin="9794,12342" coordsize="108,206" path="m9794,12549l9902,12549,9902,12342,9794,12342,9794,12549e" filled="t" fillcolor="#FFFFFF" stroked="f">
                <v:path arrowok="t"/>
                <v:fill/>
              </v:shape>
            </v:group>
            <v:group style="position:absolute;left:10334;top:12342;width:103;height:206" coordorigin="10334,12342" coordsize="103,206">
              <v:shape style="position:absolute;left:10334;top:12342;width:103;height:206" coordorigin="10334,12342" coordsize="103,206" path="m10334,12549l10437,12549,10437,12342,10334,12342,10334,12549e" filled="t" fillcolor="#FFFFFF" stroked="f">
                <v:path arrowok="t"/>
                <v:fill/>
              </v:shape>
            </v:group>
            <v:group style="position:absolute;left:9902;top:12342;width:432;height:206" coordorigin="9902,12342" coordsize="432,206">
              <v:shape style="position:absolute;left:9902;top:12342;width:432;height:206" coordorigin="9902,12342" coordsize="432,206" path="m9902,12549l10334,12549,10334,12342,9902,12342,9902,12549e" filled="t" fillcolor="#FFFFFF" stroked="f">
                <v:path arrowok="t"/>
                <v:fill/>
              </v:shape>
            </v:group>
            <v:group style="position:absolute;left:10442;top:12352;width:108;height:185" coordorigin="10442,12352" coordsize="108,185">
              <v:shape style="position:absolute;left:10442;top:12352;width:108;height:185" coordorigin="10442,12352" coordsize="108,185" path="m10442,12537l10550,12537,10550,12352,10442,12352,10442,12537e" filled="t" fillcolor="#FFFFFF" stroked="f">
                <v:path arrowok="t"/>
                <v:fill/>
              </v:shape>
            </v:group>
            <v:group style="position:absolute;left:11054;top:12352;width:101;height:185" coordorigin="11054,12352" coordsize="101,185">
              <v:shape style="position:absolute;left:11054;top:12352;width:101;height:185" coordorigin="11054,12352" coordsize="101,185" path="m11054,12537l11155,12537,11155,12352,11054,12352,11054,12537e" filled="t" fillcolor="#FFFFFF" stroked="f">
                <v:path arrowok="t"/>
                <v:fill/>
              </v:shape>
            </v:group>
            <v:group style="position:absolute;left:10442;top:12536;width:713;height:38" coordorigin="10442,12536" coordsize="713,38">
              <v:shape style="position:absolute;left:10442;top:12536;width:713;height:38" coordorigin="10442,12536" coordsize="713,38" path="m10442,12574l11155,12574,11155,12536,10442,12536,10442,12574xe" filled="t" fillcolor="#FFFFFF" stroked="f">
                <v:path arrowok="t"/>
                <v:fill/>
              </v:shape>
            </v:group>
            <v:group style="position:absolute;left:10550;top:12352;width:504;height:185" coordorigin="10550,12352" coordsize="504,185">
              <v:shape style="position:absolute;left:10550;top:12352;width:504;height:185" coordorigin="10550,12352" coordsize="504,185" path="m10550,12537l11054,12537,11054,12352,10550,12352,10550,12537e" filled="t" fillcolor="#FFFFFF" stroked="f">
                <v:path arrowok="t"/>
                <v:fill/>
              </v:shape>
            </v:group>
            <v:group style="position:absolute;left:715;top:12311;width:10452;height:2" coordorigin="715,12311" coordsize="10452,2">
              <v:shape style="position:absolute;left:715;top:12311;width:10452;height:2" coordorigin="715,12311" coordsize="10452,0" path="m715,12311l11167,12311e" filled="f" stroked="t" strokeweight=".579980pt" strokecolor="#000000">
                <v:path arrowok="t"/>
              </v:shape>
            </v:group>
            <v:group style="position:absolute;left:725;top:12606;width:1532;height:2" coordorigin="725,12606" coordsize="1532,2">
              <v:shape style="position:absolute;left:725;top:12606;width:1532;height:2" coordorigin="725,12606" coordsize="1532,0" path="m725,12606l2256,12606e" filled="f" stroked="t" strokeweight="2.5pt" strokecolor="#6FAC46">
                <v:path arrowok="t"/>
              </v:shape>
            </v:group>
            <v:group style="position:absolute;left:725;top:12630;width:103;height:206" coordorigin="725,12630" coordsize="103,206">
              <v:shape style="position:absolute;left:725;top:12630;width:103;height:206" coordorigin="725,12630" coordsize="103,206" path="m725,12837l828,12837,828,12630,725,12630,725,12837e" filled="t" fillcolor="#6FAC46" stroked="f">
                <v:path arrowok="t"/>
                <v:fill/>
              </v:shape>
            </v:group>
            <v:group style="position:absolute;left:2153;top:12630;width:103;height:206" coordorigin="2153,12630" coordsize="103,206">
              <v:shape style="position:absolute;left:2153;top:12630;width:103;height:206" coordorigin="2153,12630" coordsize="103,206" path="m2153,12837l2256,12837,2256,12630,2153,12630,2153,12837e" filled="t" fillcolor="#6FAC46" stroked="f">
                <v:path arrowok="t"/>
                <v:fill/>
              </v:shape>
            </v:group>
            <v:group style="position:absolute;left:828;top:12630;width:1325;height:206" coordorigin="828,12630" coordsize="1325,206">
              <v:shape style="position:absolute;left:828;top:12630;width:1325;height:206" coordorigin="828,12630" coordsize="1325,206" path="m828,12837l2153,12837,2153,12630,828,12630,828,12837e" filled="t" fillcolor="#6FAC46" stroked="f">
                <v:path arrowok="t"/>
                <v:fill/>
              </v:shape>
            </v:group>
            <v:group style="position:absolute;left:2261;top:12581;width:686;height:38" coordorigin="2261,12581" coordsize="686,38">
              <v:shape style="position:absolute;left:2261;top:12581;width:686;height:38" coordorigin="2261,12581" coordsize="686,38" path="m2261,12619l2948,12619,2948,12581,2261,12581,2261,12619xe" filled="t" fillcolor="#6FAC46" stroked="f">
                <v:path arrowok="t"/>
                <v:fill/>
              </v:shape>
            </v:group>
            <v:group style="position:absolute;left:2261;top:12618;width:108;height:185" coordorigin="2261,12618" coordsize="108,185">
              <v:shape style="position:absolute;left:2261;top:12618;width:108;height:185" coordorigin="2261,12618" coordsize="108,185" path="m2261,12803l2369,12803,2369,12618,2261,12618,2261,12803e" filled="t" fillcolor="#6FAC46" stroked="f">
                <v:path arrowok="t"/>
                <v:fill/>
              </v:shape>
            </v:group>
            <v:group style="position:absolute;left:2844;top:12618;width:103;height:185" coordorigin="2844,12618" coordsize="103,185">
              <v:shape style="position:absolute;left:2844;top:12618;width:103;height:185" coordorigin="2844,12618" coordsize="103,185" path="m2844,12803l2948,12803,2948,12618,2844,12618,2844,12803e" filled="t" fillcolor="#6FAC46" stroked="f">
                <v:path arrowok="t"/>
                <v:fill/>
              </v:shape>
            </v:group>
            <v:group style="position:absolute;left:2261;top:12820;width:2235;height:2" coordorigin="2261,12820" coordsize="2235,2">
              <v:shape style="position:absolute;left:2261;top:12820;width:2235;height:2" coordorigin="2261,12820" coordsize="2235,0" path="m2261,12820l4496,12820e" filled="f" stroked="t" strokeweight="1.7801pt" strokecolor="#6FAC46">
                <v:path arrowok="t"/>
              </v:shape>
            </v:group>
            <v:group style="position:absolute;left:2369;top:12618;width:475;height:185" coordorigin="2369,12618" coordsize="475,185">
              <v:shape style="position:absolute;left:2369;top:12618;width:475;height:185" coordorigin="2369,12618" coordsize="475,185" path="m2369,12803l2844,12803,2844,12618,2369,12618,2369,12803e" filled="t" fillcolor="#6FAC46" stroked="f">
                <v:path arrowok="t"/>
                <v:fill/>
              </v:shape>
            </v:group>
            <v:group style="position:absolute;left:2952;top:12581;width:679;height:26" coordorigin="2952,12581" coordsize="679,26">
              <v:shape style="position:absolute;left:2952;top:12581;width:679;height:26" coordorigin="2952,12581" coordsize="679,26" path="m2952,12607l3632,12607,3632,12581,2952,12581,2952,12607xe" filled="t" fillcolor="#6FAC46" stroked="f">
                <v:path arrowok="t"/>
                <v:fill/>
              </v:shape>
            </v:group>
            <v:group style="position:absolute;left:2952;top:12606;width:108;height:206" coordorigin="2952,12606" coordsize="108,206">
              <v:shape style="position:absolute;left:2952;top:12606;width:108;height:206" coordorigin="2952,12606" coordsize="108,206" path="m2952,12813l3060,12813,3060,12606,2952,12606,2952,12813e" filled="t" fillcolor="#6FAC46" stroked="f">
                <v:path arrowok="t"/>
                <v:fill/>
              </v:shape>
            </v:group>
            <v:group style="position:absolute;left:3528;top:12606;width:103;height:206" coordorigin="3528,12606" coordsize="103,206">
              <v:shape style="position:absolute;left:3528;top:12606;width:103;height:206" coordorigin="3528,12606" coordsize="103,206" path="m3528,12813l3632,12813,3632,12606,3528,12606,3528,12813e" filled="t" fillcolor="#6FAC46" stroked="f">
                <v:path arrowok="t"/>
                <v:fill/>
              </v:shape>
            </v:group>
            <v:group style="position:absolute;left:3060;top:12606;width:468;height:206" coordorigin="3060,12606" coordsize="468,206">
              <v:shape style="position:absolute;left:3060;top:12606;width:468;height:206" coordorigin="3060,12606" coordsize="468,206" path="m3060,12813l3528,12813,3528,12606,3060,12606,3060,12813e" filled="t" fillcolor="#6FAC46" stroked="f">
                <v:path arrowok="t"/>
                <v:fill/>
              </v:shape>
            </v:group>
            <v:group style="position:absolute;left:3636;top:12581;width:860;height:38" coordorigin="3636,12581" coordsize="860,38">
              <v:shape style="position:absolute;left:3636;top:12581;width:860;height:38" coordorigin="3636,12581" coordsize="860,38" path="m3636,12619l4496,12619,4496,12581,3636,12581,3636,12619xe" filled="t" fillcolor="#6FAC46" stroked="f">
                <v:path arrowok="t"/>
                <v:fill/>
              </v:shape>
            </v:group>
            <v:group style="position:absolute;left:3636;top:12618;width:108;height:185" coordorigin="3636,12618" coordsize="108,185">
              <v:shape style="position:absolute;left:3636;top:12618;width:108;height:185" coordorigin="3636,12618" coordsize="108,185" path="m3636,12803l3744,12803,3744,12618,3636,12618,3636,12803e" filled="t" fillcolor="#6FAC46" stroked="f">
                <v:path arrowok="t"/>
                <v:fill/>
              </v:shape>
            </v:group>
            <v:group style="position:absolute;left:4393;top:12618;width:103;height:185" coordorigin="4393,12618" coordsize="103,185">
              <v:shape style="position:absolute;left:4393;top:12618;width:103;height:185" coordorigin="4393,12618" coordsize="103,185" path="m4393,12803l4496,12803,4496,12618,4393,12618,4393,12803e" filled="t" fillcolor="#6FAC46" stroked="f">
                <v:path arrowok="t"/>
                <v:fill/>
              </v:shape>
            </v:group>
            <v:group style="position:absolute;left:3744;top:12618;width:648;height:185" coordorigin="3744,12618" coordsize="648,185">
              <v:shape style="position:absolute;left:3744;top:12618;width:648;height:185" coordorigin="3744,12618" coordsize="648,185" path="m3744,12803l4393,12803,4393,12618,3744,12618,3744,12803e" filled="t" fillcolor="#6FAC46" stroked="f">
                <v:path arrowok="t"/>
                <v:fill/>
              </v:shape>
            </v:group>
            <v:group style="position:absolute;left:4501;top:12606;width:667;height:2" coordorigin="4501,12606" coordsize="667,2">
              <v:shape style="position:absolute;left:4501;top:12606;width:667;height:2" coordorigin="4501,12606" coordsize="667,0" path="m4501,12606l5168,12606e" filled="f" stroked="t" strokeweight="2.5pt" strokecolor="#6FAC46">
                <v:path arrowok="t"/>
              </v:shape>
            </v:group>
            <v:group style="position:absolute;left:4501;top:12630;width:108;height:206" coordorigin="4501,12630" coordsize="108,206">
              <v:shape style="position:absolute;left:4501;top:12630;width:108;height:206" coordorigin="4501,12630" coordsize="108,206" path="m4501,12837l4609,12837,4609,12630,4501,12630,4501,12837e" filled="t" fillcolor="#6FAC46" stroked="f">
                <v:path arrowok="t"/>
                <v:fill/>
              </v:shape>
            </v:group>
            <v:group style="position:absolute;left:5065;top:12630;width:103;height:206" coordorigin="5065,12630" coordsize="103,206">
              <v:shape style="position:absolute;left:5065;top:12630;width:103;height:206" coordorigin="5065,12630" coordsize="103,206" path="m5065,12837l5168,12837,5168,12630,5065,12630,5065,12837e" filled="t" fillcolor="#6FAC46" stroked="f">
                <v:path arrowok="t"/>
                <v:fill/>
              </v:shape>
            </v:group>
            <v:group style="position:absolute;left:4609;top:12630;width:456;height:206" coordorigin="4609,12630" coordsize="456,206">
              <v:shape style="position:absolute;left:4609;top:12630;width:456;height:206" coordorigin="4609,12630" coordsize="456,206" path="m4609,12837l5065,12837,5065,12630,4609,12630,4609,12837e" filled="t" fillcolor="#6FAC46" stroked="f">
                <v:path arrowok="t"/>
                <v:fill/>
              </v:shape>
            </v:group>
            <v:group style="position:absolute;left:5173;top:12581;width:684;height:38" coordorigin="5173,12581" coordsize="684,38">
              <v:shape style="position:absolute;left:5173;top:12581;width:684;height:38" coordorigin="5173,12581" coordsize="684,38" path="m5173,12619l5857,12619,5857,12581,5173,12581,5173,12619xe" filled="t" fillcolor="#6FAC46" stroked="f">
                <v:path arrowok="t"/>
                <v:fill/>
              </v:shape>
            </v:group>
            <v:group style="position:absolute;left:5173;top:12618;width:108;height:185" coordorigin="5173,12618" coordsize="108,185">
              <v:shape style="position:absolute;left:5173;top:12618;width:108;height:185" coordorigin="5173,12618" coordsize="108,185" path="m5173,12803l5281,12803,5281,12618,5173,12618,5173,12803e" filled="t" fillcolor="#6FAC46" stroked="f">
                <v:path arrowok="t"/>
                <v:fill/>
              </v:shape>
            </v:group>
            <v:group style="position:absolute;left:5754;top:12618;width:103;height:185" coordorigin="5754,12618" coordsize="103,185">
              <v:shape style="position:absolute;left:5754;top:12618;width:103;height:185" coordorigin="5754,12618" coordsize="103,185" path="m5754,12803l5857,12803,5857,12618,5754,12618,5754,12803e" filled="t" fillcolor="#6FAC46" stroked="f">
                <v:path arrowok="t"/>
                <v:fill/>
              </v:shape>
            </v:group>
            <v:group style="position:absolute;left:5173;top:12802;width:684;height:36" coordorigin="5173,12802" coordsize="684,36">
              <v:shape style="position:absolute;left:5173;top:12802;width:684;height:36" coordorigin="5173,12802" coordsize="684,36" path="m5173,12838l5857,12838,5857,12802,5173,12802,5173,12838xe" filled="t" fillcolor="#6FAC46" stroked="f">
                <v:path arrowok="t"/>
                <v:fill/>
              </v:shape>
            </v:group>
            <v:group style="position:absolute;left:5281;top:12618;width:473;height:185" coordorigin="5281,12618" coordsize="473,185">
              <v:shape style="position:absolute;left:5281;top:12618;width:473;height:185" coordorigin="5281,12618" coordsize="473,185" path="m5281,12803l5754,12803,5754,12618,5281,12618,5281,12803e" filled="t" fillcolor="#6FAC46" stroked="f">
                <v:path arrowok="t"/>
                <v:fill/>
              </v:shape>
            </v:group>
            <v:group style="position:absolute;left:5862;top:12606;width:588;height:2" coordorigin="5862,12606" coordsize="588,2">
              <v:shape style="position:absolute;left:5862;top:12606;width:588;height:2" coordorigin="5862,12606" coordsize="588,0" path="m5862,12606l6450,12606e" filled="f" stroked="t" strokeweight="2.5pt" strokecolor="#6FAC46">
                <v:path arrowok="t"/>
              </v:shape>
            </v:group>
            <v:group style="position:absolute;left:5862;top:12630;width:108;height:206" coordorigin="5862,12630" coordsize="108,206">
              <v:shape style="position:absolute;left:5862;top:12630;width:108;height:206" coordorigin="5862,12630" coordsize="108,206" path="m5862,12837l5970,12837,5970,12630,5862,12630,5862,12837e" filled="t" fillcolor="#6FAC46" stroked="f">
                <v:path arrowok="t"/>
                <v:fill/>
              </v:shape>
            </v:group>
            <v:group style="position:absolute;left:6347;top:12630;width:103;height:206" coordorigin="6347,12630" coordsize="103,206">
              <v:shape style="position:absolute;left:6347;top:12630;width:103;height:206" coordorigin="6347,12630" coordsize="103,206" path="m6347,12837l6450,12837,6450,12630,6347,12630,6347,12837e" filled="t" fillcolor="#6FAC46" stroked="f">
                <v:path arrowok="t"/>
                <v:fill/>
              </v:shape>
            </v:group>
            <v:group style="position:absolute;left:5970;top:12630;width:377;height:206" coordorigin="5970,12630" coordsize="377,206">
              <v:shape style="position:absolute;left:5970;top:12630;width:377;height:206" coordorigin="5970,12630" coordsize="377,206" path="m5970,12837l6347,12837,6347,12630,5970,12630,5970,12837e" filled="t" fillcolor="#6FAC46" stroked="f">
                <v:path arrowok="t"/>
                <v:fill/>
              </v:shape>
            </v:group>
            <v:group style="position:absolute;left:6455;top:12581;width:2002;height:38" coordorigin="6455,12581" coordsize="2002,38">
              <v:shape style="position:absolute;left:6455;top:12581;width:2002;height:38" coordorigin="6455,12581" coordsize="2002,38" path="m6455,12619l8457,12619,8457,12581,6455,12581,6455,12619xe" filled="t" fillcolor="#6FAC46" stroked="f">
                <v:path arrowok="t"/>
                <v:fill/>
              </v:shape>
            </v:group>
            <v:group style="position:absolute;left:6455;top:12618;width:108;height:185" coordorigin="6455,12618" coordsize="108,185">
              <v:shape style="position:absolute;left:6455;top:12618;width:108;height:185" coordorigin="6455,12618" coordsize="108,185" path="m6455,12803l6563,12803,6563,12618,6455,12618,6455,12803e" filled="t" fillcolor="#6FAC46" stroked="f">
                <v:path arrowok="t"/>
                <v:fill/>
              </v:shape>
            </v:group>
            <v:group style="position:absolute;left:7624;top:12618;width:103;height:185" coordorigin="7624,12618" coordsize="103,185">
              <v:shape style="position:absolute;left:7624;top:12618;width:103;height:185" coordorigin="7624,12618" coordsize="103,185" path="m7624,12803l7727,12803,7727,12618,7624,12618,7624,12803e" filled="t" fillcolor="#6FAC46" stroked="f">
                <v:path arrowok="t"/>
                <v:fill/>
              </v:shape>
            </v:group>
            <v:group style="position:absolute;left:6455;top:12820;width:4700;height:2" coordorigin="6455,12820" coordsize="4700,2">
              <v:shape style="position:absolute;left:6455;top:12820;width:4700;height:2" coordorigin="6455,12820" coordsize="4700,0" path="m6455,12820l11155,12820e" filled="f" stroked="t" strokeweight="1.7801pt" strokecolor="#6FAC46">
                <v:path arrowok="t"/>
              </v:shape>
            </v:group>
            <v:group style="position:absolute;left:6563;top:12618;width:1061;height:185" coordorigin="6563,12618" coordsize="1061,185">
              <v:shape style="position:absolute;left:6563;top:12618;width:1061;height:185" coordorigin="6563,12618" coordsize="1061,185" path="m6563,12803l7624,12803,7624,12618,6563,12618,6563,12803e" filled="t" fillcolor="#6FAC46" stroked="f">
                <v:path arrowok="t"/>
                <v:fill/>
              </v:shape>
            </v:group>
            <v:group style="position:absolute;left:7732;top:12618;width:108;height:185" coordorigin="7732,12618" coordsize="108,185">
              <v:shape style="position:absolute;left:7732;top:12618;width:108;height:185" coordorigin="7732,12618" coordsize="108,185" path="m7732,12803l7840,12803,7840,12618,7732,12618,7732,12803e" filled="t" fillcolor="#6FAC46" stroked="f">
                <v:path arrowok="t"/>
                <v:fill/>
              </v:shape>
            </v:group>
            <v:group style="position:absolute;left:8353;top:12618;width:103;height:185" coordorigin="8353,12618" coordsize="103,185">
              <v:shape style="position:absolute;left:8353;top:12618;width:103;height:185" coordorigin="8353,12618" coordsize="103,185" path="m8353,12803l8457,12803,8457,12618,8353,12618,8353,12803e" filled="t" fillcolor="#6FAC46" stroked="f">
                <v:path arrowok="t"/>
                <v:fill/>
              </v:shape>
            </v:group>
            <v:group style="position:absolute;left:7840;top:12618;width:514;height:185" coordorigin="7840,12618" coordsize="514,185">
              <v:shape style="position:absolute;left:7840;top:12618;width:514;height:185" coordorigin="7840,12618" coordsize="514,185" path="m7840,12803l8353,12803,8353,12618,7840,12618,7840,12803e" filled="t" fillcolor="#6FAC46" stroked="f">
                <v:path arrowok="t"/>
                <v:fill/>
              </v:shape>
            </v:group>
            <v:group style="position:absolute;left:8461;top:12581;width:1976;height:26" coordorigin="8461,12581" coordsize="1976,26">
              <v:shape style="position:absolute;left:8461;top:12581;width:1976;height:26" coordorigin="8461,12581" coordsize="1976,26" path="m8461,12607l10437,12607,10437,12581,8461,12581,8461,12607xe" filled="t" fillcolor="#6FAC46" stroked="f">
                <v:path arrowok="t"/>
                <v:fill/>
              </v:shape>
            </v:group>
            <v:group style="position:absolute;left:8461;top:12606;width:108;height:206" coordorigin="8461,12606" coordsize="108,206">
              <v:shape style="position:absolute;left:8461;top:12606;width:108;height:206" coordorigin="8461,12606" coordsize="108,206" path="m8461,12813l8569,12813,8569,12606,8461,12606,8461,12813e" filled="t" fillcolor="#6FAC46" stroked="f">
                <v:path arrowok="t"/>
                <v:fill/>
              </v:shape>
            </v:group>
            <v:group style="position:absolute;left:9079;top:12606;width:103;height:206" coordorigin="9079,12606" coordsize="103,206">
              <v:shape style="position:absolute;left:9079;top:12606;width:103;height:206" coordorigin="9079,12606" coordsize="103,206" path="m9079,12813l9182,12813,9182,12606,9079,12606,9079,12813e" filled="t" fillcolor="#6FAC46" stroked="f">
                <v:path arrowok="t"/>
                <v:fill/>
              </v:shape>
            </v:group>
            <v:group style="position:absolute;left:8569;top:12606;width:509;height:206" coordorigin="8569,12606" coordsize="509,206">
              <v:shape style="position:absolute;left:8569;top:12606;width:509;height:206" coordorigin="8569,12606" coordsize="509,206" path="m8569,12813l9079,12813,9079,12606,8569,12606,8569,12813e" filled="t" fillcolor="#6FAC46" stroked="f">
                <v:path arrowok="t"/>
                <v:fill/>
              </v:shape>
            </v:group>
            <v:group style="position:absolute;left:9187;top:12606;width:108;height:206" coordorigin="9187,12606" coordsize="108,206">
              <v:shape style="position:absolute;left:9187;top:12606;width:108;height:206" coordorigin="9187,12606" coordsize="108,206" path="m9187,12813l9295,12813,9295,12606,9187,12606,9187,12813e" filled="t" fillcolor="#6FAC46" stroked="f">
                <v:path arrowok="t"/>
                <v:fill/>
              </v:shape>
            </v:group>
            <v:group style="position:absolute;left:9686;top:12606;width:103;height:206" coordorigin="9686,12606" coordsize="103,206">
              <v:shape style="position:absolute;left:9686;top:12606;width:103;height:206" coordorigin="9686,12606" coordsize="103,206" path="m9686,12813l9789,12813,9789,12606,9686,12606,9686,12813e" filled="t" fillcolor="#6FAC46" stroked="f">
                <v:path arrowok="t"/>
                <v:fill/>
              </v:shape>
            </v:group>
            <v:group style="position:absolute;left:9295;top:12606;width:391;height:206" coordorigin="9295,12606" coordsize="391,206">
              <v:shape style="position:absolute;left:9295;top:12606;width:391;height:206" coordorigin="9295,12606" coordsize="391,206" path="m9295,12813l9686,12813,9686,12606,9295,12606,9295,12813e" filled="t" fillcolor="#6FAC46" stroked="f">
                <v:path arrowok="t"/>
                <v:fill/>
              </v:shape>
            </v:group>
            <v:group style="position:absolute;left:9794;top:12606;width:108;height:206" coordorigin="9794,12606" coordsize="108,206">
              <v:shape style="position:absolute;left:9794;top:12606;width:108;height:206" coordorigin="9794,12606" coordsize="108,206" path="m9794,12813l9902,12813,9902,12606,9794,12606,9794,12813e" filled="t" fillcolor="#6FAC46" stroked="f">
                <v:path arrowok="t"/>
                <v:fill/>
              </v:shape>
            </v:group>
            <v:group style="position:absolute;left:10334;top:12606;width:103;height:206" coordorigin="10334,12606" coordsize="103,206">
              <v:shape style="position:absolute;left:10334;top:12606;width:103;height:206" coordorigin="10334,12606" coordsize="103,206" path="m10334,12813l10437,12813,10437,12606,10334,12606,10334,12813e" filled="t" fillcolor="#6FAC46" stroked="f">
                <v:path arrowok="t"/>
                <v:fill/>
              </v:shape>
            </v:group>
            <v:group style="position:absolute;left:9902;top:12606;width:432;height:206" coordorigin="9902,12606" coordsize="432,206">
              <v:shape style="position:absolute;left:9902;top:12606;width:432;height:206" coordorigin="9902,12606" coordsize="432,206" path="m9902,12813l10334,12813,10334,12606,9902,12606,9902,12813e" filled="t" fillcolor="#6FAC46" stroked="f">
                <v:path arrowok="t"/>
                <v:fill/>
              </v:shape>
            </v:group>
            <v:group style="position:absolute;left:10442;top:12581;width:713;height:38" coordorigin="10442,12581" coordsize="713,38">
              <v:shape style="position:absolute;left:10442;top:12581;width:713;height:38" coordorigin="10442,12581" coordsize="713,38" path="m10442,12619l11155,12619,11155,12581,10442,12581,10442,12619xe" filled="t" fillcolor="#6FAC46" stroked="f">
                <v:path arrowok="t"/>
                <v:fill/>
              </v:shape>
            </v:group>
            <v:group style="position:absolute;left:10442;top:12618;width:108;height:185" coordorigin="10442,12618" coordsize="108,185">
              <v:shape style="position:absolute;left:10442;top:12618;width:108;height:185" coordorigin="10442,12618" coordsize="108,185" path="m10442,12803l10550,12803,10550,12618,10442,12618,10442,12803e" filled="t" fillcolor="#6FAC46" stroked="f">
                <v:path arrowok="t"/>
                <v:fill/>
              </v:shape>
            </v:group>
            <v:group style="position:absolute;left:11054;top:12618;width:101;height:185" coordorigin="11054,12618" coordsize="101,185">
              <v:shape style="position:absolute;left:11054;top:12618;width:101;height:185" coordorigin="11054,12618" coordsize="101,185" path="m11054,12803l11155,12803,11155,12618,11054,12618,11054,12803e" filled="t" fillcolor="#6FAC46" stroked="f">
                <v:path arrowok="t"/>
                <v:fill/>
              </v:shape>
            </v:group>
            <v:group style="position:absolute;left:10550;top:12618;width:504;height:185" coordorigin="10550,12618" coordsize="504,185">
              <v:shape style="position:absolute;left:10550;top:12618;width:504;height:185" coordorigin="10550,12618" coordsize="504,185" path="m10550,12803l11054,12803,11054,12618,10550,12618,10550,12803e" filled="t" fillcolor="#6FAC46" stroked="f">
                <v:path arrowok="t"/>
                <v:fill/>
              </v:shape>
            </v:group>
            <v:group style="position:absolute;left:715;top:12577;width:10452;height:2" coordorigin="715,12577" coordsize="10452,2">
              <v:shape style="position:absolute;left:715;top:12577;width:10452;height:2" coordorigin="715,12577" coordsize="10452,0" path="m715,12577l11167,12577e" filled="f" stroked="t" strokeweight=".579980pt" strokecolor="#000000">
                <v:path arrowok="t"/>
              </v:shape>
            </v:group>
            <v:group style="position:absolute;left:725;top:12871;width:1532;height:2" coordorigin="725,12871" coordsize="1532,2">
              <v:shape style="position:absolute;left:725;top:12871;width:1532;height:2" coordorigin="725,12871" coordsize="1532,0" path="m725,12871l2256,12871e" filled="f" stroked="t" strokeweight="2.524pt" strokecolor="#FFFFFF">
                <v:path arrowok="t"/>
              </v:shape>
            </v:group>
            <v:group style="position:absolute;left:725;top:12895;width:103;height:209" coordorigin="725,12895" coordsize="103,209">
              <v:shape style="position:absolute;left:725;top:12895;width:103;height:209" coordorigin="725,12895" coordsize="103,209" path="m725,13104l828,13104,828,12895,725,12895,725,13104e" filled="t" fillcolor="#FFFFFF" stroked="f">
                <v:path arrowok="t"/>
                <v:fill/>
              </v:shape>
            </v:group>
            <v:group style="position:absolute;left:2153;top:12895;width:103;height:209" coordorigin="2153,12895" coordsize="103,209">
              <v:shape style="position:absolute;left:2153;top:12895;width:103;height:209" coordorigin="2153,12895" coordsize="103,209" path="m2153,13104l2256,13104,2256,12895,2153,12895,2153,13104e" filled="t" fillcolor="#FFFFFF" stroked="f">
                <v:path arrowok="t"/>
                <v:fill/>
              </v:shape>
            </v:group>
            <v:group style="position:absolute;left:828;top:12895;width:1325;height:209" coordorigin="828,12895" coordsize="1325,209">
              <v:shape style="position:absolute;left:828;top:12895;width:1325;height:209" coordorigin="828,12895" coordsize="1325,209" path="m2153,13103l2153,12895,828,12895,828,13103,2153,13103e" filled="t" fillcolor="#FFFFFF" stroked="f">
                <v:path arrowok="t"/>
                <v:fill/>
              </v:shape>
            </v:group>
            <v:group style="position:absolute;left:2261;top:12865;width:686;height:2" coordorigin="2261,12865" coordsize="686,2">
              <v:shape style="position:absolute;left:2261;top:12865;width:686;height:2" coordorigin="2261,12865" coordsize="686,0" path="m2261,12865l2948,12865e" filled="f" stroked="t" strokeweight="1.924pt" strokecolor="#FFFFFF">
                <v:path arrowok="t"/>
              </v:shape>
            </v:group>
            <v:group style="position:absolute;left:2261;top:12883;width:108;height:185" coordorigin="2261,12883" coordsize="108,185">
              <v:shape style="position:absolute;left:2261;top:12883;width:108;height:185" coordorigin="2261,12883" coordsize="108,185" path="m2261,13068l2369,13068,2369,12883,2261,12883,2261,13068e" filled="t" fillcolor="#FFFFFF" stroked="f">
                <v:path arrowok="t"/>
                <v:fill/>
              </v:shape>
            </v:group>
            <v:group style="position:absolute;left:2844;top:12883;width:103;height:185" coordorigin="2844,12883" coordsize="103,185">
              <v:shape style="position:absolute;left:2844;top:12883;width:103;height:185" coordorigin="2844,12883" coordsize="103,185" path="m2844,13068l2948,13068,2948,12883,2844,12883,2844,13068e" filled="t" fillcolor="#FFFFFF" stroked="f">
                <v:path arrowok="t"/>
                <v:fill/>
              </v:shape>
            </v:group>
            <v:group style="position:absolute;left:2261;top:13108;width:686;height:2" coordorigin="2261,13108" coordsize="686,2">
              <v:shape style="position:absolute;left:2261;top:13108;width:686;height:2" coordorigin="2261,13108" coordsize="686,0" path="m2261,13108l2948,13108e" filled="f" stroked="t" strokeweight="4.18pt" strokecolor="#FFFFFF">
                <v:path arrowok="t"/>
              </v:shape>
            </v:group>
            <v:group style="position:absolute;left:2369;top:12883;width:475;height:185" coordorigin="2369,12883" coordsize="475,185">
              <v:shape style="position:absolute;left:2369;top:12883;width:475;height:185" coordorigin="2369,12883" coordsize="475,185" path="m2369,13068l2844,13068,2844,12883,2369,12883,2369,13068e" filled="t" fillcolor="#FFFFFF" stroked="f">
                <v:path arrowok="t"/>
                <v:fill/>
              </v:shape>
            </v:group>
            <v:group style="position:absolute;left:2952;top:12859;width:679;height:2" coordorigin="2952,12859" coordsize="679,2">
              <v:shape style="position:absolute;left:2952;top:12859;width:679;height:2" coordorigin="2952,12859" coordsize="679,0" path="m2952,12859l3632,12859e" filled="f" stroked="t" strokeweight="1.324pt" strokecolor="#FFFFFF">
                <v:path arrowok="t"/>
              </v:shape>
            </v:group>
            <v:group style="position:absolute;left:2952;top:12871;width:108;height:209" coordorigin="2952,12871" coordsize="108,209">
              <v:shape style="position:absolute;left:2952;top:12871;width:108;height:209" coordorigin="2952,12871" coordsize="108,209" path="m2952,13080l3060,13080,3060,12871,2952,12871,2952,13080e" filled="t" fillcolor="#FFFFFF" stroked="f">
                <v:path arrowok="t"/>
                <v:fill/>
              </v:shape>
            </v:group>
            <v:group style="position:absolute;left:3528;top:12871;width:103;height:209" coordorigin="3528,12871" coordsize="103,209">
              <v:shape style="position:absolute;left:3528;top:12871;width:103;height:209" coordorigin="3528,12871" coordsize="103,209" path="m3528,13080l3632,13080,3632,12871,3528,12871,3528,13080e" filled="t" fillcolor="#FFFFFF" stroked="f">
                <v:path arrowok="t"/>
                <v:fill/>
              </v:shape>
            </v:group>
            <v:group style="position:absolute;left:2952;top:13108;width:679;height:2" coordorigin="2952,13108" coordsize="679,2">
              <v:shape style="position:absolute;left:2952;top:13108;width:679;height:2" coordorigin="2952,13108" coordsize="679,0" path="m2952,13108l3632,13108e" filled="f" stroked="t" strokeweight="2.98pt" strokecolor="#FFFFFF">
                <v:path arrowok="t"/>
              </v:shape>
            </v:group>
            <v:group style="position:absolute;left:3060;top:12871;width:468;height:209" coordorigin="3060,12871" coordsize="468,209">
              <v:shape style="position:absolute;left:3060;top:12871;width:468;height:209" coordorigin="3060,12871" coordsize="468,209" path="m3060,13080l3528,13080,3528,12871,3060,12871,3060,13080e" filled="t" fillcolor="#FFFFFF" stroked="f">
                <v:path arrowok="t"/>
                <v:fill/>
              </v:shape>
            </v:group>
            <v:group style="position:absolute;left:3636;top:12865;width:860;height:2" coordorigin="3636,12865" coordsize="860,2">
              <v:shape style="position:absolute;left:3636;top:12865;width:860;height:2" coordorigin="3636,12865" coordsize="860,0" path="m3636,12865l4496,12865e" filled="f" stroked="t" strokeweight="1.924pt" strokecolor="#FFFFFF">
                <v:path arrowok="t"/>
              </v:shape>
            </v:group>
            <v:group style="position:absolute;left:3636;top:12883;width:108;height:185" coordorigin="3636,12883" coordsize="108,185">
              <v:shape style="position:absolute;left:3636;top:12883;width:108;height:185" coordorigin="3636,12883" coordsize="108,185" path="m3636,13068l3744,13068,3744,12883,3636,12883,3636,13068e" filled="t" fillcolor="#FFFFFF" stroked="f">
                <v:path arrowok="t"/>
                <v:fill/>
              </v:shape>
            </v:group>
            <v:group style="position:absolute;left:4393;top:12883;width:103;height:185" coordorigin="4393,12883" coordsize="103,185">
              <v:shape style="position:absolute;left:4393;top:12883;width:103;height:185" coordorigin="4393,12883" coordsize="103,185" path="m4393,13068l4496,13068,4496,12883,4393,12883,4393,13068e" filled="t" fillcolor="#FFFFFF" stroked="f">
                <v:path arrowok="t"/>
                <v:fill/>
              </v:shape>
            </v:group>
            <v:group style="position:absolute;left:3636;top:13108;width:860;height:2" coordorigin="3636,13108" coordsize="860,2">
              <v:shape style="position:absolute;left:3636;top:13108;width:860;height:2" coordorigin="3636,13108" coordsize="860,0" path="m3636,13108l4496,13108e" filled="f" stroked="t" strokeweight="4.18pt" strokecolor="#FFFFFF">
                <v:path arrowok="t"/>
              </v:shape>
            </v:group>
            <v:group style="position:absolute;left:3744;top:12883;width:648;height:185" coordorigin="3744,12883" coordsize="648,185">
              <v:shape style="position:absolute;left:3744;top:12883;width:648;height:185" coordorigin="3744,12883" coordsize="648,185" path="m3744,13068l4393,13068,4393,12883,3744,12883,3744,13068e" filled="t" fillcolor="#FFFFFF" stroked="f">
                <v:path arrowok="t"/>
                <v:fill/>
              </v:shape>
            </v:group>
            <v:group style="position:absolute;left:4501;top:12871;width:667;height:2" coordorigin="4501,12871" coordsize="667,2">
              <v:shape style="position:absolute;left:4501;top:12871;width:667;height:2" coordorigin="4501,12871" coordsize="667,0" path="m4501,12871l5168,12871e" filled="f" stroked="t" strokeweight="2.524pt" strokecolor="#FFFFFF">
                <v:path arrowok="t"/>
              </v:shape>
            </v:group>
            <v:group style="position:absolute;left:4501;top:12895;width:108;height:209" coordorigin="4501,12895" coordsize="108,209">
              <v:shape style="position:absolute;left:4501;top:12895;width:108;height:209" coordorigin="4501,12895" coordsize="108,209" path="m4501,13104l4609,13104,4609,12895,4501,12895,4501,13104e" filled="t" fillcolor="#FFFFFF" stroked="f">
                <v:path arrowok="t"/>
                <v:fill/>
              </v:shape>
            </v:group>
            <v:group style="position:absolute;left:5065;top:12895;width:103;height:209" coordorigin="5065,12895" coordsize="103,209">
              <v:shape style="position:absolute;left:5065;top:12895;width:103;height:209" coordorigin="5065,12895" coordsize="103,209" path="m5065,13104l5168,13104,5168,12895,5065,12895,5065,13104e" filled="t" fillcolor="#FFFFFF" stroked="f">
                <v:path arrowok="t"/>
                <v:fill/>
              </v:shape>
            </v:group>
            <v:group style="position:absolute;left:4609;top:12895;width:456;height:209" coordorigin="4609,12895" coordsize="456,209">
              <v:shape style="position:absolute;left:4609;top:12895;width:456;height:209" coordorigin="4609,12895" coordsize="456,209" path="m5065,13103l5065,12895,4609,12895,4609,13103,5065,13103e" filled="t" fillcolor="#FFFFFF" stroked="f">
                <v:path arrowok="t"/>
                <v:fill/>
              </v:shape>
            </v:group>
            <v:group style="position:absolute;left:5173;top:12845;width:684;height:38" coordorigin="5173,12845" coordsize="684,38">
              <v:shape style="position:absolute;left:5173;top:12845;width:684;height:38" coordorigin="5173,12845" coordsize="684,38" path="m5173,12884l5857,12884,5857,12845,5173,12845,5173,12884xe" filled="t" fillcolor="#FFFFFF" stroked="f">
                <v:path arrowok="t"/>
                <v:fill/>
              </v:shape>
            </v:group>
            <v:group style="position:absolute;left:5173;top:12883;width:108;height:185" coordorigin="5173,12883" coordsize="108,185">
              <v:shape style="position:absolute;left:5173;top:12883;width:108;height:185" coordorigin="5173,12883" coordsize="108,185" path="m5173,13068l5281,13068,5281,12883,5173,12883,5173,13068e" filled="t" fillcolor="#FFFFFF" stroked="f">
                <v:path arrowok="t"/>
                <v:fill/>
              </v:shape>
            </v:group>
            <v:group style="position:absolute;left:5754;top:12883;width:103;height:185" coordorigin="5754,12883" coordsize="103,185">
              <v:shape style="position:absolute;left:5754;top:12883;width:103;height:185" coordorigin="5754,12883" coordsize="103,185" path="m5754,13068l5857,13068,5857,12883,5754,12883,5754,13068e" filled="t" fillcolor="#FFFFFF" stroked="f">
                <v:path arrowok="t"/>
                <v:fill/>
              </v:shape>
            </v:group>
            <v:group style="position:absolute;left:5173;top:13108;width:684;height:2" coordorigin="5173,13108" coordsize="684,2">
              <v:shape style="position:absolute;left:5173;top:13108;width:684;height:2" coordorigin="5173,13108" coordsize="684,0" path="m5173,13108l5857,13108e" filled="f" stroked="t" strokeweight="4.18pt" strokecolor="#FFFFFF">
                <v:path arrowok="t"/>
              </v:shape>
            </v:group>
            <v:group style="position:absolute;left:5281;top:12883;width:473;height:185" coordorigin="5281,12883" coordsize="473,185">
              <v:shape style="position:absolute;left:5281;top:12883;width:473;height:185" coordorigin="5281,12883" coordsize="473,185" path="m5281,13068l5754,13068,5754,12883,5281,12883,5281,13068e" filled="t" fillcolor="#FFFFFF" stroked="f">
                <v:path arrowok="t"/>
                <v:fill/>
              </v:shape>
            </v:group>
            <v:group style="position:absolute;left:5862;top:12871;width:588;height:2" coordorigin="5862,12871" coordsize="588,2">
              <v:shape style="position:absolute;left:5862;top:12871;width:588;height:2" coordorigin="5862,12871" coordsize="588,0" path="m5862,12871l6450,12871e" filled="f" stroked="t" strokeweight="2.524pt" strokecolor="#FFFFFF">
                <v:path arrowok="t"/>
              </v:shape>
            </v:group>
            <v:group style="position:absolute;left:5862;top:12895;width:108;height:209" coordorigin="5862,12895" coordsize="108,209">
              <v:shape style="position:absolute;left:5862;top:12895;width:108;height:209" coordorigin="5862,12895" coordsize="108,209" path="m5862,13104l5970,13104,5970,12895,5862,12895,5862,13104e" filled="t" fillcolor="#FFFFFF" stroked="f">
                <v:path arrowok="t"/>
                <v:fill/>
              </v:shape>
            </v:group>
            <v:group style="position:absolute;left:6347;top:12895;width:103;height:209" coordorigin="6347,12895" coordsize="103,209">
              <v:shape style="position:absolute;left:6347;top:12895;width:103;height:209" coordorigin="6347,12895" coordsize="103,209" path="m6347,13104l6450,13104,6450,12895,6347,12895,6347,13104e" filled="t" fillcolor="#FFFFFF" stroked="f">
                <v:path arrowok="t"/>
                <v:fill/>
              </v:shape>
            </v:group>
            <v:group style="position:absolute;left:5970;top:12895;width:377;height:209" coordorigin="5970,12895" coordsize="377,209">
              <v:shape style="position:absolute;left:5970;top:12895;width:377;height:209" coordorigin="5970,12895" coordsize="377,209" path="m6347,13103l6347,12895,5970,12895,5970,13103,6347,13103e" filled="t" fillcolor="#FFFFFF" stroked="f">
                <v:path arrowok="t"/>
                <v:fill/>
              </v:shape>
            </v:group>
            <v:group style="position:absolute;left:6455;top:12865;width:2002;height:2" coordorigin="6455,12865" coordsize="2002,2">
              <v:shape style="position:absolute;left:6455;top:12865;width:2002;height:2" coordorigin="6455,12865" coordsize="2002,0" path="m6455,12865l8457,12865e" filled="f" stroked="t" strokeweight="1.924pt" strokecolor="#FFFFFF">
                <v:path arrowok="t"/>
              </v:shape>
            </v:group>
            <v:group style="position:absolute;left:6455;top:12883;width:108;height:185" coordorigin="6455,12883" coordsize="108,185">
              <v:shape style="position:absolute;left:6455;top:12883;width:108;height:185" coordorigin="6455,12883" coordsize="108,185" path="m6455,13068l6563,13068,6563,12883,6455,12883,6455,13068e" filled="t" fillcolor="#FFFFFF" stroked="f">
                <v:path arrowok="t"/>
                <v:fill/>
              </v:shape>
            </v:group>
            <v:group style="position:absolute;left:7624;top:12883;width:103;height:185" coordorigin="7624,12883" coordsize="103,185">
              <v:shape style="position:absolute;left:7624;top:12883;width:103;height:185" coordorigin="7624,12883" coordsize="103,185" path="m7624,13068l7727,13068,7727,12883,7624,12883,7624,13068e" filled="t" fillcolor="#FFFFFF" stroked="f">
                <v:path arrowok="t"/>
                <v:fill/>
              </v:shape>
            </v:group>
            <v:group style="position:absolute;left:6455;top:13067;width:2002;height:38" coordorigin="6455,13067" coordsize="2002,38">
              <v:shape style="position:absolute;left:6455;top:13067;width:2002;height:38" coordorigin="6455,13067" coordsize="2002,38" path="m6455,13105l8457,13105,8457,13067,6455,13067,6455,13105xe" filled="t" fillcolor="#FFFFFF" stroked="f">
                <v:path arrowok="t"/>
                <v:fill/>
              </v:shape>
            </v:group>
            <v:group style="position:absolute;left:6563;top:12883;width:1061;height:185" coordorigin="6563,12883" coordsize="1061,185">
              <v:shape style="position:absolute;left:6563;top:12883;width:1061;height:185" coordorigin="6563,12883" coordsize="1061,185" path="m6563,13068l7624,13068,7624,12883,6563,12883,6563,13068e" filled="t" fillcolor="#FFFFFF" stroked="f">
                <v:path arrowok="t"/>
                <v:fill/>
              </v:shape>
            </v:group>
            <v:group style="position:absolute;left:7732;top:12883;width:108;height:185" coordorigin="7732,12883" coordsize="108,185">
              <v:shape style="position:absolute;left:7732;top:12883;width:108;height:185" coordorigin="7732,12883" coordsize="108,185" path="m7732,13068l7840,13068,7840,12883,7732,12883,7732,13068e" filled="t" fillcolor="#FFFFFF" stroked="f">
                <v:path arrowok="t"/>
                <v:fill/>
              </v:shape>
            </v:group>
            <v:group style="position:absolute;left:8353;top:12883;width:103;height:185" coordorigin="8353,12883" coordsize="103,185">
              <v:shape style="position:absolute;left:8353;top:12883;width:103;height:185" coordorigin="8353,12883" coordsize="103,185" path="m8353,13068l8457,13068,8457,12883,8353,12883,8353,13068e" filled="t" fillcolor="#FFFFFF" stroked="f">
                <v:path arrowok="t"/>
                <v:fill/>
              </v:shape>
            </v:group>
            <v:group style="position:absolute;left:7840;top:12883;width:514;height:185" coordorigin="7840,12883" coordsize="514,185">
              <v:shape style="position:absolute;left:7840;top:12883;width:514;height:185" coordorigin="7840,12883" coordsize="514,185" path="m7840,13068l8353,13068,8353,12883,7840,12883,7840,13068e" filled="t" fillcolor="#FFFFFF" stroked="f">
                <v:path arrowok="t"/>
                <v:fill/>
              </v:shape>
            </v:group>
            <v:group style="position:absolute;left:8461;top:12859;width:1976;height:2" coordorigin="8461,12859" coordsize="1976,2">
              <v:shape style="position:absolute;left:8461;top:12859;width:1976;height:2" coordorigin="8461,12859" coordsize="1976,0" path="m8461,12859l10437,12859e" filled="f" stroked="t" strokeweight="1.324pt" strokecolor="#FFFFFF">
                <v:path arrowok="t"/>
              </v:shape>
            </v:group>
            <v:group style="position:absolute;left:8461;top:12871;width:108;height:209" coordorigin="8461,12871" coordsize="108,209">
              <v:shape style="position:absolute;left:8461;top:12871;width:108;height:209" coordorigin="8461,12871" coordsize="108,209" path="m8461,13080l8569,13080,8569,12871,8461,12871,8461,13080e" filled="t" fillcolor="#FFFFFF" stroked="f">
                <v:path arrowok="t"/>
                <v:fill/>
              </v:shape>
            </v:group>
            <v:group style="position:absolute;left:9079;top:12871;width:103;height:209" coordorigin="9079,12871" coordsize="103,209">
              <v:shape style="position:absolute;left:9079;top:12871;width:103;height:209" coordorigin="9079,12871" coordsize="103,209" path="m9079,13080l9182,13080,9182,12871,9079,12871,9079,13080e" filled="t" fillcolor="#FFFFFF" stroked="f">
                <v:path arrowok="t"/>
                <v:fill/>
              </v:shape>
            </v:group>
            <v:group style="position:absolute;left:8461;top:13079;width:1976;height:26" coordorigin="8461,13079" coordsize="1976,26">
              <v:shape style="position:absolute;left:8461;top:13079;width:1976;height:26" coordorigin="8461,13079" coordsize="1976,26" path="m8461,13105l10437,13105,10437,13079,8461,13079,8461,13105xe" filled="t" fillcolor="#FFFFFF" stroked="f">
                <v:path arrowok="t"/>
                <v:fill/>
              </v:shape>
            </v:group>
            <v:group style="position:absolute;left:8569;top:12871;width:509;height:209" coordorigin="8569,12871" coordsize="509,209">
              <v:shape style="position:absolute;left:8569;top:12871;width:509;height:209" coordorigin="8569,12871" coordsize="509,209" path="m8569,13080l9079,13080,9079,12871,8569,12871,8569,13080e" filled="t" fillcolor="#FFFFFF" stroked="f">
                <v:path arrowok="t"/>
                <v:fill/>
              </v:shape>
            </v:group>
            <v:group style="position:absolute;left:9187;top:12871;width:108;height:209" coordorigin="9187,12871" coordsize="108,209">
              <v:shape style="position:absolute;left:9187;top:12871;width:108;height:209" coordorigin="9187,12871" coordsize="108,209" path="m9187,13080l9295,13080,9295,12871,9187,12871,9187,13080e" filled="t" fillcolor="#FFFFFF" stroked="f">
                <v:path arrowok="t"/>
                <v:fill/>
              </v:shape>
            </v:group>
            <v:group style="position:absolute;left:9686;top:12871;width:103;height:209" coordorigin="9686,12871" coordsize="103,209">
              <v:shape style="position:absolute;left:9686;top:12871;width:103;height:209" coordorigin="9686,12871" coordsize="103,209" path="m9686,13080l9789,13080,9789,12871,9686,12871,9686,13080e" filled="t" fillcolor="#FFFFFF" stroked="f">
                <v:path arrowok="t"/>
                <v:fill/>
              </v:shape>
            </v:group>
            <v:group style="position:absolute;left:9295;top:12871;width:391;height:209" coordorigin="9295,12871" coordsize="391,209">
              <v:shape style="position:absolute;left:9295;top:12871;width:391;height:209" coordorigin="9295,12871" coordsize="391,209" path="m9295,13080l9686,13080,9686,12871,9295,12871,9295,13080e" filled="t" fillcolor="#FFFFFF" stroked="f">
                <v:path arrowok="t"/>
                <v:fill/>
              </v:shape>
            </v:group>
            <v:group style="position:absolute;left:9794;top:12871;width:108;height:209" coordorigin="9794,12871" coordsize="108,209">
              <v:shape style="position:absolute;left:9794;top:12871;width:108;height:209" coordorigin="9794,12871" coordsize="108,209" path="m9794,13080l9902,13080,9902,12871,9794,12871,9794,13080e" filled="t" fillcolor="#FFFFFF" stroked="f">
                <v:path arrowok="t"/>
                <v:fill/>
              </v:shape>
            </v:group>
            <v:group style="position:absolute;left:10334;top:12871;width:103;height:209" coordorigin="10334,12871" coordsize="103,209">
              <v:shape style="position:absolute;left:10334;top:12871;width:103;height:209" coordorigin="10334,12871" coordsize="103,209" path="m10334,13080l10437,13080,10437,12871,10334,12871,10334,13080e" filled="t" fillcolor="#FFFFFF" stroked="f">
                <v:path arrowok="t"/>
                <v:fill/>
              </v:shape>
            </v:group>
            <v:group style="position:absolute;left:9902;top:12871;width:432;height:209" coordorigin="9902,12871" coordsize="432,209">
              <v:shape style="position:absolute;left:9902;top:12871;width:432;height:209" coordorigin="9902,12871" coordsize="432,209" path="m9902,13080l10334,13080,10334,12871,9902,12871,9902,13080e" filled="t" fillcolor="#FFFFFF" stroked="f">
                <v:path arrowok="t"/>
                <v:fill/>
              </v:shape>
            </v:group>
            <v:group style="position:absolute;left:10442;top:12865;width:713;height:2" coordorigin="10442,12865" coordsize="713,2">
              <v:shape style="position:absolute;left:10442;top:12865;width:713;height:2" coordorigin="10442,12865" coordsize="713,0" path="m10442,12865l11155,12865e" filled="f" stroked="t" strokeweight="1.924pt" strokecolor="#FFFFFF">
                <v:path arrowok="t"/>
              </v:shape>
            </v:group>
            <v:group style="position:absolute;left:10442;top:12883;width:108;height:185" coordorigin="10442,12883" coordsize="108,185">
              <v:shape style="position:absolute;left:10442;top:12883;width:108;height:185" coordorigin="10442,12883" coordsize="108,185" path="m10442,13068l10550,13068,10550,12883,10442,12883,10442,13068e" filled="t" fillcolor="#FFFFFF" stroked="f">
                <v:path arrowok="t"/>
                <v:fill/>
              </v:shape>
            </v:group>
            <v:group style="position:absolute;left:11054;top:12883;width:101;height:185" coordorigin="11054,12883" coordsize="101,185">
              <v:shape style="position:absolute;left:11054;top:12883;width:101;height:185" coordorigin="11054,12883" coordsize="101,185" path="m11054,13068l11155,13068,11155,12883,11054,12883,11054,13068e" filled="t" fillcolor="#FFFFFF" stroked="f">
                <v:path arrowok="t"/>
                <v:fill/>
              </v:shape>
            </v:group>
            <v:group style="position:absolute;left:10442;top:13108;width:713;height:2" coordorigin="10442,13108" coordsize="713,2">
              <v:shape style="position:absolute;left:10442;top:13108;width:713;height:2" coordorigin="10442,13108" coordsize="713,0" path="m10442,13108l11155,13108e" filled="f" stroked="t" strokeweight="4.18pt" strokecolor="#FFFFFF">
                <v:path arrowok="t"/>
              </v:shape>
            </v:group>
            <v:group style="position:absolute;left:10550;top:12883;width:504;height:185" coordorigin="10550,12883" coordsize="504,185">
              <v:shape style="position:absolute;left:10550;top:12883;width:504;height:185" coordorigin="10550,12883" coordsize="504,185" path="m10550,13068l11054,13068,11054,12883,10550,12883,10550,13068e" filled="t" fillcolor="#FFFFFF" stroked="f">
                <v:path arrowok="t"/>
                <v:fill/>
              </v:shape>
            </v:group>
            <v:group style="position:absolute;left:715;top:12841;width:10452;height:2" coordorigin="715,12841" coordsize="10452,2">
              <v:shape style="position:absolute;left:715;top:12841;width:10452;height:2" coordorigin="715,12841" coordsize="10452,0" path="m715,12841l11167,12841e" filled="f" stroked="t" strokeweight=".579980pt" strokecolor="#000000">
                <v:path arrowok="t"/>
              </v:shape>
            </v:group>
            <v:group style="position:absolute;left:725;top:13137;width:1532;height:2" coordorigin="725,13137" coordsize="1532,2">
              <v:shape style="position:absolute;left:725;top:13137;width:1532;height:2" coordorigin="725,13137" coordsize="1532,0" path="m725,13137l2256,13137e" filled="f" stroked="t" strokeweight="2.5pt" strokecolor="#FFFFFF">
                <v:path arrowok="t"/>
              </v:shape>
            </v:group>
            <v:group style="position:absolute;left:725;top:13161;width:103;height:206" coordorigin="725,13161" coordsize="103,206">
              <v:shape style="position:absolute;left:725;top:13161;width:103;height:206" coordorigin="725,13161" coordsize="103,206" path="m725,13368l828,13368,828,13161,725,13161,725,13368e" filled="t" fillcolor="#FFFFFF" stroked="f">
                <v:path arrowok="t"/>
                <v:fill/>
              </v:shape>
            </v:group>
            <v:group style="position:absolute;left:2153;top:13161;width:103;height:206" coordorigin="2153,13161" coordsize="103,206">
              <v:shape style="position:absolute;left:2153;top:13161;width:103;height:206" coordorigin="2153,13161" coordsize="103,206" path="m2153,13368l2256,13368,2256,13161,2153,13161,2153,13368e" filled="t" fillcolor="#FFFFFF" stroked="f">
                <v:path arrowok="t"/>
                <v:fill/>
              </v:shape>
            </v:group>
            <v:group style="position:absolute;left:828;top:13161;width:1325;height:206" coordorigin="828,13161" coordsize="1325,206">
              <v:shape style="position:absolute;left:828;top:13161;width:1325;height:206" coordorigin="828,13161" coordsize="1325,206" path="m2153,13367l2153,13161,828,13161,828,13367,2153,13367e" filled="t" fillcolor="#FFFFFF" stroked="f">
                <v:path arrowok="t"/>
                <v:fill/>
              </v:shape>
            </v:group>
            <v:group style="position:absolute;left:2261;top:13149;width:108;height:182" coordorigin="2261,13149" coordsize="108,182">
              <v:shape style="position:absolute;left:2261;top:13149;width:108;height:182" coordorigin="2261,13149" coordsize="108,182" path="m2261,13332l2369,13332,2369,13149,2261,13149,2261,13332e" filled="t" fillcolor="#FFFFFF" stroked="f">
                <v:path arrowok="t"/>
                <v:fill/>
              </v:shape>
            </v:group>
            <v:group style="position:absolute;left:2844;top:13149;width:103;height:182" coordorigin="2844,13149" coordsize="103,182">
              <v:shape style="position:absolute;left:2844;top:13149;width:103;height:182" coordorigin="2844,13149" coordsize="103,182" path="m2844,13332l2948,13332,2948,13149,2844,13149,2844,13332e" filled="t" fillcolor="#FFFFFF" stroked="f">
                <v:path arrowok="t"/>
                <v:fill/>
              </v:shape>
            </v:group>
            <v:group style="position:absolute;left:2261;top:13372;width:686;height:2" coordorigin="2261,13372" coordsize="686,2">
              <v:shape style="position:absolute;left:2261;top:13372;width:686;height:2" coordorigin="2261,13372" coordsize="686,0" path="m2261,13372l2948,13372e" filled="f" stroked="t" strokeweight="4.18pt" strokecolor="#FFFFFF">
                <v:path arrowok="t"/>
              </v:shape>
            </v:group>
            <v:group style="position:absolute;left:2369;top:13149;width:475;height:182" coordorigin="2369,13149" coordsize="475,182">
              <v:shape style="position:absolute;left:2369;top:13149;width:475;height:182" coordorigin="2369,13149" coordsize="475,182" path="m2369,13332l2844,13332,2844,13149,2369,13149,2369,13332e" filled="t" fillcolor="#FFFFFF" stroked="f">
                <v:path arrowok="t"/>
                <v:fill/>
              </v:shape>
            </v:group>
            <v:group style="position:absolute;left:2952;top:13137;width:108;height:206" coordorigin="2952,13137" coordsize="108,206">
              <v:shape style="position:absolute;left:2952;top:13137;width:108;height:206" coordorigin="2952,13137" coordsize="108,206" path="m2952,13344l3060,13344,3060,13137,2952,13137,2952,13344e" filled="t" fillcolor="#FFFFFF" stroked="f">
                <v:path arrowok="t"/>
                <v:fill/>
              </v:shape>
            </v:group>
            <v:group style="position:absolute;left:3528;top:13137;width:103;height:206" coordorigin="3528,13137" coordsize="103,206">
              <v:shape style="position:absolute;left:3528;top:13137;width:103;height:206" coordorigin="3528,13137" coordsize="103,206" path="m3528,13344l3632,13344,3632,13137,3528,13137,3528,13344e" filled="t" fillcolor="#FFFFFF" stroked="f">
                <v:path arrowok="t"/>
                <v:fill/>
              </v:shape>
            </v:group>
            <v:group style="position:absolute;left:2952;top:13372;width:679;height:2" coordorigin="2952,13372" coordsize="679,2">
              <v:shape style="position:absolute;left:2952;top:13372;width:679;height:2" coordorigin="2952,13372" coordsize="679,0" path="m2952,13372l3632,13372e" filled="f" stroked="t" strokeweight="2.98pt" strokecolor="#FFFFFF">
                <v:path arrowok="t"/>
              </v:shape>
            </v:group>
            <v:group style="position:absolute;left:3060;top:13137;width:468;height:206" coordorigin="3060,13137" coordsize="468,206">
              <v:shape style="position:absolute;left:3060;top:13137;width:468;height:206" coordorigin="3060,13137" coordsize="468,206" path="m3060,13344l3528,13344,3528,13137,3060,13137,3060,13344e" filled="t" fillcolor="#FFFFFF" stroked="f">
                <v:path arrowok="t"/>
                <v:fill/>
              </v:shape>
            </v:group>
            <v:group style="position:absolute;left:3636;top:13149;width:108;height:182" coordorigin="3636,13149" coordsize="108,182">
              <v:shape style="position:absolute;left:3636;top:13149;width:108;height:182" coordorigin="3636,13149" coordsize="108,182" path="m3636,13332l3744,13332,3744,13149,3636,13149,3636,13332e" filled="t" fillcolor="#FFFFFF" stroked="f">
                <v:path arrowok="t"/>
                <v:fill/>
              </v:shape>
            </v:group>
            <v:group style="position:absolute;left:4393;top:13149;width:103;height:182" coordorigin="4393,13149" coordsize="103,182">
              <v:shape style="position:absolute;left:4393;top:13149;width:103;height:182" coordorigin="4393,13149" coordsize="103,182" path="m4393,13332l4496,13332,4496,13149,4393,13149,4393,13332e" filled="t" fillcolor="#FFFFFF" stroked="f">
                <v:path arrowok="t"/>
                <v:fill/>
              </v:shape>
            </v:group>
            <v:group style="position:absolute;left:3636;top:13372;width:860;height:2" coordorigin="3636,13372" coordsize="860,2">
              <v:shape style="position:absolute;left:3636;top:13372;width:860;height:2" coordorigin="3636,13372" coordsize="860,0" path="m3636,13372l4496,13372e" filled="f" stroked="t" strokeweight="4.18pt" strokecolor="#FFFFFF">
                <v:path arrowok="t"/>
              </v:shape>
            </v:group>
            <v:group style="position:absolute;left:3744;top:13149;width:648;height:182" coordorigin="3744,13149" coordsize="648,182">
              <v:shape style="position:absolute;left:3744;top:13149;width:648;height:182" coordorigin="3744,13149" coordsize="648,182" path="m3744,13332l4393,13332,4393,13149,3744,13149,3744,13332e" filled="t" fillcolor="#FFFFFF" stroked="f">
                <v:path arrowok="t"/>
                <v:fill/>
              </v:shape>
            </v:group>
            <v:group style="position:absolute;left:4501;top:13137;width:667;height:2" coordorigin="4501,13137" coordsize="667,2">
              <v:shape style="position:absolute;left:4501;top:13137;width:667;height:2" coordorigin="4501,13137" coordsize="667,0" path="m4501,13137l5168,13137e" filled="f" stroked="t" strokeweight="2.5pt" strokecolor="#FFFFFF">
                <v:path arrowok="t"/>
              </v:shape>
            </v:group>
            <v:group style="position:absolute;left:4501;top:13161;width:108;height:206" coordorigin="4501,13161" coordsize="108,206">
              <v:shape style="position:absolute;left:4501;top:13161;width:108;height:206" coordorigin="4501,13161" coordsize="108,206" path="m4501,13368l4609,13368,4609,13161,4501,13161,4501,13368e" filled="t" fillcolor="#FFFFFF" stroked="f">
                <v:path arrowok="t"/>
                <v:fill/>
              </v:shape>
            </v:group>
            <v:group style="position:absolute;left:5065;top:13161;width:103;height:206" coordorigin="5065,13161" coordsize="103,206">
              <v:shape style="position:absolute;left:5065;top:13161;width:103;height:206" coordorigin="5065,13161" coordsize="103,206" path="m5065,13368l5168,13368,5168,13161,5065,13161,5065,13368e" filled="t" fillcolor="#FFFFFF" stroked="f">
                <v:path arrowok="t"/>
                <v:fill/>
              </v:shape>
            </v:group>
            <v:group style="position:absolute;left:4609;top:13161;width:456;height:206" coordorigin="4609,13161" coordsize="456,206">
              <v:shape style="position:absolute;left:4609;top:13161;width:456;height:206" coordorigin="4609,13161" coordsize="456,206" path="m5065,13367l5065,13161,4609,13161,4609,13367,5065,13367e" filled="t" fillcolor="#FFFFFF" stroked="f">
                <v:path arrowok="t"/>
                <v:fill/>
              </v:shape>
            </v:group>
            <v:group style="position:absolute;left:5173;top:13149;width:108;height:182" coordorigin="5173,13149" coordsize="108,182">
              <v:shape style="position:absolute;left:5173;top:13149;width:108;height:182" coordorigin="5173,13149" coordsize="108,182" path="m5173,13332l5281,13332,5281,13149,5173,13149,5173,13332e" filled="t" fillcolor="#FFFFFF" stroked="f">
                <v:path arrowok="t"/>
                <v:fill/>
              </v:shape>
            </v:group>
            <v:group style="position:absolute;left:5754;top:13149;width:103;height:182" coordorigin="5754,13149" coordsize="103,182">
              <v:shape style="position:absolute;left:5754;top:13149;width:103;height:182" coordorigin="5754,13149" coordsize="103,182" path="m5754,13332l5857,13332,5857,13149,5754,13149,5754,13332e" filled="t" fillcolor="#FFFFFF" stroked="f">
                <v:path arrowok="t"/>
                <v:fill/>
              </v:shape>
            </v:group>
            <v:group style="position:absolute;left:5173;top:13372;width:684;height:2" coordorigin="5173,13372" coordsize="684,2">
              <v:shape style="position:absolute;left:5173;top:13372;width:684;height:2" coordorigin="5173,13372" coordsize="684,0" path="m5173,13372l5857,13372e" filled="f" stroked="t" strokeweight="4.18pt" strokecolor="#FFFFFF">
                <v:path arrowok="t"/>
              </v:shape>
            </v:group>
            <v:group style="position:absolute;left:5281;top:13149;width:473;height:182" coordorigin="5281,13149" coordsize="473,182">
              <v:shape style="position:absolute;left:5281;top:13149;width:473;height:182" coordorigin="5281,13149" coordsize="473,182" path="m5281,13332l5754,13332,5754,13149,5281,13149,5281,13332e" filled="t" fillcolor="#FFFFFF" stroked="f">
                <v:path arrowok="t"/>
                <v:fill/>
              </v:shape>
            </v:group>
            <v:group style="position:absolute;left:5862;top:13137;width:588;height:2" coordorigin="5862,13137" coordsize="588,2">
              <v:shape style="position:absolute;left:5862;top:13137;width:588;height:2" coordorigin="5862,13137" coordsize="588,0" path="m5862,13137l6450,13137e" filled="f" stroked="t" strokeweight="2.5pt" strokecolor="#FFFFFF">
                <v:path arrowok="t"/>
              </v:shape>
            </v:group>
            <v:group style="position:absolute;left:5862;top:13161;width:108;height:206" coordorigin="5862,13161" coordsize="108,206">
              <v:shape style="position:absolute;left:5862;top:13161;width:108;height:206" coordorigin="5862,13161" coordsize="108,206" path="m5862,13368l5970,13368,5970,13161,5862,13161,5862,13368e" filled="t" fillcolor="#FFFFFF" stroked="f">
                <v:path arrowok="t"/>
                <v:fill/>
              </v:shape>
            </v:group>
            <v:group style="position:absolute;left:6347;top:13161;width:103;height:206" coordorigin="6347,13161" coordsize="103,206">
              <v:shape style="position:absolute;left:6347;top:13161;width:103;height:206" coordorigin="6347,13161" coordsize="103,206" path="m6347,13368l6450,13368,6450,13161,6347,13161,6347,13368e" filled="t" fillcolor="#FFFFFF" stroked="f">
                <v:path arrowok="t"/>
                <v:fill/>
              </v:shape>
            </v:group>
            <v:group style="position:absolute;left:5970;top:13161;width:377;height:206" coordorigin="5970,13161" coordsize="377,206">
              <v:shape style="position:absolute;left:5970;top:13161;width:377;height:206" coordorigin="5970,13161" coordsize="377,206" path="m6347,13367l6347,13161,5970,13161,5970,13367,6347,13367e" filled="t" fillcolor="#FFFFFF" stroked="f">
                <v:path arrowok="t"/>
                <v:fill/>
              </v:shape>
            </v:group>
            <v:group style="position:absolute;left:6455;top:13112;width:2002;height:38" coordorigin="6455,13112" coordsize="2002,38">
              <v:shape style="position:absolute;left:6455;top:13112;width:2002;height:38" coordorigin="6455,13112" coordsize="2002,38" path="m6455,13150l8457,13150,8457,13112,6455,13112,6455,13150xe" filled="t" fillcolor="#FFFFFF" stroked="f">
                <v:path arrowok="t"/>
                <v:fill/>
              </v:shape>
            </v:group>
            <v:group style="position:absolute;left:6455;top:13149;width:108;height:182" coordorigin="6455,13149" coordsize="108,182">
              <v:shape style="position:absolute;left:6455;top:13149;width:108;height:182" coordorigin="6455,13149" coordsize="108,182" path="m6455,13332l6563,13332,6563,13149,6455,13149,6455,13332e" filled="t" fillcolor="#FFFFFF" stroked="f">
                <v:path arrowok="t"/>
                <v:fill/>
              </v:shape>
            </v:group>
            <v:group style="position:absolute;left:7624;top:13149;width:103;height:182" coordorigin="7624,13149" coordsize="103,182">
              <v:shape style="position:absolute;left:7624;top:13149;width:103;height:182" coordorigin="7624,13149" coordsize="103,182" path="m7624,13332l7727,13332,7727,13149,7624,13149,7624,13332e" filled="t" fillcolor="#FFFFFF" stroked="f">
                <v:path arrowok="t"/>
                <v:fill/>
              </v:shape>
            </v:group>
            <v:group style="position:absolute;left:6455;top:13331;width:2002;height:38" coordorigin="6455,13331" coordsize="2002,38">
              <v:shape style="position:absolute;left:6455;top:13331;width:2002;height:38" coordorigin="6455,13331" coordsize="2002,38" path="m6455,13369l8457,13369,8457,13331,6455,13331,6455,13369xe" filled="t" fillcolor="#FFFFFF" stroked="f">
                <v:path arrowok="t"/>
                <v:fill/>
              </v:shape>
            </v:group>
            <v:group style="position:absolute;left:6563;top:13149;width:1061;height:182" coordorigin="6563,13149" coordsize="1061,182">
              <v:shape style="position:absolute;left:6563;top:13149;width:1061;height:182" coordorigin="6563,13149" coordsize="1061,182" path="m6563,13332l7624,13332,7624,13149,6563,13149,6563,13332e" filled="t" fillcolor="#FFFFFF" stroked="f">
                <v:path arrowok="t"/>
                <v:fill/>
              </v:shape>
            </v:group>
            <v:group style="position:absolute;left:7732;top:13149;width:108;height:182" coordorigin="7732,13149" coordsize="108,182">
              <v:shape style="position:absolute;left:7732;top:13149;width:108;height:182" coordorigin="7732,13149" coordsize="108,182" path="m7732,13332l7840,13332,7840,13149,7732,13149,7732,13332e" filled="t" fillcolor="#FFFFFF" stroked="f">
                <v:path arrowok="t"/>
                <v:fill/>
              </v:shape>
            </v:group>
            <v:group style="position:absolute;left:8353;top:13149;width:103;height:182" coordorigin="8353,13149" coordsize="103,182">
              <v:shape style="position:absolute;left:8353;top:13149;width:103;height:182" coordorigin="8353,13149" coordsize="103,182" path="m8353,13332l8457,13332,8457,13149,8353,13149,8353,13332e" filled="t" fillcolor="#FFFFFF" stroked="f">
                <v:path arrowok="t"/>
                <v:fill/>
              </v:shape>
            </v:group>
            <v:group style="position:absolute;left:7840;top:13149;width:514;height:182" coordorigin="7840,13149" coordsize="514,182">
              <v:shape style="position:absolute;left:7840;top:13149;width:514;height:182" coordorigin="7840,13149" coordsize="514,182" path="m7840,13332l8353,13332,8353,13149,7840,13149,7840,13332e" filled="t" fillcolor="#FFFFFF" stroked="f">
                <v:path arrowok="t"/>
                <v:fill/>
              </v:shape>
            </v:group>
            <v:group style="position:absolute;left:8461;top:13112;width:1976;height:26" coordorigin="8461,13112" coordsize="1976,26">
              <v:shape style="position:absolute;left:8461;top:13112;width:1976;height:26" coordorigin="8461,13112" coordsize="1976,26" path="m8461,13138l10437,13138,10437,13112,8461,13112,8461,13138xe" filled="t" fillcolor="#FFFFFF" stroked="f">
                <v:path arrowok="t"/>
                <v:fill/>
              </v:shape>
            </v:group>
            <v:group style="position:absolute;left:8461;top:13137;width:108;height:206" coordorigin="8461,13137" coordsize="108,206">
              <v:shape style="position:absolute;left:8461;top:13137;width:108;height:206" coordorigin="8461,13137" coordsize="108,206" path="m8461,13344l8569,13344,8569,13137,8461,13137,8461,13344e" filled="t" fillcolor="#FFFFFF" stroked="f">
                <v:path arrowok="t"/>
                <v:fill/>
              </v:shape>
            </v:group>
            <v:group style="position:absolute;left:9079;top:13137;width:103;height:206" coordorigin="9079,13137" coordsize="103,206">
              <v:shape style="position:absolute;left:9079;top:13137;width:103;height:206" coordorigin="9079,13137" coordsize="103,206" path="m9079,13344l9182,13344,9182,13137,9079,13137,9079,13344e" filled="t" fillcolor="#FFFFFF" stroked="f">
                <v:path arrowok="t"/>
                <v:fill/>
              </v:shape>
            </v:group>
            <v:group style="position:absolute;left:8461;top:13343;width:1976;height:26" coordorigin="8461,13343" coordsize="1976,26">
              <v:shape style="position:absolute;left:8461;top:13343;width:1976;height:26" coordorigin="8461,13343" coordsize="1976,26" path="m8461,13369l10437,13369,10437,13343,8461,13343,8461,13369xe" filled="t" fillcolor="#FFFFFF" stroked="f">
                <v:path arrowok="t"/>
                <v:fill/>
              </v:shape>
            </v:group>
            <v:group style="position:absolute;left:8569;top:13137;width:509;height:206" coordorigin="8569,13137" coordsize="509,206">
              <v:shape style="position:absolute;left:8569;top:13137;width:509;height:206" coordorigin="8569,13137" coordsize="509,206" path="m8569,13344l9079,13344,9079,13137,8569,13137,8569,13344e" filled="t" fillcolor="#FFFFFF" stroked="f">
                <v:path arrowok="t"/>
                <v:fill/>
              </v:shape>
            </v:group>
            <v:group style="position:absolute;left:9187;top:13137;width:108;height:206" coordorigin="9187,13137" coordsize="108,206">
              <v:shape style="position:absolute;left:9187;top:13137;width:108;height:206" coordorigin="9187,13137" coordsize="108,206" path="m9187,13344l9295,13344,9295,13137,9187,13137,9187,13344e" filled="t" fillcolor="#FFFFFF" stroked="f">
                <v:path arrowok="t"/>
                <v:fill/>
              </v:shape>
            </v:group>
            <v:group style="position:absolute;left:9686;top:13137;width:103;height:206" coordorigin="9686,13137" coordsize="103,206">
              <v:shape style="position:absolute;left:9686;top:13137;width:103;height:206" coordorigin="9686,13137" coordsize="103,206" path="m9686,13344l9789,13344,9789,13137,9686,13137,9686,13344e" filled="t" fillcolor="#FFFFFF" stroked="f">
                <v:path arrowok="t"/>
                <v:fill/>
              </v:shape>
            </v:group>
            <v:group style="position:absolute;left:9295;top:13137;width:391;height:206" coordorigin="9295,13137" coordsize="391,206">
              <v:shape style="position:absolute;left:9295;top:13137;width:391;height:206" coordorigin="9295,13137" coordsize="391,206" path="m9295,13344l9686,13344,9686,13137,9295,13137,9295,13344e" filled="t" fillcolor="#FFFFFF" stroked="f">
                <v:path arrowok="t"/>
                <v:fill/>
              </v:shape>
            </v:group>
            <v:group style="position:absolute;left:9794;top:13137;width:108;height:206" coordorigin="9794,13137" coordsize="108,206">
              <v:shape style="position:absolute;left:9794;top:13137;width:108;height:206" coordorigin="9794,13137" coordsize="108,206" path="m9794,13344l9902,13344,9902,13137,9794,13137,9794,13344e" filled="t" fillcolor="#FFFFFF" stroked="f">
                <v:path arrowok="t"/>
                <v:fill/>
              </v:shape>
            </v:group>
            <v:group style="position:absolute;left:10334;top:13137;width:103;height:206" coordorigin="10334,13137" coordsize="103,206">
              <v:shape style="position:absolute;left:10334;top:13137;width:103;height:206" coordorigin="10334,13137" coordsize="103,206" path="m10334,13344l10437,13344,10437,13137,10334,13137,10334,13344e" filled="t" fillcolor="#FFFFFF" stroked="f">
                <v:path arrowok="t"/>
                <v:fill/>
              </v:shape>
            </v:group>
            <v:group style="position:absolute;left:9902;top:13137;width:432;height:206" coordorigin="9902,13137" coordsize="432,206">
              <v:shape style="position:absolute;left:9902;top:13137;width:432;height:206" coordorigin="9902,13137" coordsize="432,206" path="m9902,13344l10334,13344,10334,13137,9902,13137,9902,13344e" filled="t" fillcolor="#FFFFFF" stroked="f">
                <v:path arrowok="t"/>
                <v:fill/>
              </v:shape>
            </v:group>
            <v:group style="position:absolute;left:10442;top:13149;width:108;height:182" coordorigin="10442,13149" coordsize="108,182">
              <v:shape style="position:absolute;left:10442;top:13149;width:108;height:182" coordorigin="10442,13149" coordsize="108,182" path="m10442,13332l10550,13332,10550,13149,10442,13149,10442,13332e" filled="t" fillcolor="#FFFFFF" stroked="f">
                <v:path arrowok="t"/>
                <v:fill/>
              </v:shape>
            </v:group>
            <v:group style="position:absolute;left:11054;top:13149;width:101;height:182" coordorigin="11054,13149" coordsize="101,182">
              <v:shape style="position:absolute;left:11054;top:13149;width:101;height:182" coordorigin="11054,13149" coordsize="101,182" path="m11054,13332l11155,13332,11155,13149,11054,13149,11054,13332e" filled="t" fillcolor="#FFFFFF" stroked="f">
                <v:path arrowok="t"/>
                <v:fill/>
              </v:shape>
            </v:group>
            <v:group style="position:absolute;left:10442;top:13372;width:713;height:2" coordorigin="10442,13372" coordsize="713,2">
              <v:shape style="position:absolute;left:10442;top:13372;width:713;height:2" coordorigin="10442,13372" coordsize="713,0" path="m10442,13372l11155,13372e" filled="f" stroked="t" strokeweight="4.18pt" strokecolor="#FFFFFF">
                <v:path arrowok="t"/>
              </v:shape>
            </v:group>
            <v:group style="position:absolute;left:10550;top:13149;width:504;height:182" coordorigin="10550,13149" coordsize="504,182">
              <v:shape style="position:absolute;left:10550;top:13149;width:504;height:182" coordorigin="10550,13149" coordsize="504,182" path="m10550,13332l11054,13332,11054,13149,10550,13149,10550,13332e" filled="t" fillcolor="#FFFFFF" stroked="f">
                <v:path arrowok="t"/>
                <v:fill/>
              </v:shape>
            </v:group>
            <v:group style="position:absolute;left:715;top:13108;width:10452;height:2" coordorigin="715,13108" coordsize="10452,2">
              <v:shape style="position:absolute;left:715;top:13108;width:10452;height:2" coordorigin="715,13108" coordsize="10452,0" path="m715,13108l11167,13108e" filled="f" stroked="t" strokeweight=".579980pt" strokecolor="#000000">
                <v:path arrowok="t"/>
              </v:shape>
            </v:group>
            <v:group style="position:absolute;left:725;top:13401;width:1532;height:2" coordorigin="725,13401" coordsize="1532,2">
              <v:shape style="position:absolute;left:725;top:13401;width:1532;height:2" coordorigin="725,13401" coordsize="1532,0" path="m725,13401l2256,13401e" filled="f" stroked="t" strokeweight="2.5pt" strokecolor="#FFFFFF">
                <v:path arrowok="t"/>
              </v:shape>
            </v:group>
            <v:group style="position:absolute;left:725;top:13425;width:103;height:209" coordorigin="725,13425" coordsize="103,209">
              <v:shape style="position:absolute;left:725;top:13425;width:103;height:209" coordorigin="725,13425" coordsize="103,209" path="m725,13634l828,13634,828,13425,725,13425,725,13634e" filled="t" fillcolor="#FFFFFF" stroked="f">
                <v:path arrowok="t"/>
                <v:fill/>
              </v:shape>
            </v:group>
            <v:group style="position:absolute;left:2153;top:13425;width:103;height:209" coordorigin="2153,13425" coordsize="103,209">
              <v:shape style="position:absolute;left:2153;top:13425;width:103;height:209" coordorigin="2153,13425" coordsize="103,209" path="m2153,13634l2256,13634,2256,13425,2153,13425,2153,13634e" filled="t" fillcolor="#FFFFFF" stroked="f">
                <v:path arrowok="t"/>
                <v:fill/>
              </v:shape>
            </v:group>
            <v:group style="position:absolute;left:828;top:13425;width:1325;height:209" coordorigin="828,13425" coordsize="1325,209">
              <v:shape style="position:absolute;left:828;top:13425;width:1325;height:209" coordorigin="828,13425" coordsize="1325,209" path="m2153,13634l2153,13425,828,13425,828,13634,2153,13634e" filled="t" fillcolor="#FFFFFF" stroked="f">
                <v:path arrowok="t"/>
                <v:fill/>
              </v:shape>
            </v:group>
            <v:group style="position:absolute;left:2261;top:13413;width:108;height:185" coordorigin="2261,13413" coordsize="108,185">
              <v:shape style="position:absolute;left:2261;top:13413;width:108;height:185" coordorigin="2261,13413" coordsize="108,185" path="m2261,13598l2369,13598,2369,13413,2261,13413,2261,13598e" filled="t" fillcolor="#FFFFFF" stroked="f">
                <v:path arrowok="t"/>
                <v:fill/>
              </v:shape>
            </v:group>
            <v:group style="position:absolute;left:2844;top:13413;width:103;height:185" coordorigin="2844,13413" coordsize="103,185">
              <v:shape style="position:absolute;left:2844;top:13413;width:103;height:185" coordorigin="2844,13413" coordsize="103,185" path="m2844,13598l2948,13598,2948,13413,2844,13413,2844,13598e" filled="t" fillcolor="#FFFFFF" stroked="f">
                <v:path arrowok="t"/>
                <v:fill/>
              </v:shape>
            </v:group>
            <v:group style="position:absolute;left:2261;top:13639;width:686;height:2" coordorigin="2261,13639" coordsize="686,2">
              <v:shape style="position:absolute;left:2261;top:13639;width:686;height:2" coordorigin="2261,13639" coordsize="686,0" path="m2261,13639l2948,13639e" filled="f" stroked="t" strokeweight="4.18pt" strokecolor="#FFFFFF">
                <v:path arrowok="t"/>
              </v:shape>
            </v:group>
            <v:group style="position:absolute;left:2369;top:13413;width:475;height:185" coordorigin="2369,13413" coordsize="475,185">
              <v:shape style="position:absolute;left:2369;top:13413;width:475;height:185" coordorigin="2369,13413" coordsize="475,185" path="m2369,13598l2844,13598,2844,13413,2369,13413,2369,13598e" filled="t" fillcolor="#FFFFFF" stroked="f">
                <v:path arrowok="t"/>
                <v:fill/>
              </v:shape>
            </v:group>
            <v:group style="position:absolute;left:2952;top:13401;width:108;height:209" coordorigin="2952,13401" coordsize="108,209">
              <v:shape style="position:absolute;left:2952;top:13401;width:108;height:209" coordorigin="2952,13401" coordsize="108,209" path="m2952,13610l3060,13610,3060,13401,2952,13401,2952,13610e" filled="t" fillcolor="#FFFFFF" stroked="f">
                <v:path arrowok="t"/>
                <v:fill/>
              </v:shape>
            </v:group>
            <v:group style="position:absolute;left:3528;top:13401;width:103;height:209" coordorigin="3528,13401" coordsize="103,209">
              <v:shape style="position:absolute;left:3528;top:13401;width:103;height:209" coordorigin="3528,13401" coordsize="103,209" path="m3528,13610l3632,13610,3632,13401,3528,13401,3528,13610e" filled="t" fillcolor="#FFFFFF" stroked="f">
                <v:path arrowok="t"/>
                <v:fill/>
              </v:shape>
            </v:group>
            <v:group style="position:absolute;left:2952;top:13639;width:679;height:2" coordorigin="2952,13639" coordsize="679,2">
              <v:shape style="position:absolute;left:2952;top:13639;width:679;height:2" coordorigin="2952,13639" coordsize="679,0" path="m2952,13639l3632,13639e" filled="f" stroked="t" strokeweight="2.98pt" strokecolor="#FFFFFF">
                <v:path arrowok="t"/>
              </v:shape>
            </v:group>
            <v:group style="position:absolute;left:3060;top:13401;width:468;height:209" coordorigin="3060,13401" coordsize="468,209">
              <v:shape style="position:absolute;left:3060;top:13401;width:468;height:209" coordorigin="3060,13401" coordsize="468,209" path="m3060,13610l3528,13610,3528,13401,3060,13401,3060,13610e" filled="t" fillcolor="#FFFFFF" stroked="f">
                <v:path arrowok="t"/>
                <v:fill/>
              </v:shape>
            </v:group>
            <v:group style="position:absolute;left:3636;top:13413;width:108;height:185" coordorigin="3636,13413" coordsize="108,185">
              <v:shape style="position:absolute;left:3636;top:13413;width:108;height:185" coordorigin="3636,13413" coordsize="108,185" path="m3636,13598l3744,13598,3744,13413,3636,13413,3636,13598e" filled="t" fillcolor="#FFFFFF" stroked="f">
                <v:path arrowok="t"/>
                <v:fill/>
              </v:shape>
            </v:group>
            <v:group style="position:absolute;left:4393;top:13413;width:103;height:185" coordorigin="4393,13413" coordsize="103,185">
              <v:shape style="position:absolute;left:4393;top:13413;width:103;height:185" coordorigin="4393,13413" coordsize="103,185" path="m4393,13598l4496,13598,4496,13413,4393,13413,4393,13598e" filled="t" fillcolor="#FFFFFF" stroked="f">
                <v:path arrowok="t"/>
                <v:fill/>
              </v:shape>
            </v:group>
            <v:group style="position:absolute;left:3636;top:13639;width:860;height:2" coordorigin="3636,13639" coordsize="860,2">
              <v:shape style="position:absolute;left:3636;top:13639;width:860;height:2" coordorigin="3636,13639" coordsize="860,0" path="m3636,13639l4496,13639e" filled="f" stroked="t" strokeweight="4.18pt" strokecolor="#FFFFFF">
                <v:path arrowok="t"/>
              </v:shape>
            </v:group>
            <v:group style="position:absolute;left:3744;top:13413;width:648;height:185" coordorigin="3744,13413" coordsize="648,185">
              <v:shape style="position:absolute;left:3744;top:13413;width:648;height:185" coordorigin="3744,13413" coordsize="648,185" path="m3744,13598l4393,13598,4393,13413,3744,13413,3744,13598e" filled="t" fillcolor="#FFFFFF" stroked="f">
                <v:path arrowok="t"/>
                <v:fill/>
              </v:shape>
            </v:group>
            <v:group style="position:absolute;left:4501;top:13401;width:667;height:2" coordorigin="4501,13401" coordsize="667,2">
              <v:shape style="position:absolute;left:4501;top:13401;width:667;height:2" coordorigin="4501,13401" coordsize="667,0" path="m4501,13401l5168,13401e" filled="f" stroked="t" strokeweight="2.5pt" strokecolor="#FFFFFF">
                <v:path arrowok="t"/>
              </v:shape>
            </v:group>
            <v:group style="position:absolute;left:4501;top:13425;width:108;height:209" coordorigin="4501,13425" coordsize="108,209">
              <v:shape style="position:absolute;left:4501;top:13425;width:108;height:209" coordorigin="4501,13425" coordsize="108,209" path="m4501,13634l4609,13634,4609,13425,4501,13425,4501,13634e" filled="t" fillcolor="#FFFFFF" stroked="f">
                <v:path arrowok="t"/>
                <v:fill/>
              </v:shape>
            </v:group>
            <v:group style="position:absolute;left:5065;top:13425;width:103;height:209" coordorigin="5065,13425" coordsize="103,209">
              <v:shape style="position:absolute;left:5065;top:13425;width:103;height:209" coordorigin="5065,13425" coordsize="103,209" path="m5065,13634l5168,13634,5168,13425,5065,13425,5065,13634e" filled="t" fillcolor="#FFFFFF" stroked="f">
                <v:path arrowok="t"/>
                <v:fill/>
              </v:shape>
            </v:group>
            <v:group style="position:absolute;left:4609;top:13425;width:456;height:209" coordorigin="4609,13425" coordsize="456,209">
              <v:shape style="position:absolute;left:4609;top:13425;width:456;height:209" coordorigin="4609,13425" coordsize="456,209" path="m5065,13634l5065,13425,4609,13425,4609,13634,5065,13634e" filled="t" fillcolor="#FFFFFF" stroked="f">
                <v:path arrowok="t"/>
                <v:fill/>
              </v:shape>
            </v:group>
            <v:group style="position:absolute;left:5173;top:13413;width:108;height:185" coordorigin="5173,13413" coordsize="108,185">
              <v:shape style="position:absolute;left:5173;top:13413;width:108;height:185" coordorigin="5173,13413" coordsize="108,185" path="m5173,13598l5281,13598,5281,13413,5173,13413,5173,13598e" filled="t" fillcolor="#FFFFFF" stroked="f">
                <v:path arrowok="t"/>
                <v:fill/>
              </v:shape>
            </v:group>
            <v:group style="position:absolute;left:5754;top:13413;width:103;height:185" coordorigin="5754,13413" coordsize="103,185">
              <v:shape style="position:absolute;left:5754;top:13413;width:103;height:185" coordorigin="5754,13413" coordsize="103,185" path="m5754,13598l5857,13598,5857,13413,5754,13413,5754,13598e" filled="t" fillcolor="#FFFFFF" stroked="f">
                <v:path arrowok="t"/>
                <v:fill/>
              </v:shape>
            </v:group>
            <v:group style="position:absolute;left:5173;top:13639;width:684;height:2" coordorigin="5173,13639" coordsize="684,2">
              <v:shape style="position:absolute;left:5173;top:13639;width:684;height:2" coordorigin="5173,13639" coordsize="684,0" path="m5173,13639l5857,13639e" filled="f" stroked="t" strokeweight="4.18pt" strokecolor="#FFFFFF">
                <v:path arrowok="t"/>
              </v:shape>
            </v:group>
            <v:group style="position:absolute;left:5281;top:13413;width:473;height:185" coordorigin="5281,13413" coordsize="473,185">
              <v:shape style="position:absolute;left:5281;top:13413;width:473;height:185" coordorigin="5281,13413" coordsize="473,185" path="m5281,13598l5754,13598,5754,13413,5281,13413,5281,13598e" filled="t" fillcolor="#FFFFFF" stroked="f">
                <v:path arrowok="t"/>
                <v:fill/>
              </v:shape>
            </v:group>
            <v:group style="position:absolute;left:5862;top:13401;width:588;height:2" coordorigin="5862,13401" coordsize="588,2">
              <v:shape style="position:absolute;left:5862;top:13401;width:588;height:2" coordorigin="5862,13401" coordsize="588,0" path="m5862,13401l6450,13401e" filled="f" stroked="t" strokeweight="2.5pt" strokecolor="#FFFFFF">
                <v:path arrowok="t"/>
              </v:shape>
            </v:group>
            <v:group style="position:absolute;left:5862;top:13425;width:108;height:209" coordorigin="5862,13425" coordsize="108,209">
              <v:shape style="position:absolute;left:5862;top:13425;width:108;height:209" coordorigin="5862,13425" coordsize="108,209" path="m5862,13634l5970,13634,5970,13425,5862,13425,5862,13634e" filled="t" fillcolor="#FFFFFF" stroked="f">
                <v:path arrowok="t"/>
                <v:fill/>
              </v:shape>
            </v:group>
            <v:group style="position:absolute;left:6347;top:13425;width:103;height:209" coordorigin="6347,13425" coordsize="103,209">
              <v:shape style="position:absolute;left:6347;top:13425;width:103;height:209" coordorigin="6347,13425" coordsize="103,209" path="m6347,13634l6450,13634,6450,13425,6347,13425,6347,13634e" filled="t" fillcolor="#FFFFFF" stroked="f">
                <v:path arrowok="t"/>
                <v:fill/>
              </v:shape>
            </v:group>
            <v:group style="position:absolute;left:5970;top:13425;width:377;height:209" coordorigin="5970,13425" coordsize="377,209">
              <v:shape style="position:absolute;left:5970;top:13425;width:377;height:209" coordorigin="5970,13425" coordsize="377,209" path="m6347,13634l6347,13425,5970,13425,5970,13634,6347,13634e" filled="t" fillcolor="#FFFFFF" stroked="f">
                <v:path arrowok="t"/>
                <v:fill/>
              </v:shape>
            </v:group>
            <v:group style="position:absolute;left:6455;top:13376;width:2002;height:38" coordorigin="6455,13376" coordsize="2002,38">
              <v:shape style="position:absolute;left:6455;top:13376;width:2002;height:38" coordorigin="6455,13376" coordsize="2002,38" path="m6455,13414l8457,13414,8457,13376,6455,13376,6455,13414xe" filled="t" fillcolor="#FFFFFF" stroked="f">
                <v:path arrowok="t"/>
                <v:fill/>
              </v:shape>
            </v:group>
            <v:group style="position:absolute;left:6455;top:13413;width:108;height:185" coordorigin="6455,13413" coordsize="108,185">
              <v:shape style="position:absolute;left:6455;top:13413;width:108;height:185" coordorigin="6455,13413" coordsize="108,185" path="m6455,13598l6563,13598,6563,13413,6455,13413,6455,13598e" filled="t" fillcolor="#FFFFFF" stroked="f">
                <v:path arrowok="t"/>
                <v:fill/>
              </v:shape>
            </v:group>
            <v:group style="position:absolute;left:7624;top:13413;width:103;height:185" coordorigin="7624,13413" coordsize="103,185">
              <v:shape style="position:absolute;left:7624;top:13413;width:103;height:185" coordorigin="7624,13413" coordsize="103,185" path="m7624,13598l7727,13598,7727,13413,7624,13413,7624,13598e" filled="t" fillcolor="#FFFFFF" stroked="f">
                <v:path arrowok="t"/>
                <v:fill/>
              </v:shape>
            </v:group>
            <v:group style="position:absolute;left:6455;top:13597;width:2002;height:38" coordorigin="6455,13597" coordsize="2002,38">
              <v:shape style="position:absolute;left:6455;top:13597;width:2002;height:38" coordorigin="6455,13597" coordsize="2002,38" path="m6455,13635l8457,13635,8457,13597,6455,13597,6455,13635xe" filled="t" fillcolor="#FFFFFF" stroked="f">
                <v:path arrowok="t"/>
                <v:fill/>
              </v:shape>
            </v:group>
            <v:group style="position:absolute;left:6563;top:13413;width:1061;height:185" coordorigin="6563,13413" coordsize="1061,185">
              <v:shape style="position:absolute;left:6563;top:13413;width:1061;height:185" coordorigin="6563,13413" coordsize="1061,185" path="m6563,13598l7624,13598,7624,13413,6563,13413,6563,13598e" filled="t" fillcolor="#FFFFFF" stroked="f">
                <v:path arrowok="t"/>
                <v:fill/>
              </v:shape>
            </v:group>
            <v:group style="position:absolute;left:7732;top:13413;width:108;height:185" coordorigin="7732,13413" coordsize="108,185">
              <v:shape style="position:absolute;left:7732;top:13413;width:108;height:185" coordorigin="7732,13413" coordsize="108,185" path="m7732,13598l7840,13598,7840,13413,7732,13413,7732,13598e" filled="t" fillcolor="#FFFFFF" stroked="f">
                <v:path arrowok="t"/>
                <v:fill/>
              </v:shape>
            </v:group>
            <v:group style="position:absolute;left:8353;top:13413;width:103;height:185" coordorigin="8353,13413" coordsize="103,185">
              <v:shape style="position:absolute;left:8353;top:13413;width:103;height:185" coordorigin="8353,13413" coordsize="103,185" path="m8353,13598l8457,13598,8457,13413,8353,13413,8353,13598e" filled="t" fillcolor="#FFFFFF" stroked="f">
                <v:path arrowok="t"/>
                <v:fill/>
              </v:shape>
            </v:group>
            <v:group style="position:absolute;left:7840;top:13413;width:514;height:185" coordorigin="7840,13413" coordsize="514,185">
              <v:shape style="position:absolute;left:7840;top:13413;width:514;height:185" coordorigin="7840,13413" coordsize="514,185" path="m7840,13598l8353,13598,8353,13413,7840,13413,7840,13598e" filled="t" fillcolor="#FFFFFF" stroked="f">
                <v:path arrowok="t"/>
                <v:fill/>
              </v:shape>
            </v:group>
            <v:group style="position:absolute;left:8461;top:13376;width:1976;height:26" coordorigin="8461,13376" coordsize="1976,26">
              <v:shape style="position:absolute;left:8461;top:13376;width:1976;height:26" coordorigin="8461,13376" coordsize="1976,26" path="m8461,13402l10437,13402,10437,13376,8461,13376,8461,13402xe" filled="t" fillcolor="#FFFFFF" stroked="f">
                <v:path arrowok="t"/>
                <v:fill/>
              </v:shape>
            </v:group>
            <v:group style="position:absolute;left:8461;top:13401;width:108;height:209" coordorigin="8461,13401" coordsize="108,209">
              <v:shape style="position:absolute;left:8461;top:13401;width:108;height:209" coordorigin="8461,13401" coordsize="108,209" path="m8461,13610l8569,13610,8569,13401,8461,13401,8461,13610e" filled="t" fillcolor="#FFFFFF" stroked="f">
                <v:path arrowok="t"/>
                <v:fill/>
              </v:shape>
            </v:group>
            <v:group style="position:absolute;left:9079;top:13401;width:103;height:209" coordorigin="9079,13401" coordsize="103,209">
              <v:shape style="position:absolute;left:9079;top:13401;width:103;height:209" coordorigin="9079,13401" coordsize="103,209" path="m9079,13610l9182,13610,9182,13401,9079,13401,9079,13610e" filled="t" fillcolor="#FFFFFF" stroked="f">
                <v:path arrowok="t"/>
                <v:fill/>
              </v:shape>
            </v:group>
            <v:group style="position:absolute;left:8461;top:13609;width:1976;height:26" coordorigin="8461,13609" coordsize="1976,26">
              <v:shape style="position:absolute;left:8461;top:13609;width:1976;height:26" coordorigin="8461,13609" coordsize="1976,26" path="m8461,13635l10437,13635,10437,13609,8461,13609,8461,13635xe" filled="t" fillcolor="#FFFFFF" stroked="f">
                <v:path arrowok="t"/>
                <v:fill/>
              </v:shape>
            </v:group>
            <v:group style="position:absolute;left:8569;top:13401;width:509;height:209" coordorigin="8569,13401" coordsize="509,209">
              <v:shape style="position:absolute;left:8569;top:13401;width:509;height:209" coordorigin="8569,13401" coordsize="509,209" path="m8569,13610l9079,13610,9079,13401,8569,13401,8569,13610e" filled="t" fillcolor="#FFFFFF" stroked="f">
                <v:path arrowok="t"/>
                <v:fill/>
              </v:shape>
            </v:group>
            <v:group style="position:absolute;left:9187;top:13401;width:108;height:209" coordorigin="9187,13401" coordsize="108,209">
              <v:shape style="position:absolute;left:9187;top:13401;width:108;height:209" coordorigin="9187,13401" coordsize="108,209" path="m9187,13610l9295,13610,9295,13401,9187,13401,9187,13610e" filled="t" fillcolor="#FFFFFF" stroked="f">
                <v:path arrowok="t"/>
                <v:fill/>
              </v:shape>
            </v:group>
            <v:group style="position:absolute;left:9686;top:13401;width:103;height:209" coordorigin="9686,13401" coordsize="103,209">
              <v:shape style="position:absolute;left:9686;top:13401;width:103;height:209" coordorigin="9686,13401" coordsize="103,209" path="m9686,13610l9789,13610,9789,13401,9686,13401,9686,13610e" filled="t" fillcolor="#FFFFFF" stroked="f">
                <v:path arrowok="t"/>
                <v:fill/>
              </v:shape>
            </v:group>
            <v:group style="position:absolute;left:9295;top:13401;width:391;height:209" coordorigin="9295,13401" coordsize="391,209">
              <v:shape style="position:absolute;left:9295;top:13401;width:391;height:209" coordorigin="9295,13401" coordsize="391,209" path="m9295,13610l9686,13610,9686,13401,9295,13401,9295,13610e" filled="t" fillcolor="#FFFFFF" stroked="f">
                <v:path arrowok="t"/>
                <v:fill/>
              </v:shape>
            </v:group>
            <v:group style="position:absolute;left:9794;top:13401;width:108;height:209" coordorigin="9794,13401" coordsize="108,209">
              <v:shape style="position:absolute;left:9794;top:13401;width:108;height:209" coordorigin="9794,13401" coordsize="108,209" path="m9794,13610l9902,13610,9902,13401,9794,13401,9794,13610e" filled="t" fillcolor="#FFFFFF" stroked="f">
                <v:path arrowok="t"/>
                <v:fill/>
              </v:shape>
            </v:group>
            <v:group style="position:absolute;left:10334;top:13401;width:103;height:209" coordorigin="10334,13401" coordsize="103,209">
              <v:shape style="position:absolute;left:10334;top:13401;width:103;height:209" coordorigin="10334,13401" coordsize="103,209" path="m10334,13610l10437,13610,10437,13401,10334,13401,10334,13610e" filled="t" fillcolor="#FFFFFF" stroked="f">
                <v:path arrowok="t"/>
                <v:fill/>
              </v:shape>
            </v:group>
            <v:group style="position:absolute;left:9902;top:13401;width:432;height:209" coordorigin="9902,13401" coordsize="432,209">
              <v:shape style="position:absolute;left:9902;top:13401;width:432;height:209" coordorigin="9902,13401" coordsize="432,209" path="m9902,13610l10334,13610,10334,13401,9902,13401,9902,13610e" filled="t" fillcolor="#FFFFFF" stroked="f">
                <v:path arrowok="t"/>
                <v:fill/>
              </v:shape>
            </v:group>
            <v:group style="position:absolute;left:10442;top:13413;width:108;height:185" coordorigin="10442,13413" coordsize="108,185">
              <v:shape style="position:absolute;left:10442;top:13413;width:108;height:185" coordorigin="10442,13413" coordsize="108,185" path="m10442,13598l10550,13598,10550,13413,10442,13413,10442,13598e" filled="t" fillcolor="#FFFFFF" stroked="f">
                <v:path arrowok="t"/>
                <v:fill/>
              </v:shape>
            </v:group>
            <v:group style="position:absolute;left:11054;top:13413;width:101;height:185" coordorigin="11054,13413" coordsize="101,185">
              <v:shape style="position:absolute;left:11054;top:13413;width:101;height:185" coordorigin="11054,13413" coordsize="101,185" path="m11054,13598l11155,13598,11155,13413,11054,13413,11054,13598e" filled="t" fillcolor="#FFFFFF" stroked="f">
                <v:path arrowok="t"/>
                <v:fill/>
              </v:shape>
            </v:group>
            <v:group style="position:absolute;left:10442;top:13639;width:713;height:2" coordorigin="10442,13639" coordsize="713,2">
              <v:shape style="position:absolute;left:10442;top:13639;width:713;height:2" coordorigin="10442,13639" coordsize="713,0" path="m10442,13639l11155,13639e" filled="f" stroked="t" strokeweight="4.18pt" strokecolor="#FFFFFF">
                <v:path arrowok="t"/>
              </v:shape>
            </v:group>
            <v:group style="position:absolute;left:10550;top:13413;width:504;height:185" coordorigin="10550,13413" coordsize="504,185">
              <v:shape style="position:absolute;left:10550;top:13413;width:504;height:185" coordorigin="10550,13413" coordsize="504,185" path="m10550,13598l11054,13598,11054,13413,10550,13413,10550,13598e" filled="t" fillcolor="#FFFFFF" stroked="f">
                <v:path arrowok="t"/>
                <v:fill/>
              </v:shape>
            </v:group>
            <v:group style="position:absolute;left:715;top:13372;width:10452;height:2" coordorigin="715,13372" coordsize="10452,2">
              <v:shape style="position:absolute;left:715;top:13372;width:10452;height:2" coordorigin="715,13372" coordsize="10452,0" path="m715,13372l11167,13372e" filled="f" stroked="t" strokeweight=".58004pt" strokecolor="#000000">
                <v:path arrowok="t"/>
              </v:shape>
            </v:group>
            <v:group style="position:absolute;left:725;top:13668;width:1532;height:2" coordorigin="725,13668" coordsize="1532,2">
              <v:shape style="position:absolute;left:725;top:13668;width:1532;height:2" coordorigin="725,13668" coordsize="1532,0" path="m725,13668l2256,13668e" filled="f" stroked="t" strokeweight="2.5pt" strokecolor="#FFFFFF">
                <v:path arrowok="t"/>
              </v:shape>
            </v:group>
            <v:group style="position:absolute;left:725;top:13692;width:103;height:206" coordorigin="725,13692" coordsize="103,206">
              <v:shape style="position:absolute;left:725;top:13692;width:103;height:206" coordorigin="725,13692" coordsize="103,206" path="m725,13898l828,13898,828,13692,725,13692,725,13898e" filled="t" fillcolor="#FFFFFF" stroked="f">
                <v:path arrowok="t"/>
                <v:fill/>
              </v:shape>
            </v:group>
            <v:group style="position:absolute;left:2153;top:13692;width:103;height:206" coordorigin="2153,13692" coordsize="103,206">
              <v:shape style="position:absolute;left:2153;top:13692;width:103;height:206" coordorigin="2153,13692" coordsize="103,206" path="m2153,13898l2256,13898,2256,13692,2153,13692,2153,13898e" filled="t" fillcolor="#FFFFFF" stroked="f">
                <v:path arrowok="t"/>
                <v:fill/>
              </v:shape>
            </v:group>
            <v:group style="position:absolute;left:828;top:13692;width:1325;height:206" coordorigin="828,13692" coordsize="1325,206">
              <v:shape style="position:absolute;left:828;top:13692;width:1325;height:206" coordorigin="828,13692" coordsize="1325,206" path="m2153,13898l2153,13692,828,13692,828,13898,2153,13898e" filled="t" fillcolor="#FFFFFF" stroked="f">
                <v:path arrowok="t"/>
                <v:fill/>
              </v:shape>
            </v:group>
            <v:group style="position:absolute;left:2261;top:13680;width:108;height:182" coordorigin="2261,13680" coordsize="108,182">
              <v:shape style="position:absolute;left:2261;top:13680;width:108;height:182" coordorigin="2261,13680" coordsize="108,182" path="m2261,13862l2369,13862,2369,13680,2261,13680,2261,13862e" filled="t" fillcolor="#FFFFFF" stroked="f">
                <v:path arrowok="t"/>
                <v:fill/>
              </v:shape>
            </v:group>
            <v:group style="position:absolute;left:2844;top:13680;width:103;height:182" coordorigin="2844,13680" coordsize="103,182">
              <v:shape style="position:absolute;left:2844;top:13680;width:103;height:182" coordorigin="2844,13680" coordsize="103,182" path="m2844,13862l2948,13862,2948,13680,2844,13680,2844,13862e" filled="t" fillcolor="#FFFFFF" stroked="f">
                <v:path arrowok="t"/>
                <v:fill/>
              </v:shape>
            </v:group>
            <v:group style="position:absolute;left:2261;top:13903;width:686;height:2" coordorigin="2261,13903" coordsize="686,2">
              <v:shape style="position:absolute;left:2261;top:13903;width:686;height:2" coordorigin="2261,13903" coordsize="686,0" path="m2261,13903l2948,13903e" filled="f" stroked="t" strokeweight="4.18pt" strokecolor="#FFFFFF">
                <v:path arrowok="t"/>
              </v:shape>
            </v:group>
            <v:group style="position:absolute;left:2369;top:13680;width:475;height:182" coordorigin="2369,13680" coordsize="475,182">
              <v:shape style="position:absolute;left:2369;top:13680;width:475;height:182" coordorigin="2369,13680" coordsize="475,182" path="m2369,13862l2844,13862,2844,13680,2369,13680,2369,13862e" filled="t" fillcolor="#FFFFFF" stroked="f">
                <v:path arrowok="t"/>
                <v:fill/>
              </v:shape>
            </v:group>
            <v:group style="position:absolute;left:2952;top:13668;width:108;height:206" coordorigin="2952,13668" coordsize="108,206">
              <v:shape style="position:absolute;left:2952;top:13668;width:108;height:206" coordorigin="2952,13668" coordsize="108,206" path="m2952,13874l3060,13874,3060,13668,2952,13668,2952,13874e" filled="t" fillcolor="#FFFFFF" stroked="f">
                <v:path arrowok="t"/>
                <v:fill/>
              </v:shape>
            </v:group>
            <v:group style="position:absolute;left:3528;top:13668;width:103;height:206" coordorigin="3528,13668" coordsize="103,206">
              <v:shape style="position:absolute;left:3528;top:13668;width:103;height:206" coordorigin="3528,13668" coordsize="103,206" path="m3528,13874l3632,13874,3632,13668,3528,13668,3528,13874e" filled="t" fillcolor="#FFFFFF" stroked="f">
                <v:path arrowok="t"/>
                <v:fill/>
              </v:shape>
            </v:group>
            <v:group style="position:absolute;left:2952;top:13903;width:679;height:2" coordorigin="2952,13903" coordsize="679,2">
              <v:shape style="position:absolute;left:2952;top:13903;width:679;height:2" coordorigin="2952,13903" coordsize="679,0" path="m2952,13903l3632,13903e" filled="f" stroked="t" strokeweight="2.98pt" strokecolor="#FFFFFF">
                <v:path arrowok="t"/>
              </v:shape>
            </v:group>
            <v:group style="position:absolute;left:3060;top:13668;width:468;height:206" coordorigin="3060,13668" coordsize="468,206">
              <v:shape style="position:absolute;left:3060;top:13668;width:468;height:206" coordorigin="3060,13668" coordsize="468,206" path="m3060,13874l3528,13874,3528,13668,3060,13668,3060,13874e" filled="t" fillcolor="#FFFFFF" stroked="f">
                <v:path arrowok="t"/>
                <v:fill/>
              </v:shape>
            </v:group>
            <v:group style="position:absolute;left:3636;top:13680;width:108;height:182" coordorigin="3636,13680" coordsize="108,182">
              <v:shape style="position:absolute;left:3636;top:13680;width:108;height:182" coordorigin="3636,13680" coordsize="108,182" path="m3636,13862l3744,13862,3744,13680,3636,13680,3636,13862e" filled="t" fillcolor="#FFFFFF" stroked="f">
                <v:path arrowok="t"/>
                <v:fill/>
              </v:shape>
            </v:group>
            <v:group style="position:absolute;left:4393;top:13680;width:103;height:182" coordorigin="4393,13680" coordsize="103,182">
              <v:shape style="position:absolute;left:4393;top:13680;width:103;height:182" coordorigin="4393,13680" coordsize="103,182" path="m4393,13862l4496,13862,4496,13680,4393,13680,4393,13862e" filled="t" fillcolor="#FFFFFF" stroked="f">
                <v:path arrowok="t"/>
                <v:fill/>
              </v:shape>
            </v:group>
            <v:group style="position:absolute;left:3636;top:13903;width:860;height:2" coordorigin="3636,13903" coordsize="860,2">
              <v:shape style="position:absolute;left:3636;top:13903;width:860;height:2" coordorigin="3636,13903" coordsize="860,0" path="m3636,13903l4496,13903e" filled="f" stroked="t" strokeweight="4.18pt" strokecolor="#FFFFFF">
                <v:path arrowok="t"/>
              </v:shape>
            </v:group>
            <v:group style="position:absolute;left:3744;top:13680;width:648;height:182" coordorigin="3744,13680" coordsize="648,182">
              <v:shape style="position:absolute;left:3744;top:13680;width:648;height:182" coordorigin="3744,13680" coordsize="648,182" path="m3744,13862l4393,13862,4393,13680,3744,13680,3744,13862e" filled="t" fillcolor="#FFFFFF" stroked="f">
                <v:path arrowok="t"/>
                <v:fill/>
              </v:shape>
            </v:group>
            <v:group style="position:absolute;left:4501;top:13668;width:667;height:2" coordorigin="4501,13668" coordsize="667,2">
              <v:shape style="position:absolute;left:4501;top:13668;width:667;height:2" coordorigin="4501,13668" coordsize="667,0" path="m4501,13668l5168,13668e" filled="f" stroked="t" strokeweight="2.5pt" strokecolor="#FFFFFF">
                <v:path arrowok="t"/>
              </v:shape>
            </v:group>
            <v:group style="position:absolute;left:4501;top:13692;width:108;height:206" coordorigin="4501,13692" coordsize="108,206">
              <v:shape style="position:absolute;left:4501;top:13692;width:108;height:206" coordorigin="4501,13692" coordsize="108,206" path="m4501,13898l4609,13898,4609,13692,4501,13692,4501,13898e" filled="t" fillcolor="#FFFFFF" stroked="f">
                <v:path arrowok="t"/>
                <v:fill/>
              </v:shape>
            </v:group>
            <v:group style="position:absolute;left:5065;top:13692;width:103;height:206" coordorigin="5065,13692" coordsize="103,206">
              <v:shape style="position:absolute;left:5065;top:13692;width:103;height:206" coordorigin="5065,13692" coordsize="103,206" path="m5065,13898l5168,13898,5168,13692,5065,13692,5065,13898e" filled="t" fillcolor="#FFFFFF" stroked="f">
                <v:path arrowok="t"/>
                <v:fill/>
              </v:shape>
            </v:group>
            <v:group style="position:absolute;left:4609;top:13692;width:456;height:206" coordorigin="4609,13692" coordsize="456,206">
              <v:shape style="position:absolute;left:4609;top:13692;width:456;height:206" coordorigin="4609,13692" coordsize="456,206" path="m5065,13898l5065,13692,4609,13692,4609,13898,5065,13898e" filled="t" fillcolor="#FFFFFF" stroked="f">
                <v:path arrowok="t"/>
                <v:fill/>
              </v:shape>
            </v:group>
            <v:group style="position:absolute;left:5173;top:13680;width:108;height:182" coordorigin="5173,13680" coordsize="108,182">
              <v:shape style="position:absolute;left:5173;top:13680;width:108;height:182" coordorigin="5173,13680" coordsize="108,182" path="m5173,13862l5281,13862,5281,13680,5173,13680,5173,13862e" filled="t" fillcolor="#FFFFFF" stroked="f">
                <v:path arrowok="t"/>
                <v:fill/>
              </v:shape>
            </v:group>
            <v:group style="position:absolute;left:5754;top:13680;width:103;height:182" coordorigin="5754,13680" coordsize="103,182">
              <v:shape style="position:absolute;left:5754;top:13680;width:103;height:182" coordorigin="5754,13680" coordsize="103,182" path="m5754,13862l5857,13862,5857,13680,5754,13680,5754,13862e" filled="t" fillcolor="#FFFFFF" stroked="f">
                <v:path arrowok="t"/>
                <v:fill/>
              </v:shape>
            </v:group>
            <v:group style="position:absolute;left:5173;top:13903;width:684;height:2" coordorigin="5173,13903" coordsize="684,2">
              <v:shape style="position:absolute;left:5173;top:13903;width:684;height:2" coordorigin="5173,13903" coordsize="684,0" path="m5173,13903l5857,13903e" filled="f" stroked="t" strokeweight="4.18pt" strokecolor="#FFFFFF">
                <v:path arrowok="t"/>
              </v:shape>
            </v:group>
            <v:group style="position:absolute;left:5281;top:13680;width:473;height:182" coordorigin="5281,13680" coordsize="473,182">
              <v:shape style="position:absolute;left:5281;top:13680;width:473;height:182" coordorigin="5281,13680" coordsize="473,182" path="m5281,13862l5754,13862,5754,13680,5281,13680,5281,13862e" filled="t" fillcolor="#FFFFFF" stroked="f">
                <v:path arrowok="t"/>
                <v:fill/>
              </v:shape>
            </v:group>
            <v:group style="position:absolute;left:5862;top:13668;width:588;height:2" coordorigin="5862,13668" coordsize="588,2">
              <v:shape style="position:absolute;left:5862;top:13668;width:588;height:2" coordorigin="5862,13668" coordsize="588,0" path="m5862,13668l6450,13668e" filled="f" stroked="t" strokeweight="2.5pt" strokecolor="#FFFFFF">
                <v:path arrowok="t"/>
              </v:shape>
            </v:group>
            <v:group style="position:absolute;left:5862;top:13692;width:108;height:206" coordorigin="5862,13692" coordsize="108,206">
              <v:shape style="position:absolute;left:5862;top:13692;width:108;height:206" coordorigin="5862,13692" coordsize="108,206" path="m5862,13898l5970,13898,5970,13692,5862,13692,5862,13898e" filled="t" fillcolor="#FFFFFF" stroked="f">
                <v:path arrowok="t"/>
                <v:fill/>
              </v:shape>
            </v:group>
            <v:group style="position:absolute;left:6347;top:13692;width:103;height:206" coordorigin="6347,13692" coordsize="103,206">
              <v:shape style="position:absolute;left:6347;top:13692;width:103;height:206" coordorigin="6347,13692" coordsize="103,206" path="m6347,13898l6450,13898,6450,13692,6347,13692,6347,13898e" filled="t" fillcolor="#FFFFFF" stroked="f">
                <v:path arrowok="t"/>
                <v:fill/>
              </v:shape>
            </v:group>
            <v:group style="position:absolute;left:5970;top:13692;width:377;height:206" coordorigin="5970,13692" coordsize="377,206">
              <v:shape style="position:absolute;left:5970;top:13692;width:377;height:206" coordorigin="5970,13692" coordsize="377,206" path="m6347,13898l6347,13692,5970,13692,5970,13898,6347,13898e" filled="t" fillcolor="#FFFFFF" stroked="f">
                <v:path arrowok="t"/>
                <v:fill/>
              </v:shape>
            </v:group>
            <v:group style="position:absolute;left:6455;top:13643;width:2002;height:38" coordorigin="6455,13643" coordsize="2002,38">
              <v:shape style="position:absolute;left:6455;top:13643;width:2002;height:38" coordorigin="6455,13643" coordsize="2002,38" path="m6455,13681l8457,13681,8457,13643,6455,13643,6455,13681xe" filled="t" fillcolor="#FFFFFF" stroked="f">
                <v:path arrowok="t"/>
                <v:fill/>
              </v:shape>
            </v:group>
            <v:group style="position:absolute;left:6455;top:13680;width:108;height:182" coordorigin="6455,13680" coordsize="108,182">
              <v:shape style="position:absolute;left:6455;top:13680;width:108;height:182" coordorigin="6455,13680" coordsize="108,182" path="m6455,13862l6563,13862,6563,13680,6455,13680,6455,13862e" filled="t" fillcolor="#FFFFFF" stroked="f">
                <v:path arrowok="t"/>
                <v:fill/>
              </v:shape>
            </v:group>
            <v:group style="position:absolute;left:7624;top:13680;width:103;height:182" coordorigin="7624,13680" coordsize="103,182">
              <v:shape style="position:absolute;left:7624;top:13680;width:103;height:182" coordorigin="7624,13680" coordsize="103,182" path="m7624,13862l7727,13862,7727,13680,7624,13680,7624,13862e" filled="t" fillcolor="#FFFFFF" stroked="f">
                <v:path arrowok="t"/>
                <v:fill/>
              </v:shape>
            </v:group>
            <v:group style="position:absolute;left:6455;top:13861;width:2002;height:38" coordorigin="6455,13861" coordsize="2002,38">
              <v:shape style="position:absolute;left:6455;top:13861;width:2002;height:38" coordorigin="6455,13861" coordsize="2002,38" path="m6455,13899l8457,13899,8457,13861,6455,13861,6455,13899xe" filled="t" fillcolor="#FFFFFF" stroked="f">
                <v:path arrowok="t"/>
                <v:fill/>
              </v:shape>
            </v:group>
            <v:group style="position:absolute;left:6563;top:13680;width:1061;height:182" coordorigin="6563,13680" coordsize="1061,182">
              <v:shape style="position:absolute;left:6563;top:13680;width:1061;height:182" coordorigin="6563,13680" coordsize="1061,182" path="m6563,13862l7624,13862,7624,13680,6563,13680,6563,13862e" filled="t" fillcolor="#FFFFFF" stroked="f">
                <v:path arrowok="t"/>
                <v:fill/>
              </v:shape>
            </v:group>
            <v:group style="position:absolute;left:7732;top:13680;width:108;height:182" coordorigin="7732,13680" coordsize="108,182">
              <v:shape style="position:absolute;left:7732;top:13680;width:108;height:182" coordorigin="7732,13680" coordsize="108,182" path="m7732,13862l7840,13862,7840,13680,7732,13680,7732,13862e" filled="t" fillcolor="#FFFFFF" stroked="f">
                <v:path arrowok="t"/>
                <v:fill/>
              </v:shape>
            </v:group>
            <v:group style="position:absolute;left:8353;top:13680;width:103;height:182" coordorigin="8353,13680" coordsize="103,182">
              <v:shape style="position:absolute;left:8353;top:13680;width:103;height:182" coordorigin="8353,13680" coordsize="103,182" path="m8353,13862l8457,13862,8457,13680,8353,13680,8353,13862e" filled="t" fillcolor="#FFFFFF" stroked="f">
                <v:path arrowok="t"/>
                <v:fill/>
              </v:shape>
            </v:group>
            <v:group style="position:absolute;left:7840;top:13680;width:514;height:182" coordorigin="7840,13680" coordsize="514,182">
              <v:shape style="position:absolute;left:7840;top:13680;width:514;height:182" coordorigin="7840,13680" coordsize="514,182" path="m7840,13862l8353,13862,8353,13680,7840,13680,7840,13862e" filled="t" fillcolor="#FFFFFF" stroked="f">
                <v:path arrowok="t"/>
                <v:fill/>
              </v:shape>
            </v:group>
            <v:group style="position:absolute;left:8461;top:13643;width:1976;height:26" coordorigin="8461,13643" coordsize="1976,26">
              <v:shape style="position:absolute;left:8461;top:13643;width:1976;height:26" coordorigin="8461,13643" coordsize="1976,26" path="m8461,13669l10437,13669,10437,13643,8461,13643,8461,13669xe" filled="t" fillcolor="#FFFFFF" stroked="f">
                <v:path arrowok="t"/>
                <v:fill/>
              </v:shape>
            </v:group>
            <v:group style="position:absolute;left:8461;top:13668;width:108;height:206" coordorigin="8461,13668" coordsize="108,206">
              <v:shape style="position:absolute;left:8461;top:13668;width:108;height:206" coordorigin="8461,13668" coordsize="108,206" path="m8461,13874l8569,13874,8569,13668,8461,13668,8461,13874e" filled="t" fillcolor="#FFFFFF" stroked="f">
                <v:path arrowok="t"/>
                <v:fill/>
              </v:shape>
            </v:group>
            <v:group style="position:absolute;left:9079;top:13668;width:103;height:206" coordorigin="9079,13668" coordsize="103,206">
              <v:shape style="position:absolute;left:9079;top:13668;width:103;height:206" coordorigin="9079,13668" coordsize="103,206" path="m9079,13874l9182,13874,9182,13668,9079,13668,9079,13874e" filled="t" fillcolor="#FFFFFF" stroked="f">
                <v:path arrowok="t"/>
                <v:fill/>
              </v:shape>
            </v:group>
            <v:group style="position:absolute;left:8461;top:13873;width:1976;height:26" coordorigin="8461,13873" coordsize="1976,26">
              <v:shape style="position:absolute;left:8461;top:13873;width:1976;height:26" coordorigin="8461,13873" coordsize="1976,26" path="m8461,13899l10437,13899,10437,13873,8461,13873,8461,13899xe" filled="t" fillcolor="#FFFFFF" stroked="f">
                <v:path arrowok="t"/>
                <v:fill/>
              </v:shape>
            </v:group>
            <v:group style="position:absolute;left:8569;top:13668;width:509;height:206" coordorigin="8569,13668" coordsize="509,206">
              <v:shape style="position:absolute;left:8569;top:13668;width:509;height:206" coordorigin="8569,13668" coordsize="509,206" path="m8569,13874l9079,13874,9079,13668,8569,13668,8569,13874e" filled="t" fillcolor="#FFFFFF" stroked="f">
                <v:path arrowok="t"/>
                <v:fill/>
              </v:shape>
            </v:group>
            <v:group style="position:absolute;left:9187;top:13668;width:108;height:206" coordorigin="9187,13668" coordsize="108,206">
              <v:shape style="position:absolute;left:9187;top:13668;width:108;height:206" coordorigin="9187,13668" coordsize="108,206" path="m9187,13874l9295,13874,9295,13668,9187,13668,9187,13874e" filled="t" fillcolor="#FFFFFF" stroked="f">
                <v:path arrowok="t"/>
                <v:fill/>
              </v:shape>
            </v:group>
            <v:group style="position:absolute;left:9686;top:13668;width:103;height:206" coordorigin="9686,13668" coordsize="103,206">
              <v:shape style="position:absolute;left:9686;top:13668;width:103;height:206" coordorigin="9686,13668" coordsize="103,206" path="m9686,13874l9789,13874,9789,13668,9686,13668,9686,13874e" filled="t" fillcolor="#FFFFFF" stroked="f">
                <v:path arrowok="t"/>
                <v:fill/>
              </v:shape>
            </v:group>
            <v:group style="position:absolute;left:9295;top:13668;width:391;height:206" coordorigin="9295,13668" coordsize="391,206">
              <v:shape style="position:absolute;left:9295;top:13668;width:391;height:206" coordorigin="9295,13668" coordsize="391,206" path="m9295,13874l9686,13874,9686,13668,9295,13668,9295,13874e" filled="t" fillcolor="#FFFFFF" stroked="f">
                <v:path arrowok="t"/>
                <v:fill/>
              </v:shape>
            </v:group>
            <v:group style="position:absolute;left:9794;top:13668;width:108;height:206" coordorigin="9794,13668" coordsize="108,206">
              <v:shape style="position:absolute;left:9794;top:13668;width:108;height:206" coordorigin="9794,13668" coordsize="108,206" path="m9794,13874l9902,13874,9902,13668,9794,13668,9794,13874e" filled="t" fillcolor="#FFFFFF" stroked="f">
                <v:path arrowok="t"/>
                <v:fill/>
              </v:shape>
            </v:group>
            <v:group style="position:absolute;left:10334;top:13668;width:103;height:206" coordorigin="10334,13668" coordsize="103,206">
              <v:shape style="position:absolute;left:10334;top:13668;width:103;height:206" coordorigin="10334,13668" coordsize="103,206" path="m10334,13874l10437,13874,10437,13668,10334,13668,10334,13874e" filled="t" fillcolor="#FFFFFF" stroked="f">
                <v:path arrowok="t"/>
                <v:fill/>
              </v:shape>
            </v:group>
            <v:group style="position:absolute;left:9902;top:13668;width:432;height:206" coordorigin="9902,13668" coordsize="432,206">
              <v:shape style="position:absolute;left:9902;top:13668;width:432;height:206" coordorigin="9902,13668" coordsize="432,206" path="m9902,13874l10334,13874,10334,13668,9902,13668,9902,13874e" filled="t" fillcolor="#FFFFFF" stroked="f">
                <v:path arrowok="t"/>
                <v:fill/>
              </v:shape>
            </v:group>
            <v:group style="position:absolute;left:10442;top:13680;width:108;height:182" coordorigin="10442,13680" coordsize="108,182">
              <v:shape style="position:absolute;left:10442;top:13680;width:108;height:182" coordorigin="10442,13680" coordsize="108,182" path="m10442,13862l10550,13862,10550,13680,10442,13680,10442,13862e" filled="t" fillcolor="#FFFFFF" stroked="f">
                <v:path arrowok="t"/>
                <v:fill/>
              </v:shape>
            </v:group>
            <v:group style="position:absolute;left:11054;top:13680;width:101;height:182" coordorigin="11054,13680" coordsize="101,182">
              <v:shape style="position:absolute;left:11054;top:13680;width:101;height:182" coordorigin="11054,13680" coordsize="101,182" path="m11054,13862l11155,13862,11155,13680,11054,13680,11054,13862e" filled="t" fillcolor="#FFFFFF" stroked="f">
                <v:path arrowok="t"/>
                <v:fill/>
              </v:shape>
            </v:group>
            <v:group style="position:absolute;left:10442;top:13903;width:713;height:2" coordorigin="10442,13903" coordsize="713,2">
              <v:shape style="position:absolute;left:10442;top:13903;width:713;height:2" coordorigin="10442,13903" coordsize="713,0" path="m10442,13903l11155,13903e" filled="f" stroked="t" strokeweight="4.18pt" strokecolor="#FFFFFF">
                <v:path arrowok="t"/>
              </v:shape>
            </v:group>
            <v:group style="position:absolute;left:10550;top:13680;width:504;height:182" coordorigin="10550,13680" coordsize="504,182">
              <v:shape style="position:absolute;left:10550;top:13680;width:504;height:182" coordorigin="10550,13680" coordsize="504,182" path="m10550,13862l11054,13862,11054,13680,10550,13680,10550,13862e" filled="t" fillcolor="#FFFFFF" stroked="f">
                <v:path arrowok="t"/>
                <v:fill/>
              </v:shape>
            </v:group>
            <v:group style="position:absolute;left:715;top:13639;width:10452;height:2" coordorigin="715,13639" coordsize="10452,2">
              <v:shape style="position:absolute;left:715;top:13639;width:10452;height:2" coordorigin="715,13639" coordsize="10452,0" path="m715,13639l11167,13639e" filled="f" stroked="t" strokeweight=".58004pt" strokecolor="#000000">
                <v:path arrowok="t"/>
              </v:shape>
            </v:group>
            <v:group style="position:absolute;left:725;top:13932;width:1532;height:2" coordorigin="725,13932" coordsize="1532,2">
              <v:shape style="position:absolute;left:725;top:13932;width:1532;height:2" coordorigin="725,13932" coordsize="1532,0" path="m725,13932l2256,13932e" filled="f" stroked="t" strokeweight="2.5pt" strokecolor="#FFFFFF">
                <v:path arrowok="t"/>
              </v:shape>
            </v:group>
            <v:group style="position:absolute;left:725;top:13956;width:103;height:206" coordorigin="725,13956" coordsize="103,206">
              <v:shape style="position:absolute;left:725;top:13956;width:103;height:206" coordorigin="725,13956" coordsize="103,206" path="m725,14162l828,14162,828,13956,725,13956,725,14162e" filled="t" fillcolor="#FFFFFF" stroked="f">
                <v:path arrowok="t"/>
                <v:fill/>
              </v:shape>
            </v:group>
            <v:group style="position:absolute;left:2153;top:13956;width:103;height:206" coordorigin="2153,13956" coordsize="103,206">
              <v:shape style="position:absolute;left:2153;top:13956;width:103;height:206" coordorigin="2153,13956" coordsize="103,206" path="m2153,14162l2256,14162,2256,13956,2153,13956,2153,14162e" filled="t" fillcolor="#FFFFFF" stroked="f">
                <v:path arrowok="t"/>
                <v:fill/>
              </v:shape>
            </v:group>
            <v:group style="position:absolute;left:828;top:13956;width:1325;height:206" coordorigin="828,13956" coordsize="1325,206">
              <v:shape style="position:absolute;left:828;top:13956;width:1325;height:206" coordorigin="828,13956" coordsize="1325,206" path="m2153,14162l2153,13956,828,13956,828,14162,2153,14162e" filled="t" fillcolor="#FFFFFF" stroked="f">
                <v:path arrowok="t"/>
                <v:fill/>
              </v:shape>
            </v:group>
            <v:group style="position:absolute;left:2261;top:13944;width:108;height:185" coordorigin="2261,13944" coordsize="108,185">
              <v:shape style="position:absolute;left:2261;top:13944;width:108;height:185" coordorigin="2261,13944" coordsize="108,185" path="m2261,14128l2369,14128,2369,13944,2261,13944,2261,14128e" filled="t" fillcolor="#FFFFFF" stroked="f">
                <v:path arrowok="t"/>
                <v:fill/>
              </v:shape>
            </v:group>
            <v:group style="position:absolute;left:2844;top:13944;width:103;height:185" coordorigin="2844,13944" coordsize="103,185">
              <v:shape style="position:absolute;left:2844;top:13944;width:103;height:185" coordorigin="2844,13944" coordsize="103,185" path="m2844,14128l2948,14128,2948,13944,2844,13944,2844,14128e" filled="t" fillcolor="#FFFFFF" stroked="f">
                <v:path arrowok="t"/>
                <v:fill/>
              </v:shape>
            </v:group>
            <v:group style="position:absolute;left:2261;top:14145;width:2235;height:2" coordorigin="2261,14145" coordsize="2235,2">
              <v:shape style="position:absolute;left:2261;top:14145;width:2235;height:2" coordorigin="2261,14145" coordsize="2235,0" path="m2261,14145l4496,14145e" filled="f" stroked="t" strokeweight="1.78pt" strokecolor="#FFFFFF">
                <v:path arrowok="t"/>
              </v:shape>
            </v:group>
            <v:group style="position:absolute;left:2369;top:13944;width:475;height:185" coordorigin="2369,13944" coordsize="475,185">
              <v:shape style="position:absolute;left:2369;top:13944;width:475;height:185" coordorigin="2369,13944" coordsize="475,185" path="m2369,14128l2844,14128,2844,13944,2369,13944,2369,14128e" filled="t" fillcolor="#FFFFFF" stroked="f">
                <v:path arrowok="t"/>
                <v:fill/>
              </v:shape>
            </v:group>
            <v:group style="position:absolute;left:2952;top:13932;width:108;height:206" coordorigin="2952,13932" coordsize="108,206">
              <v:shape style="position:absolute;left:2952;top:13932;width:108;height:206" coordorigin="2952,13932" coordsize="108,206" path="m2952,14138l3060,14138,3060,13932,2952,13932,2952,14138e" filled="t" fillcolor="#FFFFFF" stroked="f">
                <v:path arrowok="t"/>
                <v:fill/>
              </v:shape>
            </v:group>
            <v:group style="position:absolute;left:3528;top:13932;width:103;height:206" coordorigin="3528,13932" coordsize="103,206">
              <v:shape style="position:absolute;left:3528;top:13932;width:103;height:206" coordorigin="3528,13932" coordsize="103,206" path="m3528,14138l3632,14138,3632,13932,3528,13932,3528,14138e" filled="t" fillcolor="#FFFFFF" stroked="f">
                <v:path arrowok="t"/>
                <v:fill/>
              </v:shape>
            </v:group>
            <v:group style="position:absolute;left:3060;top:13932;width:468;height:206" coordorigin="3060,13932" coordsize="468,206">
              <v:shape style="position:absolute;left:3060;top:13932;width:468;height:206" coordorigin="3060,13932" coordsize="468,206" path="m3060,14138l3528,14138,3528,13932,3060,13932,3060,14138e" filled="t" fillcolor="#FFFFFF" stroked="f">
                <v:path arrowok="t"/>
                <v:fill/>
              </v:shape>
            </v:group>
            <v:group style="position:absolute;left:3636;top:13944;width:108;height:185" coordorigin="3636,13944" coordsize="108,185">
              <v:shape style="position:absolute;left:3636;top:13944;width:108;height:185" coordorigin="3636,13944" coordsize="108,185" path="m3636,14128l3744,14128,3744,13944,3636,13944,3636,14128e" filled="t" fillcolor="#FFFFFF" stroked="f">
                <v:path arrowok="t"/>
                <v:fill/>
              </v:shape>
            </v:group>
            <v:group style="position:absolute;left:4393;top:13944;width:103;height:185" coordorigin="4393,13944" coordsize="103,185">
              <v:shape style="position:absolute;left:4393;top:13944;width:103;height:185" coordorigin="4393,13944" coordsize="103,185" path="m4393,14128l4496,14128,4496,13944,4393,13944,4393,14128e" filled="t" fillcolor="#FFFFFF" stroked="f">
                <v:path arrowok="t"/>
                <v:fill/>
              </v:shape>
            </v:group>
            <v:group style="position:absolute;left:3744;top:13944;width:648;height:185" coordorigin="3744,13944" coordsize="648,185">
              <v:shape style="position:absolute;left:3744;top:13944;width:648;height:185" coordorigin="3744,13944" coordsize="648,185" path="m3744,14128l4393,14128,4393,13944,3744,13944,3744,14128e" filled="t" fillcolor="#FFFFFF" stroked="f">
                <v:path arrowok="t"/>
                <v:fill/>
              </v:shape>
            </v:group>
            <v:group style="position:absolute;left:4501;top:13932;width:667;height:2" coordorigin="4501,13932" coordsize="667,2">
              <v:shape style="position:absolute;left:4501;top:13932;width:667;height:2" coordorigin="4501,13932" coordsize="667,0" path="m4501,13932l5168,13932e" filled="f" stroked="t" strokeweight="2.5pt" strokecolor="#FFFFFF">
                <v:path arrowok="t"/>
              </v:shape>
            </v:group>
            <v:group style="position:absolute;left:4501;top:13956;width:108;height:206" coordorigin="4501,13956" coordsize="108,206">
              <v:shape style="position:absolute;left:4501;top:13956;width:108;height:206" coordorigin="4501,13956" coordsize="108,206" path="m4501,14162l4609,14162,4609,13956,4501,13956,4501,14162e" filled="t" fillcolor="#FFFFFF" stroked="f">
                <v:path arrowok="t"/>
                <v:fill/>
              </v:shape>
            </v:group>
            <v:group style="position:absolute;left:5065;top:13956;width:103;height:206" coordorigin="5065,13956" coordsize="103,206">
              <v:shape style="position:absolute;left:5065;top:13956;width:103;height:206" coordorigin="5065,13956" coordsize="103,206" path="m5065,14162l5168,14162,5168,13956,5065,13956,5065,14162e" filled="t" fillcolor="#FFFFFF" stroked="f">
                <v:path arrowok="t"/>
                <v:fill/>
              </v:shape>
            </v:group>
            <v:group style="position:absolute;left:4609;top:13956;width:456;height:206" coordorigin="4609,13956" coordsize="456,206">
              <v:shape style="position:absolute;left:4609;top:13956;width:456;height:206" coordorigin="4609,13956" coordsize="456,206" path="m5065,14162l5065,13956,4609,13956,4609,14162,5065,14162e" filled="t" fillcolor="#FFFFFF" stroked="f">
                <v:path arrowok="t"/>
                <v:fill/>
              </v:shape>
            </v:group>
            <v:group style="position:absolute;left:5173;top:13944;width:108;height:185" coordorigin="5173,13944" coordsize="108,185">
              <v:shape style="position:absolute;left:5173;top:13944;width:108;height:185" coordorigin="5173,13944" coordsize="108,185" path="m5173,14128l5281,14128,5281,13944,5173,13944,5173,14128e" filled="t" fillcolor="#FFFFFF" stroked="f">
                <v:path arrowok="t"/>
                <v:fill/>
              </v:shape>
            </v:group>
            <v:group style="position:absolute;left:5754;top:13944;width:103;height:185" coordorigin="5754,13944" coordsize="103,185">
              <v:shape style="position:absolute;left:5754;top:13944;width:103;height:185" coordorigin="5754,13944" coordsize="103,185" path="m5754,14128l5857,14128,5857,13944,5754,13944,5754,14128e" filled="t" fillcolor="#FFFFFF" stroked="f">
                <v:path arrowok="t"/>
                <v:fill/>
              </v:shape>
            </v:group>
            <v:group style="position:absolute;left:5173;top:14145;width:684;height:2" coordorigin="5173,14145" coordsize="684,2">
              <v:shape style="position:absolute;left:5173;top:14145;width:684;height:2" coordorigin="5173,14145" coordsize="684,0" path="m5173,14145l5857,14145e" filled="f" stroked="t" strokeweight="1.78pt" strokecolor="#FFFFFF">
                <v:path arrowok="t"/>
              </v:shape>
            </v:group>
            <v:group style="position:absolute;left:5281;top:13944;width:473;height:185" coordorigin="5281,13944" coordsize="473,185">
              <v:shape style="position:absolute;left:5281;top:13944;width:473;height:185" coordorigin="5281,13944" coordsize="473,185" path="m5281,14128l5754,14128,5754,13944,5281,13944,5281,14128e" filled="t" fillcolor="#FFFFFF" stroked="f">
                <v:path arrowok="t"/>
                <v:fill/>
              </v:shape>
            </v:group>
            <v:group style="position:absolute;left:5862;top:13932;width:588;height:2" coordorigin="5862,13932" coordsize="588,2">
              <v:shape style="position:absolute;left:5862;top:13932;width:588;height:2" coordorigin="5862,13932" coordsize="588,0" path="m5862,13932l6450,13932e" filled="f" stroked="t" strokeweight="2.5pt" strokecolor="#FFFFFF">
                <v:path arrowok="t"/>
              </v:shape>
            </v:group>
            <v:group style="position:absolute;left:5862;top:13956;width:108;height:206" coordorigin="5862,13956" coordsize="108,206">
              <v:shape style="position:absolute;left:5862;top:13956;width:108;height:206" coordorigin="5862,13956" coordsize="108,206" path="m5862,14162l5970,14162,5970,13956,5862,13956,5862,14162e" filled="t" fillcolor="#FFFFFF" stroked="f">
                <v:path arrowok="t"/>
                <v:fill/>
              </v:shape>
            </v:group>
            <v:group style="position:absolute;left:6347;top:13956;width:103;height:206" coordorigin="6347,13956" coordsize="103,206">
              <v:shape style="position:absolute;left:6347;top:13956;width:103;height:206" coordorigin="6347,13956" coordsize="103,206" path="m6347,14162l6450,14162,6450,13956,6347,13956,6347,14162e" filled="t" fillcolor="#FFFFFF" stroked="f">
                <v:path arrowok="t"/>
                <v:fill/>
              </v:shape>
            </v:group>
            <v:group style="position:absolute;left:5970;top:13956;width:377;height:206" coordorigin="5970,13956" coordsize="377,206">
              <v:shape style="position:absolute;left:5970;top:13956;width:377;height:206" coordorigin="5970,13956" coordsize="377,206" path="m6347,14162l6347,13956,5970,13956,5970,14162,6347,14162e" filled="t" fillcolor="#FFFFFF" stroked="f">
                <v:path arrowok="t"/>
                <v:fill/>
              </v:shape>
            </v:group>
            <v:group style="position:absolute;left:6455;top:13907;width:2002;height:38" coordorigin="6455,13907" coordsize="2002,38">
              <v:shape style="position:absolute;left:6455;top:13907;width:2002;height:38" coordorigin="6455,13907" coordsize="2002,38" path="m6455,13945l8457,13945,8457,13907,6455,13907,6455,13945xe" filled="t" fillcolor="#FFFFFF" stroked="f">
                <v:path arrowok="t"/>
                <v:fill/>
              </v:shape>
            </v:group>
            <v:group style="position:absolute;left:6455;top:13944;width:108;height:185" coordorigin="6455,13944" coordsize="108,185">
              <v:shape style="position:absolute;left:6455;top:13944;width:108;height:185" coordorigin="6455,13944" coordsize="108,185" path="m6455,14128l6563,14128,6563,13944,6455,13944,6455,14128e" filled="t" fillcolor="#FFFFFF" stroked="f">
                <v:path arrowok="t"/>
                <v:fill/>
              </v:shape>
            </v:group>
            <v:group style="position:absolute;left:7624;top:13944;width:103;height:185" coordorigin="7624,13944" coordsize="103,185">
              <v:shape style="position:absolute;left:7624;top:13944;width:103;height:185" coordorigin="7624,13944" coordsize="103,185" path="m7624,14128l7727,14128,7727,13944,7624,13944,7624,14128e" filled="t" fillcolor="#FFFFFF" stroked="f">
                <v:path arrowok="t"/>
                <v:fill/>
              </v:shape>
            </v:group>
            <v:group style="position:absolute;left:6455;top:14145;width:4700;height:2" coordorigin="6455,14145" coordsize="4700,2">
              <v:shape style="position:absolute;left:6455;top:14145;width:4700;height:2" coordorigin="6455,14145" coordsize="4700,0" path="m6455,14145l11155,14145e" filled="f" stroked="t" strokeweight="1.78pt" strokecolor="#FFFFFF">
                <v:path arrowok="t"/>
              </v:shape>
            </v:group>
            <v:group style="position:absolute;left:6563;top:13944;width:1061;height:185" coordorigin="6563,13944" coordsize="1061,185">
              <v:shape style="position:absolute;left:6563;top:13944;width:1061;height:185" coordorigin="6563,13944" coordsize="1061,185" path="m6563,14128l7624,14128,7624,13944,6563,13944,6563,14128e" filled="t" fillcolor="#FFFFFF" stroked="f">
                <v:path arrowok="t"/>
                <v:fill/>
              </v:shape>
            </v:group>
            <v:group style="position:absolute;left:7732;top:13944;width:108;height:185" coordorigin="7732,13944" coordsize="108,185">
              <v:shape style="position:absolute;left:7732;top:13944;width:108;height:185" coordorigin="7732,13944" coordsize="108,185" path="m7732,14128l7840,14128,7840,13944,7732,13944,7732,14128e" filled="t" fillcolor="#FFFFFF" stroked="f">
                <v:path arrowok="t"/>
                <v:fill/>
              </v:shape>
            </v:group>
            <v:group style="position:absolute;left:8353;top:13944;width:103;height:185" coordorigin="8353,13944" coordsize="103,185">
              <v:shape style="position:absolute;left:8353;top:13944;width:103;height:185" coordorigin="8353,13944" coordsize="103,185" path="m8353,14128l8457,14128,8457,13944,8353,13944,8353,14128e" filled="t" fillcolor="#FFFFFF" stroked="f">
                <v:path arrowok="t"/>
                <v:fill/>
              </v:shape>
            </v:group>
            <v:group style="position:absolute;left:7840;top:13944;width:514;height:185" coordorigin="7840,13944" coordsize="514,185">
              <v:shape style="position:absolute;left:7840;top:13944;width:514;height:185" coordorigin="7840,13944" coordsize="514,185" path="m7840,14128l8353,14128,8353,13944,7840,13944,7840,14128e" filled="t" fillcolor="#FFFFFF" stroked="f">
                <v:path arrowok="t"/>
                <v:fill/>
              </v:shape>
            </v:group>
            <v:group style="position:absolute;left:8461;top:13907;width:1976;height:26" coordorigin="8461,13907" coordsize="1976,26">
              <v:shape style="position:absolute;left:8461;top:13907;width:1976;height:26" coordorigin="8461,13907" coordsize="1976,26" path="m8461,13933l10437,13933,10437,13907,8461,13907,8461,13933xe" filled="t" fillcolor="#FFFFFF" stroked="f">
                <v:path arrowok="t"/>
                <v:fill/>
              </v:shape>
            </v:group>
            <v:group style="position:absolute;left:8461;top:13932;width:108;height:206" coordorigin="8461,13932" coordsize="108,206">
              <v:shape style="position:absolute;left:8461;top:13932;width:108;height:206" coordorigin="8461,13932" coordsize="108,206" path="m8461,14138l8569,14138,8569,13932,8461,13932,8461,14138e" filled="t" fillcolor="#FFFFFF" stroked="f">
                <v:path arrowok="t"/>
                <v:fill/>
              </v:shape>
            </v:group>
            <v:group style="position:absolute;left:9079;top:13932;width:103;height:206" coordorigin="9079,13932" coordsize="103,206">
              <v:shape style="position:absolute;left:9079;top:13932;width:103;height:206" coordorigin="9079,13932" coordsize="103,206" path="m9079,14138l9182,14138,9182,13932,9079,13932,9079,14138e" filled="t" fillcolor="#FFFFFF" stroked="f">
                <v:path arrowok="t"/>
                <v:fill/>
              </v:shape>
            </v:group>
            <v:group style="position:absolute;left:8569;top:13932;width:509;height:206" coordorigin="8569,13932" coordsize="509,206">
              <v:shape style="position:absolute;left:8569;top:13932;width:509;height:206" coordorigin="8569,13932" coordsize="509,206" path="m8569,14138l9079,14138,9079,13932,8569,13932,8569,14138e" filled="t" fillcolor="#FFFFFF" stroked="f">
                <v:path arrowok="t"/>
                <v:fill/>
              </v:shape>
            </v:group>
            <v:group style="position:absolute;left:9187;top:13932;width:108;height:206" coordorigin="9187,13932" coordsize="108,206">
              <v:shape style="position:absolute;left:9187;top:13932;width:108;height:206" coordorigin="9187,13932" coordsize="108,206" path="m9187,14138l9295,14138,9295,13932,9187,13932,9187,14138e" filled="t" fillcolor="#FFFFFF" stroked="f">
                <v:path arrowok="t"/>
                <v:fill/>
              </v:shape>
            </v:group>
            <v:group style="position:absolute;left:9686;top:13932;width:103;height:206" coordorigin="9686,13932" coordsize="103,206">
              <v:shape style="position:absolute;left:9686;top:13932;width:103;height:206" coordorigin="9686,13932" coordsize="103,206" path="m9686,14138l9789,14138,9789,13932,9686,13932,9686,14138e" filled="t" fillcolor="#FFFFFF" stroked="f">
                <v:path arrowok="t"/>
                <v:fill/>
              </v:shape>
            </v:group>
            <v:group style="position:absolute;left:9295;top:13932;width:391;height:206" coordorigin="9295,13932" coordsize="391,206">
              <v:shape style="position:absolute;left:9295;top:13932;width:391;height:206" coordorigin="9295,13932" coordsize="391,206" path="m9295,14138l9686,14138,9686,13932,9295,13932,9295,14138e" filled="t" fillcolor="#FFFFFF" stroked="f">
                <v:path arrowok="t"/>
                <v:fill/>
              </v:shape>
            </v:group>
            <v:group style="position:absolute;left:9794;top:13932;width:108;height:206" coordorigin="9794,13932" coordsize="108,206">
              <v:shape style="position:absolute;left:9794;top:13932;width:108;height:206" coordorigin="9794,13932" coordsize="108,206" path="m9794,14138l9902,14138,9902,13932,9794,13932,9794,14138e" filled="t" fillcolor="#FFFFFF" stroked="f">
                <v:path arrowok="t"/>
                <v:fill/>
              </v:shape>
            </v:group>
            <v:group style="position:absolute;left:10334;top:13932;width:103;height:206" coordorigin="10334,13932" coordsize="103,206">
              <v:shape style="position:absolute;left:10334;top:13932;width:103;height:206" coordorigin="10334,13932" coordsize="103,206" path="m10334,14138l10437,14138,10437,13932,10334,13932,10334,14138e" filled="t" fillcolor="#FFFFFF" stroked="f">
                <v:path arrowok="t"/>
                <v:fill/>
              </v:shape>
            </v:group>
            <v:group style="position:absolute;left:9902;top:13932;width:432;height:206" coordorigin="9902,13932" coordsize="432,206">
              <v:shape style="position:absolute;left:9902;top:13932;width:432;height:206" coordorigin="9902,13932" coordsize="432,206" path="m9902,14138l10334,14138,10334,13932,9902,13932,9902,14138e" filled="t" fillcolor="#FFFFFF" stroked="f">
                <v:path arrowok="t"/>
                <v:fill/>
              </v:shape>
            </v:group>
            <v:group style="position:absolute;left:10442;top:13944;width:108;height:185" coordorigin="10442,13944" coordsize="108,185">
              <v:shape style="position:absolute;left:10442;top:13944;width:108;height:185" coordorigin="10442,13944" coordsize="108,185" path="m10442,14128l10550,14128,10550,13944,10442,13944,10442,14128e" filled="t" fillcolor="#FFFFFF" stroked="f">
                <v:path arrowok="t"/>
                <v:fill/>
              </v:shape>
            </v:group>
            <v:group style="position:absolute;left:11054;top:13944;width:101;height:185" coordorigin="11054,13944" coordsize="101,185">
              <v:shape style="position:absolute;left:11054;top:13944;width:101;height:185" coordorigin="11054,13944" coordsize="101,185" path="m11054,14128l11155,14128,11155,13944,11054,13944,11054,14128e" filled="t" fillcolor="#FFFFFF" stroked="f">
                <v:path arrowok="t"/>
                <v:fill/>
              </v:shape>
            </v:group>
            <v:group style="position:absolute;left:10550;top:13944;width:504;height:185" coordorigin="10550,13944" coordsize="504,185">
              <v:shape style="position:absolute;left:10550;top:13944;width:504;height:185" coordorigin="10550,13944" coordsize="504,185" path="m10550,14128l11054,14128,11054,13944,10550,13944,10550,14128e" filled="t" fillcolor="#FFFFFF" stroked="f">
                <v:path arrowok="t"/>
                <v:fill/>
              </v:shape>
            </v:group>
            <v:group style="position:absolute;left:715;top:13903;width:10452;height:2" coordorigin="715,13903" coordsize="10452,2">
              <v:shape style="position:absolute;left:715;top:13903;width:10452;height:2" coordorigin="715,13903" coordsize="10452,0" path="m715,13903l11167,13903e" filled="f" stroked="t" strokeweight=".579980pt" strokecolor="#000000">
                <v:path arrowok="t"/>
              </v:shape>
            </v:group>
            <v:group style="position:absolute;left:725;top:14198;width:1532;height:2" coordorigin="725,14198" coordsize="1532,2">
              <v:shape style="position:absolute;left:725;top:14198;width:1532;height:2" coordorigin="725,14198" coordsize="1532,0" path="m725,14198l2256,14198e" filled="f" stroked="t" strokeweight="2.5pt" strokecolor="#FFFFFF">
                <v:path arrowok="t"/>
              </v:shape>
            </v:group>
            <v:group style="position:absolute;left:725;top:14222;width:103;height:206" coordorigin="725,14222" coordsize="103,206">
              <v:shape style="position:absolute;left:725;top:14222;width:103;height:206" coordorigin="725,14222" coordsize="103,206" path="m725,14428l828,14428,828,14222,725,14222,725,14428e" filled="t" fillcolor="#FFFFFF" stroked="f">
                <v:path arrowok="t"/>
                <v:fill/>
              </v:shape>
            </v:group>
            <v:group style="position:absolute;left:2153;top:14222;width:103;height:206" coordorigin="2153,14222" coordsize="103,206">
              <v:shape style="position:absolute;left:2153;top:14222;width:103;height:206" coordorigin="2153,14222" coordsize="103,206" path="m2153,14428l2256,14428,2256,14222,2153,14222,2153,14428e" filled="t" fillcolor="#FFFFFF" stroked="f">
                <v:path arrowok="t"/>
                <v:fill/>
              </v:shape>
            </v:group>
            <v:group style="position:absolute;left:828;top:14222;width:1325;height:206" coordorigin="828,14222" coordsize="1325,206">
              <v:shape style="position:absolute;left:828;top:14222;width:1325;height:206" coordorigin="828,14222" coordsize="1325,206" path="m2153,14428l2153,14222,828,14222,828,14428,2153,14428e" filled="t" fillcolor="#FFFFFF" stroked="f">
                <v:path arrowok="t"/>
                <v:fill/>
              </v:shape>
            </v:group>
            <v:group style="position:absolute;left:2261;top:14191;width:2235;height:2" coordorigin="2261,14191" coordsize="2235,2">
              <v:shape style="position:absolute;left:2261;top:14191;width:2235;height:2" coordorigin="2261,14191" coordsize="2235,0" path="m2261,14191l4496,14191e" filled="f" stroked="t" strokeweight="1.78pt" strokecolor="#FFFFFF">
                <v:path arrowok="t"/>
              </v:shape>
            </v:group>
            <v:group style="position:absolute;left:2261;top:14208;width:108;height:185" coordorigin="2261,14208" coordsize="108,185">
              <v:shape style="position:absolute;left:2261;top:14208;width:108;height:185" coordorigin="2261,14208" coordsize="108,185" path="m2261,14392l2369,14392,2369,14208,2261,14208,2261,14392e" filled="t" fillcolor="#FFFFFF" stroked="f">
                <v:path arrowok="t"/>
                <v:fill/>
              </v:shape>
            </v:group>
            <v:group style="position:absolute;left:2844;top:14208;width:103;height:185" coordorigin="2844,14208" coordsize="103,185">
              <v:shape style="position:absolute;left:2844;top:14208;width:103;height:185" coordorigin="2844,14208" coordsize="103,185" path="m2844,14392l2948,14392,2948,14208,2844,14208,2844,14392e" filled="t" fillcolor="#FFFFFF" stroked="f">
                <v:path arrowok="t"/>
                <v:fill/>
              </v:shape>
            </v:group>
            <v:group style="position:absolute;left:2261;top:14433;width:686;height:2" coordorigin="2261,14433" coordsize="686,2">
              <v:shape style="position:absolute;left:2261;top:14433;width:686;height:2" coordorigin="2261,14433" coordsize="686,0" path="m2261,14433l2948,14433e" filled="f" stroked="t" strokeweight="4.18pt" strokecolor="#FFFFFF">
                <v:path arrowok="t"/>
              </v:shape>
            </v:group>
            <v:group style="position:absolute;left:2369;top:14208;width:475;height:185" coordorigin="2369,14208" coordsize="475,185">
              <v:shape style="position:absolute;left:2369;top:14208;width:475;height:185" coordorigin="2369,14208" coordsize="475,185" path="m2369,14392l2844,14392,2844,14208,2369,14208,2369,14392e" filled="t" fillcolor="#FFFFFF" stroked="f">
                <v:path arrowok="t"/>
                <v:fill/>
              </v:shape>
            </v:group>
            <v:group style="position:absolute;left:2952;top:14198;width:108;height:206" coordorigin="2952,14198" coordsize="108,206">
              <v:shape style="position:absolute;left:2952;top:14198;width:108;height:206" coordorigin="2952,14198" coordsize="108,206" path="m2952,14404l3060,14404,3060,14198,2952,14198,2952,14404e" filled="t" fillcolor="#FFFFFF" stroked="f">
                <v:path arrowok="t"/>
                <v:fill/>
              </v:shape>
            </v:group>
            <v:group style="position:absolute;left:3528;top:14198;width:103;height:206" coordorigin="3528,14198" coordsize="103,206">
              <v:shape style="position:absolute;left:3528;top:14198;width:103;height:206" coordorigin="3528,14198" coordsize="103,206" path="m3528,14404l3632,14404,3632,14198,3528,14198,3528,14404e" filled="t" fillcolor="#FFFFFF" stroked="f">
                <v:path arrowok="t"/>
                <v:fill/>
              </v:shape>
            </v:group>
            <v:group style="position:absolute;left:2952;top:14433;width:679;height:2" coordorigin="2952,14433" coordsize="679,2">
              <v:shape style="position:absolute;left:2952;top:14433;width:679;height:2" coordorigin="2952,14433" coordsize="679,0" path="m2952,14433l3632,14433e" filled="f" stroked="t" strokeweight="2.98pt" strokecolor="#FFFFFF">
                <v:path arrowok="t"/>
              </v:shape>
            </v:group>
            <v:group style="position:absolute;left:3060;top:14198;width:468;height:206" coordorigin="3060,14198" coordsize="468,206">
              <v:shape style="position:absolute;left:3060;top:14198;width:468;height:206" coordorigin="3060,14198" coordsize="468,206" path="m3060,14404l3528,14404,3528,14198,3060,14198,3060,14404e" filled="t" fillcolor="#FFFFFF" stroked="f">
                <v:path arrowok="t"/>
                <v:fill/>
              </v:shape>
            </v:group>
            <v:group style="position:absolute;left:3636;top:14208;width:108;height:185" coordorigin="3636,14208" coordsize="108,185">
              <v:shape style="position:absolute;left:3636;top:14208;width:108;height:185" coordorigin="3636,14208" coordsize="108,185" path="m3636,14392l3744,14392,3744,14208,3636,14208,3636,14392e" filled="t" fillcolor="#FFFFFF" stroked="f">
                <v:path arrowok="t"/>
                <v:fill/>
              </v:shape>
            </v:group>
            <v:group style="position:absolute;left:4393;top:14208;width:103;height:185" coordorigin="4393,14208" coordsize="103,185">
              <v:shape style="position:absolute;left:4393;top:14208;width:103;height:185" coordorigin="4393,14208" coordsize="103,185" path="m4393,14392l4496,14392,4496,14208,4393,14208,4393,14392e" filled="t" fillcolor="#FFFFFF" stroked="f">
                <v:path arrowok="t"/>
                <v:fill/>
              </v:shape>
            </v:group>
            <v:group style="position:absolute;left:3636;top:14433;width:860;height:2" coordorigin="3636,14433" coordsize="860,2">
              <v:shape style="position:absolute;left:3636;top:14433;width:860;height:2" coordorigin="3636,14433" coordsize="860,0" path="m3636,14433l4496,14433e" filled="f" stroked="t" strokeweight="4.18pt" strokecolor="#FFFFFF">
                <v:path arrowok="t"/>
              </v:shape>
            </v:group>
            <v:group style="position:absolute;left:3744;top:14208;width:648;height:185" coordorigin="3744,14208" coordsize="648,185">
              <v:shape style="position:absolute;left:3744;top:14208;width:648;height:185" coordorigin="3744,14208" coordsize="648,185" path="m3744,14392l4393,14392,4393,14208,3744,14208,3744,14392e" filled="t" fillcolor="#FFFFFF" stroked="f">
                <v:path arrowok="t"/>
                <v:fill/>
              </v:shape>
            </v:group>
            <v:group style="position:absolute;left:4501;top:14198;width:667;height:2" coordorigin="4501,14198" coordsize="667,2">
              <v:shape style="position:absolute;left:4501;top:14198;width:667;height:2" coordorigin="4501,14198" coordsize="667,0" path="m4501,14198l5168,14198e" filled="f" stroked="t" strokeweight="2.5pt" strokecolor="#FFFFFF">
                <v:path arrowok="t"/>
              </v:shape>
            </v:group>
            <v:group style="position:absolute;left:4501;top:14222;width:108;height:206" coordorigin="4501,14222" coordsize="108,206">
              <v:shape style="position:absolute;left:4501;top:14222;width:108;height:206" coordorigin="4501,14222" coordsize="108,206" path="m4501,14428l4609,14428,4609,14222,4501,14222,4501,14428e" filled="t" fillcolor="#FFFFFF" stroked="f">
                <v:path arrowok="t"/>
                <v:fill/>
              </v:shape>
            </v:group>
            <v:group style="position:absolute;left:5065;top:14222;width:103;height:206" coordorigin="5065,14222" coordsize="103,206">
              <v:shape style="position:absolute;left:5065;top:14222;width:103;height:206" coordorigin="5065,14222" coordsize="103,206" path="m5065,14428l5168,14428,5168,14222,5065,14222,5065,14428e" filled="t" fillcolor="#FFFFFF" stroked="f">
                <v:path arrowok="t"/>
                <v:fill/>
              </v:shape>
            </v:group>
            <v:group style="position:absolute;left:4609;top:14222;width:456;height:206" coordorigin="4609,14222" coordsize="456,206">
              <v:shape style="position:absolute;left:4609;top:14222;width:456;height:206" coordorigin="4609,14222" coordsize="456,206" path="m5065,14428l5065,14222,4609,14222,4609,14428,5065,14428e" filled="t" fillcolor="#FFFFFF" stroked="f">
                <v:path arrowok="t"/>
                <v:fill/>
              </v:shape>
            </v:group>
            <v:group style="position:absolute;left:5173;top:14191;width:684;height:2" coordorigin="5173,14191" coordsize="684,2">
              <v:shape style="position:absolute;left:5173;top:14191;width:684;height:2" coordorigin="5173,14191" coordsize="684,0" path="m5173,14191l5857,14191e" filled="f" stroked="t" strokeweight="1.78pt" strokecolor="#FFFFFF">
                <v:path arrowok="t"/>
              </v:shape>
            </v:group>
            <v:group style="position:absolute;left:5173;top:14208;width:108;height:185" coordorigin="5173,14208" coordsize="108,185">
              <v:shape style="position:absolute;left:5173;top:14208;width:108;height:185" coordorigin="5173,14208" coordsize="108,185" path="m5173,14392l5281,14392,5281,14208,5173,14208,5173,14392e" filled="t" fillcolor="#FFFFFF" stroked="f">
                <v:path arrowok="t"/>
                <v:fill/>
              </v:shape>
            </v:group>
            <v:group style="position:absolute;left:5754;top:14208;width:103;height:185" coordorigin="5754,14208" coordsize="103,185">
              <v:shape style="position:absolute;left:5754;top:14208;width:103;height:185" coordorigin="5754,14208" coordsize="103,185" path="m5754,14392l5857,14392,5857,14208,5754,14208,5754,14392e" filled="t" fillcolor="#FFFFFF" stroked="f">
                <v:path arrowok="t"/>
                <v:fill/>
              </v:shape>
            </v:group>
            <v:group style="position:absolute;left:5173;top:14433;width:684;height:2" coordorigin="5173,14433" coordsize="684,2">
              <v:shape style="position:absolute;left:5173;top:14433;width:684;height:2" coordorigin="5173,14433" coordsize="684,0" path="m5173,14433l5857,14433e" filled="f" stroked="t" strokeweight="4.18pt" strokecolor="#FFFFFF">
                <v:path arrowok="t"/>
              </v:shape>
            </v:group>
            <v:group style="position:absolute;left:5281;top:14208;width:473;height:185" coordorigin="5281,14208" coordsize="473,185">
              <v:shape style="position:absolute;left:5281;top:14208;width:473;height:185" coordorigin="5281,14208" coordsize="473,185" path="m5281,14392l5754,14392,5754,14208,5281,14208,5281,14392e" filled="t" fillcolor="#FFFFFF" stroked="f">
                <v:path arrowok="t"/>
                <v:fill/>
              </v:shape>
            </v:group>
            <v:group style="position:absolute;left:5862;top:14198;width:588;height:2" coordorigin="5862,14198" coordsize="588,2">
              <v:shape style="position:absolute;left:5862;top:14198;width:588;height:2" coordorigin="5862,14198" coordsize="588,0" path="m5862,14198l6450,14198e" filled="f" stroked="t" strokeweight="2.5pt" strokecolor="#FFFFFF">
                <v:path arrowok="t"/>
              </v:shape>
            </v:group>
            <v:group style="position:absolute;left:5862;top:14222;width:108;height:206" coordorigin="5862,14222" coordsize="108,206">
              <v:shape style="position:absolute;left:5862;top:14222;width:108;height:206" coordorigin="5862,14222" coordsize="108,206" path="m5862,14428l5970,14428,5970,14222,5862,14222,5862,14428e" filled="t" fillcolor="#FFFFFF" stroked="f">
                <v:path arrowok="t"/>
                <v:fill/>
              </v:shape>
            </v:group>
            <v:group style="position:absolute;left:6347;top:14222;width:103;height:206" coordorigin="6347,14222" coordsize="103,206">
              <v:shape style="position:absolute;left:6347;top:14222;width:103;height:206" coordorigin="6347,14222" coordsize="103,206" path="m6347,14428l6450,14428,6450,14222,6347,14222,6347,14428e" filled="t" fillcolor="#FFFFFF" stroked="f">
                <v:path arrowok="t"/>
                <v:fill/>
              </v:shape>
            </v:group>
            <v:group style="position:absolute;left:5970;top:14222;width:377;height:206" coordorigin="5970,14222" coordsize="377,206">
              <v:shape style="position:absolute;left:5970;top:14222;width:377;height:206" coordorigin="5970,14222" coordsize="377,206" path="m6347,14428l6347,14222,5970,14222,5970,14428,6347,14428e" filled="t" fillcolor="#FFFFFF" stroked="f">
                <v:path arrowok="t"/>
                <v:fill/>
              </v:shape>
            </v:group>
            <v:group style="position:absolute;left:6455;top:14191;width:4700;height:2" coordorigin="6455,14191" coordsize="4700,2">
              <v:shape style="position:absolute;left:6455;top:14191;width:4700;height:2" coordorigin="6455,14191" coordsize="4700,0" path="m6455,14191l11155,14191e" filled="f" stroked="t" strokeweight="1.78pt" strokecolor="#FFFFFF">
                <v:path arrowok="t"/>
              </v:shape>
            </v:group>
            <v:group style="position:absolute;left:6455;top:14208;width:108;height:185" coordorigin="6455,14208" coordsize="108,185">
              <v:shape style="position:absolute;left:6455;top:14208;width:108;height:185" coordorigin="6455,14208" coordsize="108,185" path="m6455,14392l6563,14392,6563,14208,6455,14208,6455,14392e" filled="t" fillcolor="#FFFFFF" stroked="f">
                <v:path arrowok="t"/>
                <v:fill/>
              </v:shape>
            </v:group>
            <v:group style="position:absolute;left:7624;top:14208;width:103;height:185" coordorigin="7624,14208" coordsize="103,185">
              <v:shape style="position:absolute;left:7624;top:14208;width:103;height:185" coordorigin="7624,14208" coordsize="103,185" path="m7624,14392l7727,14392,7727,14208,7624,14208,7624,14392e" filled="t" fillcolor="#FFFFFF" stroked="f">
                <v:path arrowok="t"/>
                <v:fill/>
              </v:shape>
            </v:group>
            <v:group style="position:absolute;left:6455;top:14391;width:2002;height:38" coordorigin="6455,14391" coordsize="2002,38">
              <v:shape style="position:absolute;left:6455;top:14391;width:2002;height:38" coordorigin="6455,14391" coordsize="2002,38" path="m6455,14429l8457,14429,8457,14391,6455,14391,6455,14429xe" filled="t" fillcolor="#FFFFFF" stroked="f">
                <v:path arrowok="t"/>
                <v:fill/>
              </v:shape>
            </v:group>
            <v:group style="position:absolute;left:6563;top:14208;width:1061;height:185" coordorigin="6563,14208" coordsize="1061,185">
              <v:shape style="position:absolute;left:6563;top:14208;width:1061;height:185" coordorigin="6563,14208" coordsize="1061,185" path="m6563,14392l7624,14392,7624,14208,6563,14208,6563,14392e" filled="t" fillcolor="#FFFFFF" stroked="f">
                <v:path arrowok="t"/>
                <v:fill/>
              </v:shape>
            </v:group>
            <v:group style="position:absolute;left:7732;top:14208;width:108;height:185" coordorigin="7732,14208" coordsize="108,185">
              <v:shape style="position:absolute;left:7732;top:14208;width:108;height:185" coordorigin="7732,14208" coordsize="108,185" path="m7732,14392l7840,14392,7840,14208,7732,14208,7732,14392e" filled="t" fillcolor="#FFFFFF" stroked="f">
                <v:path arrowok="t"/>
                <v:fill/>
              </v:shape>
            </v:group>
            <v:group style="position:absolute;left:8353;top:14208;width:103;height:185" coordorigin="8353,14208" coordsize="103,185">
              <v:shape style="position:absolute;left:8353;top:14208;width:103;height:185" coordorigin="8353,14208" coordsize="103,185" path="m8353,14392l8457,14392,8457,14208,8353,14208,8353,14392e" filled="t" fillcolor="#FFFFFF" stroked="f">
                <v:path arrowok="t"/>
                <v:fill/>
              </v:shape>
            </v:group>
            <v:group style="position:absolute;left:7840;top:14208;width:514;height:185" coordorigin="7840,14208" coordsize="514,185">
              <v:shape style="position:absolute;left:7840;top:14208;width:514;height:185" coordorigin="7840,14208" coordsize="514,185" path="m7840,14392l8353,14392,8353,14208,7840,14208,7840,14392e" filled="t" fillcolor="#FFFFFF" stroked="f">
                <v:path arrowok="t"/>
                <v:fill/>
              </v:shape>
            </v:group>
            <v:group style="position:absolute;left:8461;top:14198;width:108;height:206" coordorigin="8461,14198" coordsize="108,206">
              <v:shape style="position:absolute;left:8461;top:14198;width:108;height:206" coordorigin="8461,14198" coordsize="108,206" path="m8461,14404l8569,14404,8569,14198,8461,14198,8461,14404e" filled="t" fillcolor="#FFFFFF" stroked="f">
                <v:path arrowok="t"/>
                <v:fill/>
              </v:shape>
            </v:group>
            <v:group style="position:absolute;left:9079;top:14198;width:103;height:206" coordorigin="9079,14198" coordsize="103,206">
              <v:shape style="position:absolute;left:9079;top:14198;width:103;height:206" coordorigin="9079,14198" coordsize="103,206" path="m9079,14404l9182,14404,9182,14198,9079,14198,9079,14404e" filled="t" fillcolor="#FFFFFF" stroked="f">
                <v:path arrowok="t"/>
                <v:fill/>
              </v:shape>
            </v:group>
            <v:group style="position:absolute;left:8461;top:14403;width:1976;height:26" coordorigin="8461,14403" coordsize="1976,26">
              <v:shape style="position:absolute;left:8461;top:14403;width:1976;height:26" coordorigin="8461,14403" coordsize="1976,26" path="m8461,14429l10437,14429,10437,14403,8461,14403,8461,14429xe" filled="t" fillcolor="#FFFFFF" stroked="f">
                <v:path arrowok="t"/>
                <v:fill/>
              </v:shape>
            </v:group>
            <v:group style="position:absolute;left:8569;top:14198;width:509;height:206" coordorigin="8569,14198" coordsize="509,206">
              <v:shape style="position:absolute;left:8569;top:14198;width:509;height:206" coordorigin="8569,14198" coordsize="509,206" path="m8569,14404l9079,14404,9079,14198,8569,14198,8569,14404e" filled="t" fillcolor="#FFFFFF" stroked="f">
                <v:path arrowok="t"/>
                <v:fill/>
              </v:shape>
            </v:group>
            <v:group style="position:absolute;left:9187;top:14198;width:108;height:206" coordorigin="9187,14198" coordsize="108,206">
              <v:shape style="position:absolute;left:9187;top:14198;width:108;height:206" coordorigin="9187,14198" coordsize="108,206" path="m9187,14404l9295,14404,9295,14198,9187,14198,9187,14404e" filled="t" fillcolor="#FFFFFF" stroked="f">
                <v:path arrowok="t"/>
                <v:fill/>
              </v:shape>
            </v:group>
            <v:group style="position:absolute;left:9686;top:14198;width:103;height:206" coordorigin="9686,14198" coordsize="103,206">
              <v:shape style="position:absolute;left:9686;top:14198;width:103;height:206" coordorigin="9686,14198" coordsize="103,206" path="m9686,14404l9789,14404,9789,14198,9686,14198,9686,14404e" filled="t" fillcolor="#FFFFFF" stroked="f">
                <v:path arrowok="t"/>
                <v:fill/>
              </v:shape>
            </v:group>
            <v:group style="position:absolute;left:9295;top:14198;width:391;height:206" coordorigin="9295,14198" coordsize="391,206">
              <v:shape style="position:absolute;left:9295;top:14198;width:391;height:206" coordorigin="9295,14198" coordsize="391,206" path="m9295,14404l9686,14404,9686,14198,9295,14198,9295,14404e" filled="t" fillcolor="#FFFFFF" stroked="f">
                <v:path arrowok="t"/>
                <v:fill/>
              </v:shape>
            </v:group>
            <v:group style="position:absolute;left:9794;top:14198;width:108;height:206" coordorigin="9794,14198" coordsize="108,206">
              <v:shape style="position:absolute;left:9794;top:14198;width:108;height:206" coordorigin="9794,14198" coordsize="108,206" path="m9794,14404l9902,14404,9902,14198,9794,14198,9794,14404e" filled="t" fillcolor="#FFFFFF" stroked="f">
                <v:path arrowok="t"/>
                <v:fill/>
              </v:shape>
            </v:group>
            <v:group style="position:absolute;left:10334;top:14198;width:103;height:206" coordorigin="10334,14198" coordsize="103,206">
              <v:shape style="position:absolute;left:10334;top:14198;width:103;height:206" coordorigin="10334,14198" coordsize="103,206" path="m10334,14404l10437,14404,10437,14198,10334,14198,10334,14404e" filled="t" fillcolor="#FFFFFF" stroked="f">
                <v:path arrowok="t"/>
                <v:fill/>
              </v:shape>
            </v:group>
            <v:group style="position:absolute;left:9902;top:14198;width:432;height:206" coordorigin="9902,14198" coordsize="432,206">
              <v:shape style="position:absolute;left:9902;top:14198;width:432;height:206" coordorigin="9902,14198" coordsize="432,206" path="m9902,14404l10334,14404,10334,14198,9902,14198,9902,14404e" filled="t" fillcolor="#FFFFFF" stroked="f">
                <v:path arrowok="t"/>
                <v:fill/>
              </v:shape>
            </v:group>
            <v:group style="position:absolute;left:10442;top:14208;width:108;height:185" coordorigin="10442,14208" coordsize="108,185">
              <v:shape style="position:absolute;left:10442;top:14208;width:108;height:185" coordorigin="10442,14208" coordsize="108,185" path="m10442,14392l10550,14392,10550,14208,10442,14208,10442,14392e" filled="t" fillcolor="#FFFFFF" stroked="f">
                <v:path arrowok="t"/>
                <v:fill/>
              </v:shape>
            </v:group>
            <v:group style="position:absolute;left:11054;top:14208;width:101;height:185" coordorigin="11054,14208" coordsize="101,185">
              <v:shape style="position:absolute;left:11054;top:14208;width:101;height:185" coordorigin="11054,14208" coordsize="101,185" path="m11054,14392l11155,14392,11155,14208,11054,14208,11054,14392e" filled="t" fillcolor="#FFFFFF" stroked="f">
                <v:path arrowok="t"/>
                <v:fill/>
              </v:shape>
            </v:group>
            <v:group style="position:absolute;left:10442;top:14433;width:713;height:2" coordorigin="10442,14433" coordsize="713,2">
              <v:shape style="position:absolute;left:10442;top:14433;width:713;height:2" coordorigin="10442,14433" coordsize="713,0" path="m10442,14433l11155,14433e" filled="f" stroked="t" strokeweight="4.18pt" strokecolor="#FFFFFF">
                <v:path arrowok="t"/>
              </v:shape>
            </v:group>
            <v:group style="position:absolute;left:10550;top:14208;width:504;height:185" coordorigin="10550,14208" coordsize="504,185">
              <v:shape style="position:absolute;left:10550;top:14208;width:504;height:185" coordorigin="10550,14208" coordsize="504,185" path="m10550,14392l11054,14392,11054,14208,10550,14208,10550,14392e" filled="t" fillcolor="#FFFFFF" stroked="f">
                <v:path arrowok="t"/>
                <v:fill/>
              </v:shape>
            </v:group>
            <v:group style="position:absolute;left:715;top:14167;width:10452;height:2" coordorigin="715,14167" coordsize="10452,2">
              <v:shape style="position:absolute;left:715;top:14167;width:10452;height:2" coordorigin="715,14167" coordsize="10452,0" path="m715,14167l11167,14167e" filled="f" stroked="t" strokeweight=".579980pt" strokecolor="#000000">
                <v:path arrowok="t"/>
              </v:shape>
            </v:group>
            <v:group style="position:absolute;left:725;top:14462;width:1532;height:2" coordorigin="725,14462" coordsize="1532,2">
              <v:shape style="position:absolute;left:725;top:14462;width:1532;height:2" coordorigin="725,14462" coordsize="1532,0" path="m725,14462l2256,14462e" filled="f" stroked="t" strokeweight="2.5pt" strokecolor="#FFFFFF">
                <v:path arrowok="t"/>
              </v:shape>
            </v:group>
            <v:group style="position:absolute;left:725;top:14486;width:103;height:206" coordorigin="725,14486" coordsize="103,206">
              <v:shape style="position:absolute;left:725;top:14486;width:103;height:206" coordorigin="725,14486" coordsize="103,206" path="m725,14692l828,14692,828,14486,725,14486,725,14692e" filled="t" fillcolor="#FFFFFF" stroked="f">
                <v:path arrowok="t"/>
                <v:fill/>
              </v:shape>
            </v:group>
            <v:group style="position:absolute;left:2153;top:14486;width:103;height:206" coordorigin="2153,14486" coordsize="103,206">
              <v:shape style="position:absolute;left:2153;top:14486;width:103;height:206" coordorigin="2153,14486" coordsize="103,206" path="m2153,14692l2256,14692,2256,14486,2153,14486,2153,14692e" filled="t" fillcolor="#FFFFFF" stroked="f">
                <v:path arrowok="t"/>
                <v:fill/>
              </v:shape>
            </v:group>
            <v:group style="position:absolute;left:828;top:14486;width:1325;height:206" coordorigin="828,14486" coordsize="1325,206">
              <v:shape style="position:absolute;left:828;top:14486;width:1325;height:206" coordorigin="828,14486" coordsize="1325,206" path="m2153,14692l2153,14486,828,14486,828,14692,2153,14692e" filled="t" fillcolor="#FFFFFF" stroked="f">
                <v:path arrowok="t"/>
                <v:fill/>
              </v:shape>
            </v:group>
            <v:group style="position:absolute;left:2261;top:14474;width:108;height:182" coordorigin="2261,14474" coordsize="108,182">
              <v:shape style="position:absolute;left:2261;top:14474;width:108;height:182" coordorigin="2261,14474" coordsize="108,182" path="m2261,14656l2369,14656,2369,14474,2261,14474,2261,14656e" filled="t" fillcolor="#FFFFFF" stroked="f">
                <v:path arrowok="t"/>
                <v:fill/>
              </v:shape>
            </v:group>
            <v:group style="position:absolute;left:2844;top:14474;width:103;height:182" coordorigin="2844,14474" coordsize="103,182">
              <v:shape style="position:absolute;left:2844;top:14474;width:103;height:182" coordorigin="2844,14474" coordsize="103,182" path="m2844,14656l2948,14656,2948,14474,2844,14474,2844,14656e" filled="t" fillcolor="#FFFFFF" stroked="f">
                <v:path arrowok="t"/>
                <v:fill/>
              </v:shape>
            </v:group>
            <v:group style="position:absolute;left:2261;top:14697;width:686;height:2" coordorigin="2261,14697" coordsize="686,2">
              <v:shape style="position:absolute;left:2261;top:14697;width:686;height:2" coordorigin="2261,14697" coordsize="686,0" path="m2261,14697l2948,14697e" filled="f" stroked="t" strokeweight="4.18pt" strokecolor="#FFFFFF">
                <v:path arrowok="t"/>
              </v:shape>
            </v:group>
            <v:group style="position:absolute;left:2369;top:14474;width:475;height:182" coordorigin="2369,14474" coordsize="475,182">
              <v:shape style="position:absolute;left:2369;top:14474;width:475;height:182" coordorigin="2369,14474" coordsize="475,182" path="m2369,14656l2844,14656,2844,14474,2369,14474,2369,14656e" filled="t" fillcolor="#FFFFFF" stroked="f">
                <v:path arrowok="t"/>
                <v:fill/>
              </v:shape>
            </v:group>
            <v:group style="position:absolute;left:2952;top:14462;width:108;height:206" coordorigin="2952,14462" coordsize="108,206">
              <v:shape style="position:absolute;left:2952;top:14462;width:108;height:206" coordorigin="2952,14462" coordsize="108,206" path="m2952,14668l3060,14668,3060,14462,2952,14462,2952,14668e" filled="t" fillcolor="#FFFFFF" stroked="f">
                <v:path arrowok="t"/>
                <v:fill/>
              </v:shape>
            </v:group>
            <v:group style="position:absolute;left:3528;top:14462;width:103;height:206" coordorigin="3528,14462" coordsize="103,206">
              <v:shape style="position:absolute;left:3528;top:14462;width:103;height:206" coordorigin="3528,14462" coordsize="103,206" path="m3528,14668l3632,14668,3632,14462,3528,14462,3528,14668e" filled="t" fillcolor="#FFFFFF" stroked="f">
                <v:path arrowok="t"/>
                <v:fill/>
              </v:shape>
            </v:group>
            <v:group style="position:absolute;left:2952;top:14697;width:679;height:2" coordorigin="2952,14697" coordsize="679,2">
              <v:shape style="position:absolute;left:2952;top:14697;width:679;height:2" coordorigin="2952,14697" coordsize="679,0" path="m2952,14697l3632,14697e" filled="f" stroked="t" strokeweight="2.98pt" strokecolor="#FFFFFF">
                <v:path arrowok="t"/>
              </v:shape>
            </v:group>
            <v:group style="position:absolute;left:3060;top:14462;width:468;height:206" coordorigin="3060,14462" coordsize="468,206">
              <v:shape style="position:absolute;left:3060;top:14462;width:468;height:206" coordorigin="3060,14462" coordsize="468,206" path="m3060,14668l3528,14668,3528,14462,3060,14462,3060,14668e" filled="t" fillcolor="#FFFFFF" stroked="f">
                <v:path arrowok="t"/>
                <v:fill/>
              </v:shape>
            </v:group>
            <v:group style="position:absolute;left:3636;top:14474;width:108;height:182" coordorigin="3636,14474" coordsize="108,182">
              <v:shape style="position:absolute;left:3636;top:14474;width:108;height:182" coordorigin="3636,14474" coordsize="108,182" path="m3636,14656l3744,14656,3744,14474,3636,14474,3636,14656e" filled="t" fillcolor="#FFFFFF" stroked="f">
                <v:path arrowok="t"/>
                <v:fill/>
              </v:shape>
            </v:group>
            <v:group style="position:absolute;left:4393;top:14474;width:103;height:182" coordorigin="4393,14474" coordsize="103,182">
              <v:shape style="position:absolute;left:4393;top:14474;width:103;height:182" coordorigin="4393,14474" coordsize="103,182" path="m4393,14656l4496,14656,4496,14474,4393,14474,4393,14656e" filled="t" fillcolor="#FFFFFF" stroked="f">
                <v:path arrowok="t"/>
                <v:fill/>
              </v:shape>
            </v:group>
            <v:group style="position:absolute;left:3636;top:14697;width:860;height:2" coordorigin="3636,14697" coordsize="860,2">
              <v:shape style="position:absolute;left:3636;top:14697;width:860;height:2" coordorigin="3636,14697" coordsize="860,0" path="m3636,14697l4496,14697e" filled="f" stroked="t" strokeweight="4.18pt" strokecolor="#FFFFFF">
                <v:path arrowok="t"/>
              </v:shape>
            </v:group>
            <v:group style="position:absolute;left:3744;top:14474;width:648;height:182" coordorigin="3744,14474" coordsize="648,182">
              <v:shape style="position:absolute;left:3744;top:14474;width:648;height:182" coordorigin="3744,14474" coordsize="648,182" path="m3744,14656l4393,14656,4393,14474,3744,14474,3744,14656e" filled="t" fillcolor="#FFFFFF" stroked="f">
                <v:path arrowok="t"/>
                <v:fill/>
              </v:shape>
            </v:group>
            <v:group style="position:absolute;left:4501;top:14462;width:667;height:2" coordorigin="4501,14462" coordsize="667,2">
              <v:shape style="position:absolute;left:4501;top:14462;width:667;height:2" coordorigin="4501,14462" coordsize="667,0" path="m4501,14462l5168,14462e" filled="f" stroked="t" strokeweight="2.5pt" strokecolor="#FFFFFF">
                <v:path arrowok="t"/>
              </v:shape>
            </v:group>
            <v:group style="position:absolute;left:4501;top:14486;width:108;height:206" coordorigin="4501,14486" coordsize="108,206">
              <v:shape style="position:absolute;left:4501;top:14486;width:108;height:206" coordorigin="4501,14486" coordsize="108,206" path="m4501,14692l4609,14692,4609,14486,4501,14486,4501,14692e" filled="t" fillcolor="#FFFFFF" stroked="f">
                <v:path arrowok="t"/>
                <v:fill/>
              </v:shape>
            </v:group>
            <v:group style="position:absolute;left:5065;top:14486;width:103;height:206" coordorigin="5065,14486" coordsize="103,206">
              <v:shape style="position:absolute;left:5065;top:14486;width:103;height:206" coordorigin="5065,14486" coordsize="103,206" path="m5065,14692l5168,14692,5168,14486,5065,14486,5065,14692e" filled="t" fillcolor="#FFFFFF" stroked="f">
                <v:path arrowok="t"/>
                <v:fill/>
              </v:shape>
            </v:group>
            <v:group style="position:absolute;left:4609;top:14486;width:456;height:206" coordorigin="4609,14486" coordsize="456,206">
              <v:shape style="position:absolute;left:4609;top:14486;width:456;height:206" coordorigin="4609,14486" coordsize="456,206" path="m5065,14692l5065,14486,4609,14486,4609,14692,5065,14692e" filled="t" fillcolor="#FFFFFF" stroked="f">
                <v:path arrowok="t"/>
                <v:fill/>
              </v:shape>
            </v:group>
            <v:group style="position:absolute;left:5173;top:14474;width:108;height:182" coordorigin="5173,14474" coordsize="108,182">
              <v:shape style="position:absolute;left:5173;top:14474;width:108;height:182" coordorigin="5173,14474" coordsize="108,182" path="m5173,14656l5281,14656,5281,14474,5173,14474,5173,14656e" filled="t" fillcolor="#FFFFFF" stroked="f">
                <v:path arrowok="t"/>
                <v:fill/>
              </v:shape>
            </v:group>
            <v:group style="position:absolute;left:5754;top:14474;width:103;height:182" coordorigin="5754,14474" coordsize="103,182">
              <v:shape style="position:absolute;left:5754;top:14474;width:103;height:182" coordorigin="5754,14474" coordsize="103,182" path="m5754,14656l5857,14656,5857,14474,5754,14474,5754,14656e" filled="t" fillcolor="#FFFFFF" stroked="f">
                <v:path arrowok="t"/>
                <v:fill/>
              </v:shape>
            </v:group>
            <v:group style="position:absolute;left:5173;top:14697;width:684;height:2" coordorigin="5173,14697" coordsize="684,2">
              <v:shape style="position:absolute;left:5173;top:14697;width:684;height:2" coordorigin="5173,14697" coordsize="684,0" path="m5173,14697l5857,14697e" filled="f" stroked="t" strokeweight="4.18pt" strokecolor="#FFFFFF">
                <v:path arrowok="t"/>
              </v:shape>
            </v:group>
            <v:group style="position:absolute;left:5281;top:14474;width:473;height:182" coordorigin="5281,14474" coordsize="473,182">
              <v:shape style="position:absolute;left:5281;top:14474;width:473;height:182" coordorigin="5281,14474" coordsize="473,182" path="m5281,14656l5754,14656,5754,14474,5281,14474,5281,14656e" filled="t" fillcolor="#FFFFFF" stroked="f">
                <v:path arrowok="t"/>
                <v:fill/>
              </v:shape>
            </v:group>
            <v:group style="position:absolute;left:5862;top:14462;width:588;height:2" coordorigin="5862,14462" coordsize="588,2">
              <v:shape style="position:absolute;left:5862;top:14462;width:588;height:2" coordorigin="5862,14462" coordsize="588,0" path="m5862,14462l6450,14462e" filled="f" stroked="t" strokeweight="2.5pt" strokecolor="#FFFFFF">
                <v:path arrowok="t"/>
              </v:shape>
            </v:group>
            <v:group style="position:absolute;left:5862;top:14486;width:108;height:206" coordorigin="5862,14486" coordsize="108,206">
              <v:shape style="position:absolute;left:5862;top:14486;width:108;height:206" coordorigin="5862,14486" coordsize="108,206" path="m5862,14692l5970,14692,5970,14486,5862,14486,5862,14692e" filled="t" fillcolor="#FFFFFF" stroked="f">
                <v:path arrowok="t"/>
                <v:fill/>
              </v:shape>
            </v:group>
            <v:group style="position:absolute;left:6347;top:14486;width:103;height:206" coordorigin="6347,14486" coordsize="103,206">
              <v:shape style="position:absolute;left:6347;top:14486;width:103;height:206" coordorigin="6347,14486" coordsize="103,206" path="m6347,14692l6450,14692,6450,14486,6347,14486,6347,14692e" filled="t" fillcolor="#FFFFFF" stroked="f">
                <v:path arrowok="t"/>
                <v:fill/>
              </v:shape>
            </v:group>
            <v:group style="position:absolute;left:5970;top:14486;width:377;height:206" coordorigin="5970,14486" coordsize="377,206">
              <v:shape style="position:absolute;left:5970;top:14486;width:377;height:206" coordorigin="5970,14486" coordsize="377,206" path="m6347,14692l6347,14486,5970,14486,5970,14692,6347,14692e" filled="t" fillcolor="#FFFFFF" stroked="f">
                <v:path arrowok="t"/>
                <v:fill/>
              </v:shape>
            </v:group>
            <v:group style="position:absolute;left:6455;top:14437;width:2002;height:38" coordorigin="6455,14437" coordsize="2002,38">
              <v:shape style="position:absolute;left:6455;top:14437;width:2002;height:38" coordorigin="6455,14437" coordsize="2002,38" path="m6455,14475l8457,14475,8457,14437,6455,14437,6455,14475xe" filled="t" fillcolor="#FFFFFF" stroked="f">
                <v:path arrowok="t"/>
                <v:fill/>
              </v:shape>
            </v:group>
            <v:group style="position:absolute;left:6455;top:14474;width:108;height:182" coordorigin="6455,14474" coordsize="108,182">
              <v:shape style="position:absolute;left:6455;top:14474;width:108;height:182" coordorigin="6455,14474" coordsize="108,182" path="m6455,14656l6563,14656,6563,14474,6455,14474,6455,14656e" filled="t" fillcolor="#FFFFFF" stroked="f">
                <v:path arrowok="t"/>
                <v:fill/>
              </v:shape>
            </v:group>
            <v:group style="position:absolute;left:7624;top:14474;width:103;height:182" coordorigin="7624,14474" coordsize="103,182">
              <v:shape style="position:absolute;left:7624;top:14474;width:103;height:182" coordorigin="7624,14474" coordsize="103,182" path="m7624,14656l7727,14656,7727,14474,7624,14474,7624,14656e" filled="t" fillcolor="#FFFFFF" stroked="f">
                <v:path arrowok="t"/>
                <v:fill/>
              </v:shape>
            </v:group>
            <v:group style="position:absolute;left:6455;top:14655;width:2002;height:38" coordorigin="6455,14655" coordsize="2002,38">
              <v:shape style="position:absolute;left:6455;top:14655;width:2002;height:38" coordorigin="6455,14655" coordsize="2002,38" path="m6455,14693l8457,14693,8457,14655,6455,14655,6455,14693xe" filled="t" fillcolor="#FFFFFF" stroked="f">
                <v:path arrowok="t"/>
                <v:fill/>
              </v:shape>
            </v:group>
            <v:group style="position:absolute;left:6563;top:14474;width:1061;height:182" coordorigin="6563,14474" coordsize="1061,182">
              <v:shape style="position:absolute;left:6563;top:14474;width:1061;height:182" coordorigin="6563,14474" coordsize="1061,182" path="m6563,14656l7624,14656,7624,14474,6563,14474,6563,14656e" filled="t" fillcolor="#FFFFFF" stroked="f">
                <v:path arrowok="t"/>
                <v:fill/>
              </v:shape>
            </v:group>
            <v:group style="position:absolute;left:7732;top:14474;width:108;height:182" coordorigin="7732,14474" coordsize="108,182">
              <v:shape style="position:absolute;left:7732;top:14474;width:108;height:182" coordorigin="7732,14474" coordsize="108,182" path="m7732,14656l7840,14656,7840,14474,7732,14474,7732,14656e" filled="t" fillcolor="#FFFFFF" stroked="f">
                <v:path arrowok="t"/>
                <v:fill/>
              </v:shape>
            </v:group>
            <v:group style="position:absolute;left:8353;top:14474;width:103;height:182" coordorigin="8353,14474" coordsize="103,182">
              <v:shape style="position:absolute;left:8353;top:14474;width:103;height:182" coordorigin="8353,14474" coordsize="103,182" path="m8353,14656l8457,14656,8457,14474,8353,14474,8353,14656e" filled="t" fillcolor="#FFFFFF" stroked="f">
                <v:path arrowok="t"/>
                <v:fill/>
              </v:shape>
            </v:group>
            <v:group style="position:absolute;left:7840;top:14474;width:514;height:182" coordorigin="7840,14474" coordsize="514,182">
              <v:shape style="position:absolute;left:7840;top:14474;width:514;height:182" coordorigin="7840,14474" coordsize="514,182" path="m7840,14656l8353,14656,8353,14474,7840,14474,7840,14656e" filled="t" fillcolor="#FFFFFF" stroked="f">
                <v:path arrowok="t"/>
                <v:fill/>
              </v:shape>
            </v:group>
            <v:group style="position:absolute;left:8461;top:14437;width:1976;height:26" coordorigin="8461,14437" coordsize="1976,26">
              <v:shape style="position:absolute;left:8461;top:14437;width:1976;height:26" coordorigin="8461,14437" coordsize="1976,26" path="m8461,14463l10437,14463,10437,14437,8461,14437,8461,14463xe" filled="t" fillcolor="#FFFFFF" stroked="f">
                <v:path arrowok="t"/>
                <v:fill/>
              </v:shape>
            </v:group>
            <v:group style="position:absolute;left:8461;top:14462;width:108;height:206" coordorigin="8461,14462" coordsize="108,206">
              <v:shape style="position:absolute;left:8461;top:14462;width:108;height:206" coordorigin="8461,14462" coordsize="108,206" path="m8461,14668l8569,14668,8569,14462,8461,14462,8461,14668e" filled="t" fillcolor="#FFFFFF" stroked="f">
                <v:path arrowok="t"/>
                <v:fill/>
              </v:shape>
            </v:group>
            <v:group style="position:absolute;left:9079;top:14462;width:103;height:206" coordorigin="9079,14462" coordsize="103,206">
              <v:shape style="position:absolute;left:9079;top:14462;width:103;height:206" coordorigin="9079,14462" coordsize="103,206" path="m9079,14668l9182,14668,9182,14462,9079,14462,9079,14668e" filled="t" fillcolor="#FFFFFF" stroked="f">
                <v:path arrowok="t"/>
                <v:fill/>
              </v:shape>
            </v:group>
            <v:group style="position:absolute;left:8461;top:14667;width:1976;height:26" coordorigin="8461,14667" coordsize="1976,26">
              <v:shape style="position:absolute;left:8461;top:14667;width:1976;height:26" coordorigin="8461,14667" coordsize="1976,26" path="m8461,14693l10437,14693,10437,14667,8461,14667,8461,14693xe" filled="t" fillcolor="#FFFFFF" stroked="f">
                <v:path arrowok="t"/>
                <v:fill/>
              </v:shape>
            </v:group>
            <v:group style="position:absolute;left:8569;top:14462;width:509;height:206" coordorigin="8569,14462" coordsize="509,206">
              <v:shape style="position:absolute;left:8569;top:14462;width:509;height:206" coordorigin="8569,14462" coordsize="509,206" path="m8569,14668l9079,14668,9079,14462,8569,14462,8569,14668e" filled="t" fillcolor="#FFFFFF" stroked="f">
                <v:path arrowok="t"/>
                <v:fill/>
              </v:shape>
            </v:group>
            <v:group style="position:absolute;left:9187;top:14462;width:108;height:206" coordorigin="9187,14462" coordsize="108,206">
              <v:shape style="position:absolute;left:9187;top:14462;width:108;height:206" coordorigin="9187,14462" coordsize="108,206" path="m9187,14668l9295,14668,9295,14462,9187,14462,9187,14668e" filled="t" fillcolor="#FFFFFF" stroked="f">
                <v:path arrowok="t"/>
                <v:fill/>
              </v:shape>
            </v:group>
            <v:group style="position:absolute;left:9686;top:14462;width:103;height:206" coordorigin="9686,14462" coordsize="103,206">
              <v:shape style="position:absolute;left:9686;top:14462;width:103;height:206" coordorigin="9686,14462" coordsize="103,206" path="m9686,14668l9789,14668,9789,14462,9686,14462,9686,14668e" filled="t" fillcolor="#FFFFFF" stroked="f">
                <v:path arrowok="t"/>
                <v:fill/>
              </v:shape>
            </v:group>
            <v:group style="position:absolute;left:9295;top:14462;width:391;height:206" coordorigin="9295,14462" coordsize="391,206">
              <v:shape style="position:absolute;left:9295;top:14462;width:391;height:206" coordorigin="9295,14462" coordsize="391,206" path="m9295,14668l9686,14668,9686,14462,9295,14462,9295,14668e" filled="t" fillcolor="#FFFFFF" stroked="f">
                <v:path arrowok="t"/>
                <v:fill/>
              </v:shape>
            </v:group>
            <v:group style="position:absolute;left:9794;top:14462;width:108;height:206" coordorigin="9794,14462" coordsize="108,206">
              <v:shape style="position:absolute;left:9794;top:14462;width:108;height:206" coordorigin="9794,14462" coordsize="108,206" path="m9794,14668l9902,14668,9902,14462,9794,14462,9794,14668e" filled="t" fillcolor="#FFFFFF" stroked="f">
                <v:path arrowok="t"/>
                <v:fill/>
              </v:shape>
            </v:group>
            <v:group style="position:absolute;left:10334;top:14462;width:103;height:206" coordorigin="10334,14462" coordsize="103,206">
              <v:shape style="position:absolute;left:10334;top:14462;width:103;height:206" coordorigin="10334,14462" coordsize="103,206" path="m10334,14668l10437,14668,10437,14462,10334,14462,10334,14668e" filled="t" fillcolor="#FFFFFF" stroked="f">
                <v:path arrowok="t"/>
                <v:fill/>
              </v:shape>
            </v:group>
            <v:group style="position:absolute;left:9902;top:14462;width:432;height:206" coordorigin="9902,14462" coordsize="432,206">
              <v:shape style="position:absolute;left:9902;top:14462;width:432;height:206" coordorigin="9902,14462" coordsize="432,206" path="m9902,14668l10334,14668,10334,14462,9902,14462,9902,14668e" filled="t" fillcolor="#FFFFFF" stroked="f">
                <v:path arrowok="t"/>
                <v:fill/>
              </v:shape>
            </v:group>
            <v:group style="position:absolute;left:10442;top:14474;width:108;height:182" coordorigin="10442,14474" coordsize="108,182">
              <v:shape style="position:absolute;left:10442;top:14474;width:108;height:182" coordorigin="10442,14474" coordsize="108,182" path="m10442,14656l10550,14656,10550,14474,10442,14474,10442,14656e" filled="t" fillcolor="#FFFFFF" stroked="f">
                <v:path arrowok="t"/>
                <v:fill/>
              </v:shape>
            </v:group>
            <v:group style="position:absolute;left:11054;top:14474;width:101;height:182" coordorigin="11054,14474" coordsize="101,182">
              <v:shape style="position:absolute;left:11054;top:14474;width:101;height:182" coordorigin="11054,14474" coordsize="101,182" path="m11054,14656l11155,14656,11155,14474,11054,14474,11054,14656e" filled="t" fillcolor="#FFFFFF" stroked="f">
                <v:path arrowok="t"/>
                <v:fill/>
              </v:shape>
            </v:group>
            <v:group style="position:absolute;left:10442;top:14697;width:713;height:2" coordorigin="10442,14697" coordsize="713,2">
              <v:shape style="position:absolute;left:10442;top:14697;width:713;height:2" coordorigin="10442,14697" coordsize="713,0" path="m10442,14697l11155,14697e" filled="f" stroked="t" strokeweight="4.18pt" strokecolor="#FFFFFF">
                <v:path arrowok="t"/>
              </v:shape>
            </v:group>
            <v:group style="position:absolute;left:10550;top:14474;width:504;height:182" coordorigin="10550,14474" coordsize="504,182">
              <v:shape style="position:absolute;left:10550;top:14474;width:504;height:182" coordorigin="10550,14474" coordsize="504,182" path="m10550,14656l11054,14656,11054,14474,10550,14474,10550,14656e" filled="t" fillcolor="#FFFFFF" stroked="f">
                <v:path arrowok="t"/>
                <v:fill/>
              </v:shape>
            </v:group>
            <v:group style="position:absolute;left:715;top:14433;width:10452;height:2" coordorigin="715,14433" coordsize="10452,2">
              <v:shape style="position:absolute;left:715;top:14433;width:10452;height:2" coordorigin="715,14433" coordsize="10452,0" path="m715,14433l11167,14433e" filled="f" stroked="t" strokeweight=".579980pt" strokecolor="#000000">
                <v:path arrowok="t"/>
              </v:shape>
            </v:group>
            <v:group style="position:absolute;left:725;top:14726;width:1532;height:2" coordorigin="725,14726" coordsize="1532,2">
              <v:shape style="position:absolute;left:725;top:14726;width:1532;height:2" coordorigin="725,14726" coordsize="1532,0" path="m725,14726l2256,14726e" filled="f" stroked="t" strokeweight="2.5pt" strokecolor="#FFFFFF">
                <v:path arrowok="t"/>
              </v:shape>
            </v:group>
            <v:group style="position:absolute;left:725;top:14750;width:103;height:209" coordorigin="725,14750" coordsize="103,209">
              <v:shape style="position:absolute;left:725;top:14750;width:103;height:209" coordorigin="725,14750" coordsize="103,209" path="m725,14959l828,14959,828,14750,725,14750,725,14959e" filled="t" fillcolor="#FFFFFF" stroked="f">
                <v:path arrowok="t"/>
                <v:fill/>
              </v:shape>
            </v:group>
            <v:group style="position:absolute;left:2153;top:14750;width:103;height:209" coordorigin="2153,14750" coordsize="103,209">
              <v:shape style="position:absolute;left:2153;top:14750;width:103;height:209" coordorigin="2153,14750" coordsize="103,209" path="m2153,14959l2256,14959,2256,14750,2153,14750,2153,14959e" filled="t" fillcolor="#FFFFFF" stroked="f">
                <v:path arrowok="t"/>
                <v:fill/>
              </v:shape>
            </v:group>
            <v:group style="position:absolute;left:828;top:14750;width:1325;height:209" coordorigin="828,14750" coordsize="1325,209">
              <v:shape style="position:absolute;left:828;top:14750;width:1325;height:209" coordorigin="828,14750" coordsize="1325,209" path="m2153,14959l2153,14750,828,14750,828,14959,2153,14959e" filled="t" fillcolor="#FFFFFF" stroked="f">
                <v:path arrowok="t"/>
                <v:fill/>
              </v:shape>
            </v:group>
            <v:group style="position:absolute;left:2261;top:14738;width:108;height:185" coordorigin="2261,14738" coordsize="108,185">
              <v:shape style="position:absolute;left:2261;top:14738;width:108;height:185" coordorigin="2261,14738" coordsize="108,185" path="m2261,14923l2369,14923,2369,14738,2261,14738,2261,14923e" filled="t" fillcolor="#FFFFFF" stroked="f">
                <v:path arrowok="t"/>
                <v:fill/>
              </v:shape>
            </v:group>
            <v:group style="position:absolute;left:2844;top:14738;width:103;height:185" coordorigin="2844,14738" coordsize="103,185">
              <v:shape style="position:absolute;left:2844;top:14738;width:103;height:185" coordorigin="2844,14738" coordsize="103,185" path="m2844,14923l2948,14923,2948,14738,2844,14738,2844,14923e" filled="t" fillcolor="#FFFFFF" stroked="f">
                <v:path arrowok="t"/>
                <v:fill/>
              </v:shape>
            </v:group>
            <v:group style="position:absolute;left:2261;top:14964;width:686;height:2" coordorigin="2261,14964" coordsize="686,2">
              <v:shape style="position:absolute;left:2261;top:14964;width:686;height:2" coordorigin="2261,14964" coordsize="686,0" path="m2261,14964l2948,14964e" filled="f" stroked="t" strokeweight="4.18pt" strokecolor="#FFFFFF">
                <v:path arrowok="t"/>
              </v:shape>
            </v:group>
            <v:group style="position:absolute;left:2369;top:14738;width:475;height:185" coordorigin="2369,14738" coordsize="475,185">
              <v:shape style="position:absolute;left:2369;top:14738;width:475;height:185" coordorigin="2369,14738" coordsize="475,185" path="m2369,14923l2844,14923,2844,14738,2369,14738,2369,14923e" filled="t" fillcolor="#FFFFFF" stroked="f">
                <v:path arrowok="t"/>
                <v:fill/>
              </v:shape>
            </v:group>
            <v:group style="position:absolute;left:2952;top:14726;width:108;height:209" coordorigin="2952,14726" coordsize="108,209">
              <v:shape style="position:absolute;left:2952;top:14726;width:108;height:209" coordorigin="2952,14726" coordsize="108,209" path="m2952,14935l3060,14935,3060,14726,2952,14726,2952,14935e" filled="t" fillcolor="#FFFFFF" stroked="f">
                <v:path arrowok="t"/>
                <v:fill/>
              </v:shape>
            </v:group>
            <v:group style="position:absolute;left:3528;top:14726;width:103;height:209" coordorigin="3528,14726" coordsize="103,209">
              <v:shape style="position:absolute;left:3528;top:14726;width:103;height:209" coordorigin="3528,14726" coordsize="103,209" path="m3528,14935l3632,14935,3632,14726,3528,14726,3528,14935e" filled="t" fillcolor="#FFFFFF" stroked="f">
                <v:path arrowok="t"/>
                <v:fill/>
              </v:shape>
            </v:group>
            <v:group style="position:absolute;left:2952;top:14964;width:679;height:2" coordorigin="2952,14964" coordsize="679,2">
              <v:shape style="position:absolute;left:2952;top:14964;width:679;height:2" coordorigin="2952,14964" coordsize="679,0" path="m2952,14964l3632,14964e" filled="f" stroked="t" strokeweight="2.98pt" strokecolor="#FFFFFF">
                <v:path arrowok="t"/>
              </v:shape>
            </v:group>
            <v:group style="position:absolute;left:3060;top:14726;width:468;height:209" coordorigin="3060,14726" coordsize="468,209">
              <v:shape style="position:absolute;left:3060;top:14726;width:468;height:209" coordorigin="3060,14726" coordsize="468,209" path="m3060,14935l3528,14935,3528,14726,3060,14726,3060,14935e" filled="t" fillcolor="#FFFFFF" stroked="f">
                <v:path arrowok="t"/>
                <v:fill/>
              </v:shape>
            </v:group>
            <v:group style="position:absolute;left:3636;top:14738;width:108;height:185" coordorigin="3636,14738" coordsize="108,185">
              <v:shape style="position:absolute;left:3636;top:14738;width:108;height:185" coordorigin="3636,14738" coordsize="108,185" path="m3636,14923l3744,14923,3744,14738,3636,14738,3636,14923e" filled="t" fillcolor="#FFFFFF" stroked="f">
                <v:path arrowok="t"/>
                <v:fill/>
              </v:shape>
            </v:group>
            <v:group style="position:absolute;left:4393;top:14738;width:103;height:185" coordorigin="4393,14738" coordsize="103,185">
              <v:shape style="position:absolute;left:4393;top:14738;width:103;height:185" coordorigin="4393,14738" coordsize="103,185" path="m4393,14923l4496,14923,4496,14738,4393,14738,4393,14923e" filled="t" fillcolor="#FFFFFF" stroked="f">
                <v:path arrowok="t"/>
                <v:fill/>
              </v:shape>
            </v:group>
            <v:group style="position:absolute;left:3636;top:14964;width:860;height:2" coordorigin="3636,14964" coordsize="860,2">
              <v:shape style="position:absolute;left:3636;top:14964;width:860;height:2" coordorigin="3636,14964" coordsize="860,0" path="m3636,14964l4496,14964e" filled="f" stroked="t" strokeweight="4.18pt" strokecolor="#FFFFFF">
                <v:path arrowok="t"/>
              </v:shape>
            </v:group>
            <v:group style="position:absolute;left:3744;top:14738;width:648;height:185" coordorigin="3744,14738" coordsize="648,185">
              <v:shape style="position:absolute;left:3744;top:14738;width:648;height:185" coordorigin="3744,14738" coordsize="648,185" path="m3744,14923l4393,14923,4393,14738,3744,14738,3744,14923e" filled="t" fillcolor="#FFFFFF" stroked="f">
                <v:path arrowok="t"/>
                <v:fill/>
              </v:shape>
            </v:group>
            <v:group style="position:absolute;left:4501;top:14726;width:667;height:2" coordorigin="4501,14726" coordsize="667,2">
              <v:shape style="position:absolute;left:4501;top:14726;width:667;height:2" coordorigin="4501,14726" coordsize="667,0" path="m4501,14726l5168,14726e" filled="f" stroked="t" strokeweight="2.5pt" strokecolor="#FFFFFF">
                <v:path arrowok="t"/>
              </v:shape>
            </v:group>
            <v:group style="position:absolute;left:4501;top:14750;width:108;height:209" coordorigin="4501,14750" coordsize="108,209">
              <v:shape style="position:absolute;left:4501;top:14750;width:108;height:209" coordorigin="4501,14750" coordsize="108,209" path="m4501,14959l4609,14959,4609,14750,4501,14750,4501,14959e" filled="t" fillcolor="#FFFFFF" stroked="f">
                <v:path arrowok="t"/>
                <v:fill/>
              </v:shape>
            </v:group>
            <v:group style="position:absolute;left:5065;top:14750;width:103;height:209" coordorigin="5065,14750" coordsize="103,209">
              <v:shape style="position:absolute;left:5065;top:14750;width:103;height:209" coordorigin="5065,14750" coordsize="103,209" path="m5065,14959l5168,14959,5168,14750,5065,14750,5065,14959e" filled="t" fillcolor="#FFFFFF" stroked="f">
                <v:path arrowok="t"/>
                <v:fill/>
              </v:shape>
            </v:group>
            <v:group style="position:absolute;left:4609;top:14750;width:456;height:209" coordorigin="4609,14750" coordsize="456,209">
              <v:shape style="position:absolute;left:4609;top:14750;width:456;height:209" coordorigin="4609,14750" coordsize="456,209" path="m5065,14959l5065,14750,4609,14750,4609,14959,5065,14959e" filled="t" fillcolor="#FFFFFF" stroked="f">
                <v:path arrowok="t"/>
                <v:fill/>
              </v:shape>
            </v:group>
            <v:group style="position:absolute;left:5173;top:14738;width:108;height:185" coordorigin="5173,14738" coordsize="108,185">
              <v:shape style="position:absolute;left:5173;top:14738;width:108;height:185" coordorigin="5173,14738" coordsize="108,185" path="m5173,14923l5281,14923,5281,14738,5173,14738,5173,14923e" filled="t" fillcolor="#FFFFFF" stroked="f">
                <v:path arrowok="t"/>
                <v:fill/>
              </v:shape>
            </v:group>
            <v:group style="position:absolute;left:5754;top:14738;width:103;height:185" coordorigin="5754,14738" coordsize="103,185">
              <v:shape style="position:absolute;left:5754;top:14738;width:103;height:185" coordorigin="5754,14738" coordsize="103,185" path="m5754,14923l5857,14923,5857,14738,5754,14738,5754,14923e" filled="t" fillcolor="#FFFFFF" stroked="f">
                <v:path arrowok="t"/>
                <v:fill/>
              </v:shape>
            </v:group>
            <v:group style="position:absolute;left:5173;top:14964;width:684;height:2" coordorigin="5173,14964" coordsize="684,2">
              <v:shape style="position:absolute;left:5173;top:14964;width:684;height:2" coordorigin="5173,14964" coordsize="684,0" path="m5173,14964l5857,14964e" filled="f" stroked="t" strokeweight="4.18pt" strokecolor="#FFFFFF">
                <v:path arrowok="t"/>
              </v:shape>
            </v:group>
            <v:group style="position:absolute;left:5281;top:14738;width:473;height:185" coordorigin="5281,14738" coordsize="473,185">
              <v:shape style="position:absolute;left:5281;top:14738;width:473;height:185" coordorigin="5281,14738" coordsize="473,185" path="m5281,14923l5754,14923,5754,14738,5281,14738,5281,14923e" filled="t" fillcolor="#FFFFFF" stroked="f">
                <v:path arrowok="t"/>
                <v:fill/>
              </v:shape>
            </v:group>
            <v:group style="position:absolute;left:5862;top:14726;width:588;height:2" coordorigin="5862,14726" coordsize="588,2">
              <v:shape style="position:absolute;left:5862;top:14726;width:588;height:2" coordorigin="5862,14726" coordsize="588,0" path="m5862,14726l6450,14726e" filled="f" stroked="t" strokeweight="2.5pt" strokecolor="#FFFFFF">
                <v:path arrowok="t"/>
              </v:shape>
            </v:group>
            <v:group style="position:absolute;left:5862;top:14750;width:108;height:209" coordorigin="5862,14750" coordsize="108,209">
              <v:shape style="position:absolute;left:5862;top:14750;width:108;height:209" coordorigin="5862,14750" coordsize="108,209" path="m5862,14959l5970,14959,5970,14750,5862,14750,5862,14959e" filled="t" fillcolor="#FFFFFF" stroked="f">
                <v:path arrowok="t"/>
                <v:fill/>
              </v:shape>
            </v:group>
            <v:group style="position:absolute;left:6347;top:14750;width:103;height:209" coordorigin="6347,14750" coordsize="103,209">
              <v:shape style="position:absolute;left:6347;top:14750;width:103;height:209" coordorigin="6347,14750" coordsize="103,209" path="m6347,14959l6450,14959,6450,14750,6347,14750,6347,14959e" filled="t" fillcolor="#FFFFFF" stroked="f">
                <v:path arrowok="t"/>
                <v:fill/>
              </v:shape>
            </v:group>
            <v:group style="position:absolute;left:5970;top:14750;width:377;height:209" coordorigin="5970,14750" coordsize="377,209">
              <v:shape style="position:absolute;left:5970;top:14750;width:377;height:209" coordorigin="5970,14750" coordsize="377,209" path="m6347,14959l6347,14750,5970,14750,5970,14959,6347,14959e" filled="t" fillcolor="#FFFFFF" stroked="f">
                <v:path arrowok="t"/>
                <v:fill/>
              </v:shape>
            </v:group>
            <v:group style="position:absolute;left:6455;top:14701;width:2002;height:38" coordorigin="6455,14701" coordsize="2002,38">
              <v:shape style="position:absolute;left:6455;top:14701;width:2002;height:38" coordorigin="6455,14701" coordsize="2002,38" path="m6455,14739l8457,14739,8457,14701,6455,14701,6455,14739xe" filled="t" fillcolor="#FFFFFF" stroked="f">
                <v:path arrowok="t"/>
                <v:fill/>
              </v:shape>
            </v:group>
            <v:group style="position:absolute;left:6455;top:14738;width:108;height:185" coordorigin="6455,14738" coordsize="108,185">
              <v:shape style="position:absolute;left:6455;top:14738;width:108;height:185" coordorigin="6455,14738" coordsize="108,185" path="m6455,14923l6563,14923,6563,14738,6455,14738,6455,14923e" filled="t" fillcolor="#FFFFFF" stroked="f">
                <v:path arrowok="t"/>
                <v:fill/>
              </v:shape>
            </v:group>
            <v:group style="position:absolute;left:7624;top:14738;width:103;height:185" coordorigin="7624,14738" coordsize="103,185">
              <v:shape style="position:absolute;left:7624;top:14738;width:103;height:185" coordorigin="7624,14738" coordsize="103,185" path="m7624,14923l7727,14923,7727,14738,7624,14738,7624,14923e" filled="t" fillcolor="#FFFFFF" stroked="f">
                <v:path arrowok="t"/>
                <v:fill/>
              </v:shape>
            </v:group>
            <v:group style="position:absolute;left:6455;top:14922;width:2002;height:38" coordorigin="6455,14922" coordsize="2002,38">
              <v:shape style="position:absolute;left:6455;top:14922;width:2002;height:38" coordorigin="6455,14922" coordsize="2002,38" path="m6455,14960l8457,14960,8457,14922,6455,14922,6455,14960xe" filled="t" fillcolor="#FFFFFF" stroked="f">
                <v:path arrowok="t"/>
                <v:fill/>
              </v:shape>
            </v:group>
            <v:group style="position:absolute;left:6563;top:14738;width:1061;height:185" coordorigin="6563,14738" coordsize="1061,185">
              <v:shape style="position:absolute;left:6563;top:14738;width:1061;height:185" coordorigin="6563,14738" coordsize="1061,185" path="m6563,14923l7624,14923,7624,14738,6563,14738,6563,14923e" filled="t" fillcolor="#FFFFFF" stroked="f">
                <v:path arrowok="t"/>
                <v:fill/>
              </v:shape>
            </v:group>
            <v:group style="position:absolute;left:7732;top:14738;width:108;height:185" coordorigin="7732,14738" coordsize="108,185">
              <v:shape style="position:absolute;left:7732;top:14738;width:108;height:185" coordorigin="7732,14738" coordsize="108,185" path="m7732,14923l7840,14923,7840,14738,7732,14738,7732,14923e" filled="t" fillcolor="#FFFFFF" stroked="f">
                <v:path arrowok="t"/>
                <v:fill/>
              </v:shape>
            </v:group>
            <v:group style="position:absolute;left:8353;top:14738;width:103;height:185" coordorigin="8353,14738" coordsize="103,185">
              <v:shape style="position:absolute;left:8353;top:14738;width:103;height:185" coordorigin="8353,14738" coordsize="103,185" path="m8353,14923l8457,14923,8457,14738,8353,14738,8353,14923e" filled="t" fillcolor="#FFFFFF" stroked="f">
                <v:path arrowok="t"/>
                <v:fill/>
              </v:shape>
            </v:group>
            <v:group style="position:absolute;left:7840;top:14738;width:514;height:185" coordorigin="7840,14738" coordsize="514,185">
              <v:shape style="position:absolute;left:7840;top:14738;width:514;height:185" coordorigin="7840,14738" coordsize="514,185" path="m7840,14923l8353,14923,8353,14738,7840,14738,7840,14923e" filled="t" fillcolor="#FFFFFF" stroked="f">
                <v:path arrowok="t"/>
                <v:fill/>
              </v:shape>
            </v:group>
            <v:group style="position:absolute;left:8461;top:14701;width:1976;height:26" coordorigin="8461,14701" coordsize="1976,26">
              <v:shape style="position:absolute;left:8461;top:14701;width:1976;height:26" coordorigin="8461,14701" coordsize="1976,26" path="m8461,14727l10437,14727,10437,14701,8461,14701,8461,14727xe" filled="t" fillcolor="#FFFFFF" stroked="f">
                <v:path arrowok="t"/>
                <v:fill/>
              </v:shape>
            </v:group>
            <v:group style="position:absolute;left:8461;top:14726;width:108;height:209" coordorigin="8461,14726" coordsize="108,209">
              <v:shape style="position:absolute;left:8461;top:14726;width:108;height:209" coordorigin="8461,14726" coordsize="108,209" path="m8461,14935l8569,14935,8569,14726,8461,14726,8461,14935e" filled="t" fillcolor="#FFFFFF" stroked="f">
                <v:path arrowok="t"/>
                <v:fill/>
              </v:shape>
            </v:group>
            <v:group style="position:absolute;left:9079;top:14726;width:103;height:209" coordorigin="9079,14726" coordsize="103,209">
              <v:shape style="position:absolute;left:9079;top:14726;width:103;height:209" coordorigin="9079,14726" coordsize="103,209" path="m9079,14935l9182,14935,9182,14726,9079,14726,9079,14935e" filled="t" fillcolor="#FFFFFF" stroked="f">
                <v:path arrowok="t"/>
                <v:fill/>
              </v:shape>
            </v:group>
            <v:group style="position:absolute;left:8461;top:14934;width:1976;height:26" coordorigin="8461,14934" coordsize="1976,26">
              <v:shape style="position:absolute;left:8461;top:14934;width:1976;height:26" coordorigin="8461,14934" coordsize="1976,26" path="m8461,14960l10437,14960,10437,14934,8461,14934,8461,14960xe" filled="t" fillcolor="#FFFFFF" stroked="f">
                <v:path arrowok="t"/>
                <v:fill/>
              </v:shape>
            </v:group>
            <v:group style="position:absolute;left:8569;top:14726;width:509;height:209" coordorigin="8569,14726" coordsize="509,209">
              <v:shape style="position:absolute;left:8569;top:14726;width:509;height:209" coordorigin="8569,14726" coordsize="509,209" path="m8569,14935l9079,14935,9079,14726,8569,14726,8569,14935e" filled="t" fillcolor="#FFFFFF" stroked="f">
                <v:path arrowok="t"/>
                <v:fill/>
              </v:shape>
            </v:group>
            <v:group style="position:absolute;left:9187;top:14726;width:108;height:209" coordorigin="9187,14726" coordsize="108,209">
              <v:shape style="position:absolute;left:9187;top:14726;width:108;height:209" coordorigin="9187,14726" coordsize="108,209" path="m9187,14935l9295,14935,9295,14726,9187,14726,9187,14935e" filled="t" fillcolor="#FFFFFF" stroked="f">
                <v:path arrowok="t"/>
                <v:fill/>
              </v:shape>
            </v:group>
            <v:group style="position:absolute;left:9686;top:14726;width:103;height:209" coordorigin="9686,14726" coordsize="103,209">
              <v:shape style="position:absolute;left:9686;top:14726;width:103;height:209" coordorigin="9686,14726" coordsize="103,209" path="m9686,14935l9789,14935,9789,14726,9686,14726,9686,14935e" filled="t" fillcolor="#FFFFFF" stroked="f">
                <v:path arrowok="t"/>
                <v:fill/>
              </v:shape>
            </v:group>
            <v:group style="position:absolute;left:9295;top:14726;width:391;height:209" coordorigin="9295,14726" coordsize="391,209">
              <v:shape style="position:absolute;left:9295;top:14726;width:391;height:209" coordorigin="9295,14726" coordsize="391,209" path="m9295,14935l9686,14935,9686,14726,9295,14726,9295,14935e" filled="t" fillcolor="#FFFFFF" stroked="f">
                <v:path arrowok="t"/>
                <v:fill/>
              </v:shape>
            </v:group>
            <v:group style="position:absolute;left:9794;top:14726;width:108;height:209" coordorigin="9794,14726" coordsize="108,209">
              <v:shape style="position:absolute;left:9794;top:14726;width:108;height:209" coordorigin="9794,14726" coordsize="108,209" path="m9794,14935l9902,14935,9902,14726,9794,14726,9794,14935e" filled="t" fillcolor="#FFFFFF" stroked="f">
                <v:path arrowok="t"/>
                <v:fill/>
              </v:shape>
            </v:group>
            <v:group style="position:absolute;left:10334;top:14726;width:103;height:209" coordorigin="10334,14726" coordsize="103,209">
              <v:shape style="position:absolute;left:10334;top:14726;width:103;height:209" coordorigin="10334,14726" coordsize="103,209" path="m10334,14935l10437,14935,10437,14726,10334,14726,10334,14935e" filled="t" fillcolor="#FFFFFF" stroked="f">
                <v:path arrowok="t"/>
                <v:fill/>
              </v:shape>
            </v:group>
            <v:group style="position:absolute;left:9902;top:14726;width:432;height:209" coordorigin="9902,14726" coordsize="432,209">
              <v:shape style="position:absolute;left:9902;top:14726;width:432;height:209" coordorigin="9902,14726" coordsize="432,209" path="m9902,14935l10334,14935,10334,14726,9902,14726,9902,14935e" filled="t" fillcolor="#FFFFFF" stroked="f">
                <v:path arrowok="t"/>
                <v:fill/>
              </v:shape>
            </v:group>
            <v:group style="position:absolute;left:10442;top:14738;width:108;height:185" coordorigin="10442,14738" coordsize="108,185">
              <v:shape style="position:absolute;left:10442;top:14738;width:108;height:185" coordorigin="10442,14738" coordsize="108,185" path="m10442,14923l10550,14923,10550,14738,10442,14738,10442,14923e" filled="t" fillcolor="#FFFFFF" stroked="f">
                <v:path arrowok="t"/>
                <v:fill/>
              </v:shape>
            </v:group>
            <v:group style="position:absolute;left:11054;top:14738;width:101;height:185" coordorigin="11054,14738" coordsize="101,185">
              <v:shape style="position:absolute;left:11054;top:14738;width:101;height:185" coordorigin="11054,14738" coordsize="101,185" path="m11054,14923l11155,14923,11155,14738,11054,14738,11054,14923e" filled="t" fillcolor="#FFFFFF" stroked="f">
                <v:path arrowok="t"/>
                <v:fill/>
              </v:shape>
            </v:group>
            <v:group style="position:absolute;left:10442;top:14964;width:713;height:2" coordorigin="10442,14964" coordsize="713,2">
              <v:shape style="position:absolute;left:10442;top:14964;width:713;height:2" coordorigin="10442,14964" coordsize="713,0" path="m10442,14964l11155,14964e" filled="f" stroked="t" strokeweight="4.18pt" strokecolor="#FFFFFF">
                <v:path arrowok="t"/>
              </v:shape>
            </v:group>
            <v:group style="position:absolute;left:10550;top:14738;width:504;height:185" coordorigin="10550,14738" coordsize="504,185">
              <v:shape style="position:absolute;left:10550;top:14738;width:504;height:185" coordorigin="10550,14738" coordsize="504,185" path="m10550,14923l11054,14923,11054,14738,10550,14738,10550,14923e" filled="t" fillcolor="#FFFFFF" stroked="f">
                <v:path arrowok="t"/>
                <v:fill/>
              </v:shape>
            </v:group>
            <v:group style="position:absolute;left:715;top:14697;width:10452;height:2" coordorigin="715,14697" coordsize="10452,2">
              <v:shape style="position:absolute;left:715;top:14697;width:10452;height:2" coordorigin="715,14697" coordsize="10452,0" path="m715,14697l11167,14697e" filled="f" stroked="t" strokeweight=".579980pt" strokecolor="#000000">
                <v:path arrowok="t"/>
              </v:shape>
            </v:group>
            <v:group style="position:absolute;left:725;top:14992;width:1532;height:2" coordorigin="725,14992" coordsize="1532,2">
              <v:shape style="position:absolute;left:725;top:14992;width:1532;height:2" coordorigin="725,14992" coordsize="1532,0" path="m725,14992l2256,14992e" filled="f" stroked="t" strokeweight="2.5pt" strokecolor="#FFFFFF">
                <v:path arrowok="t"/>
              </v:shape>
            </v:group>
            <v:group style="position:absolute;left:725;top:15016;width:103;height:206" coordorigin="725,15016" coordsize="103,206">
              <v:shape style="position:absolute;left:725;top:15016;width:103;height:206" coordorigin="725,15016" coordsize="103,206" path="m725,15223l828,15223,828,15016,725,15016,725,15223e" filled="t" fillcolor="#FFFFFF" stroked="f">
                <v:path arrowok="t"/>
                <v:fill/>
              </v:shape>
            </v:group>
            <v:group style="position:absolute;left:2153;top:15016;width:103;height:206" coordorigin="2153,15016" coordsize="103,206">
              <v:shape style="position:absolute;left:2153;top:15016;width:103;height:206" coordorigin="2153,15016" coordsize="103,206" path="m2153,15223l2256,15223,2256,15016,2153,15016,2153,15223e" filled="t" fillcolor="#FFFFFF" stroked="f">
                <v:path arrowok="t"/>
                <v:fill/>
              </v:shape>
            </v:group>
            <v:group style="position:absolute;left:828;top:15016;width:1325;height:206" coordorigin="828,15016" coordsize="1325,206">
              <v:shape style="position:absolute;left:828;top:15016;width:1325;height:206" coordorigin="828,15016" coordsize="1325,206" path="m2153,15223l2153,15016,828,15016,828,15223,2153,15223e" filled="t" fillcolor="#FFFFFF" stroked="f">
                <v:path arrowok="t"/>
                <v:fill/>
              </v:shape>
            </v:group>
            <v:group style="position:absolute;left:2261;top:15004;width:108;height:182" coordorigin="2261,15004" coordsize="108,182">
              <v:shape style="position:absolute;left:2261;top:15004;width:108;height:182" coordorigin="2261,15004" coordsize="108,182" path="m2261,15187l2369,15187,2369,15004,2261,15004,2261,15187e" filled="t" fillcolor="#FFFFFF" stroked="f">
                <v:path arrowok="t"/>
                <v:fill/>
              </v:shape>
            </v:group>
            <v:group style="position:absolute;left:2844;top:15004;width:103;height:182" coordorigin="2844,15004" coordsize="103,182">
              <v:shape style="position:absolute;left:2844;top:15004;width:103;height:182" coordorigin="2844,15004" coordsize="103,182" path="m2844,15187l2948,15187,2948,15004,2844,15004,2844,15187e" filled="t" fillcolor="#FFFFFF" stroked="f">
                <v:path arrowok="t"/>
                <v:fill/>
              </v:shape>
            </v:group>
            <v:group style="position:absolute;left:2261;top:15228;width:686;height:2" coordorigin="2261,15228" coordsize="686,2">
              <v:shape style="position:absolute;left:2261;top:15228;width:686;height:2" coordorigin="2261,15228" coordsize="686,0" path="m2261,15228l2948,15228e" filled="f" stroked="t" strokeweight="4.18pt" strokecolor="#FFFFFF">
                <v:path arrowok="t"/>
              </v:shape>
            </v:group>
            <v:group style="position:absolute;left:2369;top:15004;width:475;height:182" coordorigin="2369,15004" coordsize="475,182">
              <v:shape style="position:absolute;left:2369;top:15004;width:475;height:182" coordorigin="2369,15004" coordsize="475,182" path="m2369,15187l2844,15187,2844,15004,2369,15004,2369,15187e" filled="t" fillcolor="#FFFFFF" stroked="f">
                <v:path arrowok="t"/>
                <v:fill/>
              </v:shape>
            </v:group>
            <v:group style="position:absolute;left:2952;top:14992;width:108;height:206" coordorigin="2952,14992" coordsize="108,206">
              <v:shape style="position:absolute;left:2952;top:14992;width:108;height:206" coordorigin="2952,14992" coordsize="108,206" path="m2952,15199l3060,15199,3060,14992,2952,14992,2952,15199e" filled="t" fillcolor="#FFFFFF" stroked="f">
                <v:path arrowok="t"/>
                <v:fill/>
              </v:shape>
            </v:group>
            <v:group style="position:absolute;left:3528;top:14992;width:103;height:206" coordorigin="3528,14992" coordsize="103,206">
              <v:shape style="position:absolute;left:3528;top:14992;width:103;height:206" coordorigin="3528,14992" coordsize="103,206" path="m3528,15199l3632,15199,3632,14992,3528,14992,3528,15199e" filled="t" fillcolor="#FFFFFF" stroked="f">
                <v:path arrowok="t"/>
                <v:fill/>
              </v:shape>
            </v:group>
            <v:group style="position:absolute;left:2952;top:15228;width:679;height:2" coordorigin="2952,15228" coordsize="679,2">
              <v:shape style="position:absolute;left:2952;top:15228;width:679;height:2" coordorigin="2952,15228" coordsize="679,0" path="m2952,15228l3632,15228e" filled="f" stroked="t" strokeweight="2.98pt" strokecolor="#FFFFFF">
                <v:path arrowok="t"/>
              </v:shape>
            </v:group>
            <v:group style="position:absolute;left:3060;top:14992;width:468;height:206" coordorigin="3060,14992" coordsize="468,206">
              <v:shape style="position:absolute;left:3060;top:14992;width:468;height:206" coordorigin="3060,14992" coordsize="468,206" path="m3060,15199l3528,15199,3528,14992,3060,14992,3060,15199e" filled="t" fillcolor="#FFFFFF" stroked="f">
                <v:path arrowok="t"/>
                <v:fill/>
              </v:shape>
            </v:group>
            <v:group style="position:absolute;left:3636;top:15004;width:108;height:182" coordorigin="3636,15004" coordsize="108,182">
              <v:shape style="position:absolute;left:3636;top:15004;width:108;height:182" coordorigin="3636,15004" coordsize="108,182" path="m3636,15187l3744,15187,3744,15004,3636,15004,3636,15187e" filled="t" fillcolor="#FFFFFF" stroked="f">
                <v:path arrowok="t"/>
                <v:fill/>
              </v:shape>
            </v:group>
            <v:group style="position:absolute;left:4393;top:15004;width:103;height:182" coordorigin="4393,15004" coordsize="103,182">
              <v:shape style="position:absolute;left:4393;top:15004;width:103;height:182" coordorigin="4393,15004" coordsize="103,182" path="m4393,15187l4496,15187,4496,15004,4393,15004,4393,15187e" filled="t" fillcolor="#FFFFFF" stroked="f">
                <v:path arrowok="t"/>
                <v:fill/>
              </v:shape>
            </v:group>
            <v:group style="position:absolute;left:3636;top:15228;width:860;height:2" coordorigin="3636,15228" coordsize="860,2">
              <v:shape style="position:absolute;left:3636;top:15228;width:860;height:2" coordorigin="3636,15228" coordsize="860,0" path="m3636,15228l4496,15228e" filled="f" stroked="t" strokeweight="4.18pt" strokecolor="#FFFFFF">
                <v:path arrowok="t"/>
              </v:shape>
            </v:group>
            <v:group style="position:absolute;left:3744;top:15004;width:648;height:182" coordorigin="3744,15004" coordsize="648,182">
              <v:shape style="position:absolute;left:3744;top:15004;width:648;height:182" coordorigin="3744,15004" coordsize="648,182" path="m3744,15187l4393,15187,4393,15004,3744,15004,3744,15187e" filled="t" fillcolor="#FFFFFF" stroked="f">
                <v:path arrowok="t"/>
                <v:fill/>
              </v:shape>
            </v:group>
            <v:group style="position:absolute;left:4501;top:14992;width:667;height:2" coordorigin="4501,14992" coordsize="667,2">
              <v:shape style="position:absolute;left:4501;top:14992;width:667;height:2" coordorigin="4501,14992" coordsize="667,0" path="m4501,14992l5168,14992e" filled="f" stroked="t" strokeweight="2.5pt" strokecolor="#FFFFFF">
                <v:path arrowok="t"/>
              </v:shape>
            </v:group>
            <v:group style="position:absolute;left:4501;top:15016;width:108;height:206" coordorigin="4501,15016" coordsize="108,206">
              <v:shape style="position:absolute;left:4501;top:15016;width:108;height:206" coordorigin="4501,15016" coordsize="108,206" path="m4501,15223l4609,15223,4609,15016,4501,15016,4501,15223e" filled="t" fillcolor="#FFFFFF" stroked="f">
                <v:path arrowok="t"/>
                <v:fill/>
              </v:shape>
            </v:group>
            <v:group style="position:absolute;left:5065;top:15016;width:103;height:206" coordorigin="5065,15016" coordsize="103,206">
              <v:shape style="position:absolute;left:5065;top:15016;width:103;height:206" coordorigin="5065,15016" coordsize="103,206" path="m5065,15223l5168,15223,5168,15016,5065,15016,5065,15223e" filled="t" fillcolor="#FFFFFF" stroked="f">
                <v:path arrowok="t"/>
                <v:fill/>
              </v:shape>
            </v:group>
            <v:group style="position:absolute;left:4609;top:15016;width:456;height:206" coordorigin="4609,15016" coordsize="456,206">
              <v:shape style="position:absolute;left:4609;top:15016;width:456;height:206" coordorigin="4609,15016" coordsize="456,206" path="m5065,15223l5065,15016,4609,15016,4609,15223,5065,15223e" filled="t" fillcolor="#FFFFFF" stroked="f">
                <v:path arrowok="t"/>
                <v:fill/>
              </v:shape>
            </v:group>
            <v:group style="position:absolute;left:5173;top:15004;width:108;height:182" coordorigin="5173,15004" coordsize="108,182">
              <v:shape style="position:absolute;left:5173;top:15004;width:108;height:182" coordorigin="5173,15004" coordsize="108,182" path="m5173,15187l5281,15187,5281,15004,5173,15004,5173,15187e" filled="t" fillcolor="#FFFFFF" stroked="f">
                <v:path arrowok="t"/>
                <v:fill/>
              </v:shape>
            </v:group>
            <v:group style="position:absolute;left:5754;top:15004;width:103;height:182" coordorigin="5754,15004" coordsize="103,182">
              <v:shape style="position:absolute;left:5754;top:15004;width:103;height:182" coordorigin="5754,15004" coordsize="103,182" path="m5754,15187l5857,15187,5857,15004,5754,15004,5754,15187e" filled="t" fillcolor="#FFFFFF" stroked="f">
                <v:path arrowok="t"/>
                <v:fill/>
              </v:shape>
            </v:group>
            <v:group style="position:absolute;left:5173;top:15228;width:684;height:2" coordorigin="5173,15228" coordsize="684,2">
              <v:shape style="position:absolute;left:5173;top:15228;width:684;height:2" coordorigin="5173,15228" coordsize="684,0" path="m5173,15228l5857,15228e" filled="f" stroked="t" strokeweight="4.18pt" strokecolor="#FFFFFF">
                <v:path arrowok="t"/>
              </v:shape>
            </v:group>
            <v:group style="position:absolute;left:5281;top:15004;width:473;height:182" coordorigin="5281,15004" coordsize="473,182">
              <v:shape style="position:absolute;left:5281;top:15004;width:473;height:182" coordorigin="5281,15004" coordsize="473,182" path="m5281,15187l5754,15187,5754,15004,5281,15004,5281,15187e" filled="t" fillcolor="#FFFFFF" stroked="f">
                <v:path arrowok="t"/>
                <v:fill/>
              </v:shape>
            </v:group>
            <v:group style="position:absolute;left:5862;top:14992;width:588;height:2" coordorigin="5862,14992" coordsize="588,2">
              <v:shape style="position:absolute;left:5862;top:14992;width:588;height:2" coordorigin="5862,14992" coordsize="588,0" path="m5862,14992l6450,14992e" filled="f" stroked="t" strokeweight="2.5pt" strokecolor="#FFFFFF">
                <v:path arrowok="t"/>
              </v:shape>
            </v:group>
            <v:group style="position:absolute;left:5862;top:15016;width:108;height:206" coordorigin="5862,15016" coordsize="108,206">
              <v:shape style="position:absolute;left:5862;top:15016;width:108;height:206" coordorigin="5862,15016" coordsize="108,206" path="m5862,15223l5970,15223,5970,15016,5862,15016,5862,15223e" filled="t" fillcolor="#FFFFFF" stroked="f">
                <v:path arrowok="t"/>
                <v:fill/>
              </v:shape>
            </v:group>
            <v:group style="position:absolute;left:6347;top:15016;width:103;height:206" coordorigin="6347,15016" coordsize="103,206">
              <v:shape style="position:absolute;left:6347;top:15016;width:103;height:206" coordorigin="6347,15016" coordsize="103,206" path="m6347,15223l6450,15223,6450,15016,6347,15016,6347,15223e" filled="t" fillcolor="#FFFFFF" stroked="f">
                <v:path arrowok="t"/>
                <v:fill/>
              </v:shape>
            </v:group>
            <v:group style="position:absolute;left:5970;top:15016;width:377;height:206" coordorigin="5970,15016" coordsize="377,206">
              <v:shape style="position:absolute;left:5970;top:15016;width:377;height:206" coordorigin="5970,15016" coordsize="377,206" path="m6347,15223l6347,15016,5970,15016,5970,15223,6347,15223e" filled="t" fillcolor="#FFFFFF" stroked="f">
                <v:path arrowok="t"/>
                <v:fill/>
              </v:shape>
            </v:group>
            <v:group style="position:absolute;left:6455;top:14967;width:2002;height:38" coordorigin="6455,14967" coordsize="2002,38">
              <v:shape style="position:absolute;left:6455;top:14967;width:2002;height:38" coordorigin="6455,14967" coordsize="2002,38" path="m6455,15005l8457,15005,8457,14967,6455,14967,6455,15005xe" filled="t" fillcolor="#FFFFFF" stroked="f">
                <v:path arrowok="t"/>
                <v:fill/>
              </v:shape>
            </v:group>
            <v:group style="position:absolute;left:6455;top:15004;width:108;height:182" coordorigin="6455,15004" coordsize="108,182">
              <v:shape style="position:absolute;left:6455;top:15004;width:108;height:182" coordorigin="6455,15004" coordsize="108,182" path="m6455,15187l6563,15187,6563,15004,6455,15004,6455,15187e" filled="t" fillcolor="#FFFFFF" stroked="f">
                <v:path arrowok="t"/>
                <v:fill/>
              </v:shape>
            </v:group>
            <v:group style="position:absolute;left:7624;top:15004;width:103;height:182" coordorigin="7624,15004" coordsize="103,182">
              <v:shape style="position:absolute;left:7624;top:15004;width:103;height:182" coordorigin="7624,15004" coordsize="103,182" path="m7624,15187l7727,15187,7727,15004,7624,15004,7624,15187e" filled="t" fillcolor="#FFFFFF" stroked="f">
                <v:path arrowok="t"/>
                <v:fill/>
              </v:shape>
            </v:group>
            <v:group style="position:absolute;left:6455;top:15186;width:2002;height:38" coordorigin="6455,15186" coordsize="2002,38">
              <v:shape style="position:absolute;left:6455;top:15186;width:2002;height:38" coordorigin="6455,15186" coordsize="2002,38" path="m6455,15224l8457,15224,8457,15186,6455,15186,6455,15224xe" filled="t" fillcolor="#FFFFFF" stroked="f">
                <v:path arrowok="t"/>
                <v:fill/>
              </v:shape>
            </v:group>
            <v:group style="position:absolute;left:6563;top:15004;width:1061;height:182" coordorigin="6563,15004" coordsize="1061,182">
              <v:shape style="position:absolute;left:6563;top:15004;width:1061;height:182" coordorigin="6563,15004" coordsize="1061,182" path="m6563,15187l7624,15187,7624,15004,6563,15004,6563,15187e" filled="t" fillcolor="#FFFFFF" stroked="f">
                <v:path arrowok="t"/>
                <v:fill/>
              </v:shape>
            </v:group>
            <v:group style="position:absolute;left:7732;top:15004;width:108;height:182" coordorigin="7732,15004" coordsize="108,182">
              <v:shape style="position:absolute;left:7732;top:15004;width:108;height:182" coordorigin="7732,15004" coordsize="108,182" path="m7732,15187l7840,15187,7840,15004,7732,15004,7732,15187e" filled="t" fillcolor="#FFFFFF" stroked="f">
                <v:path arrowok="t"/>
                <v:fill/>
              </v:shape>
            </v:group>
            <v:group style="position:absolute;left:8353;top:15004;width:103;height:182" coordorigin="8353,15004" coordsize="103,182">
              <v:shape style="position:absolute;left:8353;top:15004;width:103;height:182" coordorigin="8353,15004" coordsize="103,182" path="m8353,15187l8457,15187,8457,15004,8353,15004,8353,15187e" filled="t" fillcolor="#FFFFFF" stroked="f">
                <v:path arrowok="t"/>
                <v:fill/>
              </v:shape>
            </v:group>
            <v:group style="position:absolute;left:7840;top:15004;width:514;height:182" coordorigin="7840,15004" coordsize="514,182">
              <v:shape style="position:absolute;left:7840;top:15004;width:514;height:182" coordorigin="7840,15004" coordsize="514,182" path="m7840,15187l8353,15187,8353,15004,7840,15004,7840,15187e" filled="t" fillcolor="#FFFFFF" stroked="f">
                <v:path arrowok="t"/>
                <v:fill/>
              </v:shape>
            </v:group>
            <v:group style="position:absolute;left:8461;top:14967;width:1976;height:26" coordorigin="8461,14967" coordsize="1976,26">
              <v:shape style="position:absolute;left:8461;top:14967;width:1976;height:26" coordorigin="8461,14967" coordsize="1976,26" path="m8461,14993l10437,14993,10437,14967,8461,14967,8461,14993xe" filled="t" fillcolor="#FFFFFF" stroked="f">
                <v:path arrowok="t"/>
                <v:fill/>
              </v:shape>
            </v:group>
            <v:group style="position:absolute;left:8461;top:14992;width:108;height:206" coordorigin="8461,14992" coordsize="108,206">
              <v:shape style="position:absolute;left:8461;top:14992;width:108;height:206" coordorigin="8461,14992" coordsize="108,206" path="m8461,15199l8569,15199,8569,14992,8461,14992,8461,15199e" filled="t" fillcolor="#FFFFFF" stroked="f">
                <v:path arrowok="t"/>
                <v:fill/>
              </v:shape>
            </v:group>
            <v:group style="position:absolute;left:9079;top:14992;width:103;height:206" coordorigin="9079,14992" coordsize="103,206">
              <v:shape style="position:absolute;left:9079;top:14992;width:103;height:206" coordorigin="9079,14992" coordsize="103,206" path="m9079,15199l9182,15199,9182,14992,9079,14992,9079,15199e" filled="t" fillcolor="#FFFFFF" stroked="f">
                <v:path arrowok="t"/>
                <v:fill/>
              </v:shape>
            </v:group>
            <v:group style="position:absolute;left:8461;top:15198;width:1976;height:26" coordorigin="8461,15198" coordsize="1976,26">
              <v:shape style="position:absolute;left:8461;top:15198;width:1976;height:26" coordorigin="8461,15198" coordsize="1976,26" path="m8461,15224l10437,15224,10437,15198,8461,15198,8461,15224xe" filled="t" fillcolor="#FFFFFF" stroked="f">
                <v:path arrowok="t"/>
                <v:fill/>
              </v:shape>
            </v:group>
            <v:group style="position:absolute;left:8569;top:14992;width:509;height:206" coordorigin="8569,14992" coordsize="509,206">
              <v:shape style="position:absolute;left:8569;top:14992;width:509;height:206" coordorigin="8569,14992" coordsize="509,206" path="m8569,15199l9079,15199,9079,14992,8569,14992,8569,15199e" filled="t" fillcolor="#FFFFFF" stroked="f">
                <v:path arrowok="t"/>
                <v:fill/>
              </v:shape>
            </v:group>
            <v:group style="position:absolute;left:9187;top:14992;width:108;height:206" coordorigin="9187,14992" coordsize="108,206">
              <v:shape style="position:absolute;left:9187;top:14992;width:108;height:206" coordorigin="9187,14992" coordsize="108,206" path="m9187,15199l9295,15199,9295,14992,9187,14992,9187,15199e" filled="t" fillcolor="#FFFFFF" stroked="f">
                <v:path arrowok="t"/>
                <v:fill/>
              </v:shape>
            </v:group>
            <v:group style="position:absolute;left:9686;top:14992;width:103;height:206" coordorigin="9686,14992" coordsize="103,206">
              <v:shape style="position:absolute;left:9686;top:14992;width:103;height:206" coordorigin="9686,14992" coordsize="103,206" path="m9686,15199l9789,15199,9789,14992,9686,14992,9686,15199e" filled="t" fillcolor="#FFFFFF" stroked="f">
                <v:path arrowok="t"/>
                <v:fill/>
              </v:shape>
            </v:group>
            <v:group style="position:absolute;left:9295;top:14992;width:391;height:206" coordorigin="9295,14992" coordsize="391,206">
              <v:shape style="position:absolute;left:9295;top:14992;width:391;height:206" coordorigin="9295,14992" coordsize="391,206" path="m9295,15199l9686,15199,9686,14992,9295,14992,9295,15199e" filled="t" fillcolor="#FFFFFF" stroked="f">
                <v:path arrowok="t"/>
                <v:fill/>
              </v:shape>
            </v:group>
            <v:group style="position:absolute;left:9794;top:14992;width:108;height:206" coordorigin="9794,14992" coordsize="108,206">
              <v:shape style="position:absolute;left:9794;top:14992;width:108;height:206" coordorigin="9794,14992" coordsize="108,206" path="m9794,15199l9902,15199,9902,14992,9794,14992,9794,15199e" filled="t" fillcolor="#FFFFFF" stroked="f">
                <v:path arrowok="t"/>
                <v:fill/>
              </v:shape>
            </v:group>
            <v:group style="position:absolute;left:10334;top:14992;width:103;height:206" coordorigin="10334,14992" coordsize="103,206">
              <v:shape style="position:absolute;left:10334;top:14992;width:103;height:206" coordorigin="10334,14992" coordsize="103,206" path="m10334,15199l10437,15199,10437,14992,10334,14992,10334,15199e" filled="t" fillcolor="#FFFFFF" stroked="f">
                <v:path arrowok="t"/>
                <v:fill/>
              </v:shape>
            </v:group>
            <v:group style="position:absolute;left:9902;top:14992;width:432;height:206" coordorigin="9902,14992" coordsize="432,206">
              <v:shape style="position:absolute;left:9902;top:14992;width:432;height:206" coordorigin="9902,14992" coordsize="432,206" path="m9902,15199l10334,15199,10334,14992,9902,14992,9902,15199e" filled="t" fillcolor="#FFFFFF" stroked="f">
                <v:path arrowok="t"/>
                <v:fill/>
              </v:shape>
            </v:group>
            <v:group style="position:absolute;left:10442;top:15004;width:108;height:182" coordorigin="10442,15004" coordsize="108,182">
              <v:shape style="position:absolute;left:10442;top:15004;width:108;height:182" coordorigin="10442,15004" coordsize="108,182" path="m10442,15187l10550,15187,10550,15004,10442,15004,10442,15187e" filled="t" fillcolor="#FFFFFF" stroked="f">
                <v:path arrowok="t"/>
                <v:fill/>
              </v:shape>
            </v:group>
            <v:group style="position:absolute;left:11054;top:15004;width:101;height:182" coordorigin="11054,15004" coordsize="101,182">
              <v:shape style="position:absolute;left:11054;top:15004;width:101;height:182" coordorigin="11054,15004" coordsize="101,182" path="m11054,15187l11155,15187,11155,15004,11054,15004,11054,15187e" filled="t" fillcolor="#FFFFFF" stroked="f">
                <v:path arrowok="t"/>
                <v:fill/>
              </v:shape>
            </v:group>
            <v:group style="position:absolute;left:10442;top:15228;width:713;height:2" coordorigin="10442,15228" coordsize="713,2">
              <v:shape style="position:absolute;left:10442;top:15228;width:713;height:2" coordorigin="10442,15228" coordsize="713,0" path="m10442,15228l11155,15228e" filled="f" stroked="t" strokeweight="4.18pt" strokecolor="#FFFFFF">
                <v:path arrowok="t"/>
              </v:shape>
            </v:group>
            <v:group style="position:absolute;left:10550;top:15004;width:504;height:182" coordorigin="10550,15004" coordsize="504,182">
              <v:shape style="position:absolute;left:10550;top:15004;width:504;height:182" coordorigin="10550,15004" coordsize="504,182" path="m10550,15187l11054,15187,11054,15004,10550,15004,10550,15187e" filled="t" fillcolor="#FFFFFF" stroked="f">
                <v:path arrowok="t"/>
                <v:fill/>
              </v:shape>
            </v:group>
            <v:group style="position:absolute;left:715;top:14964;width:10452;height:2" coordorigin="715,14964" coordsize="10452,2">
              <v:shape style="position:absolute;left:715;top:14964;width:10452;height:2" coordorigin="715,14964" coordsize="10452,0" path="m715,14964l11167,14964e" filled="f" stroked="t" strokeweight=".579980pt" strokecolor="#000000">
                <v:path arrowok="t"/>
              </v:shape>
            </v:group>
            <v:group style="position:absolute;left:725;top:15256;width:1532;height:2" coordorigin="725,15256" coordsize="1532,2">
              <v:shape style="position:absolute;left:725;top:15256;width:1532;height:2" coordorigin="725,15256" coordsize="1532,0" path="m725,15256l2256,15256e" filled="f" stroked="t" strokeweight="2.5pt" strokecolor="#FFFFFF">
                <v:path arrowok="t"/>
              </v:shape>
            </v:group>
            <v:group style="position:absolute;left:725;top:15280;width:103;height:206" coordorigin="725,15280" coordsize="103,206">
              <v:shape style="position:absolute;left:725;top:15280;width:103;height:206" coordorigin="725,15280" coordsize="103,206" path="m725,15487l828,15487,828,15280,725,15280,725,15487e" filled="t" fillcolor="#FFFFFF" stroked="f">
                <v:path arrowok="t"/>
                <v:fill/>
              </v:shape>
            </v:group>
            <v:group style="position:absolute;left:2153;top:15280;width:103;height:206" coordorigin="2153,15280" coordsize="103,206">
              <v:shape style="position:absolute;left:2153;top:15280;width:103;height:206" coordorigin="2153,15280" coordsize="103,206" path="m2153,15487l2256,15487,2256,15280,2153,15280,2153,15487e" filled="t" fillcolor="#FFFFFF" stroked="f">
                <v:path arrowok="t"/>
                <v:fill/>
              </v:shape>
            </v:group>
            <v:group style="position:absolute;left:828;top:15280;width:1325;height:206" coordorigin="828,15280" coordsize="1325,206">
              <v:shape style="position:absolute;left:828;top:15280;width:1325;height:206" coordorigin="828,15280" coordsize="1325,206" path="m2153,15487l2153,15280,828,15280,828,15487,2153,15487e" filled="t" fillcolor="#FFFFFF" stroked="f">
                <v:path arrowok="t"/>
                <v:fill/>
              </v:shape>
            </v:group>
            <v:group style="position:absolute;left:2261;top:15268;width:108;height:185" coordorigin="2261,15268" coordsize="108,185">
              <v:shape style="position:absolute;left:2261;top:15268;width:108;height:185" coordorigin="2261,15268" coordsize="108,185" path="m2261,15453l2369,15453,2369,15268,2261,15268,2261,15453e" filled="t" fillcolor="#FFFFFF" stroked="f">
                <v:path arrowok="t"/>
                <v:fill/>
              </v:shape>
            </v:group>
            <v:group style="position:absolute;left:2844;top:15268;width:103;height:185" coordorigin="2844,15268" coordsize="103,185">
              <v:shape style="position:absolute;left:2844;top:15268;width:103;height:185" coordorigin="2844,15268" coordsize="103,185" path="m2844,15453l2948,15453,2948,15268,2844,15268,2844,15453e" filled="t" fillcolor="#FFFFFF" stroked="f">
                <v:path arrowok="t"/>
                <v:fill/>
              </v:shape>
            </v:group>
            <v:group style="position:absolute;left:2261;top:15470;width:2235;height:2" coordorigin="2261,15470" coordsize="2235,2">
              <v:shape style="position:absolute;left:2261;top:15470;width:2235;height:2" coordorigin="2261,15470" coordsize="2235,0" path="m2261,15470l4496,15470e" filled="f" stroked="t" strokeweight="1.78pt" strokecolor="#FFFFFF">
                <v:path arrowok="t"/>
              </v:shape>
            </v:group>
            <v:group style="position:absolute;left:2369;top:15268;width:475;height:185" coordorigin="2369,15268" coordsize="475,185">
              <v:shape style="position:absolute;left:2369;top:15268;width:475;height:185" coordorigin="2369,15268" coordsize="475,185" path="m2369,15453l2844,15453,2844,15268,2369,15268,2369,15453e" filled="t" fillcolor="#FFFFFF" stroked="f">
                <v:path arrowok="t"/>
                <v:fill/>
              </v:shape>
            </v:group>
            <v:group style="position:absolute;left:2952;top:15256;width:108;height:206" coordorigin="2952,15256" coordsize="108,206">
              <v:shape style="position:absolute;left:2952;top:15256;width:108;height:206" coordorigin="2952,15256" coordsize="108,206" path="m2952,15463l3060,15463,3060,15256,2952,15256,2952,15463e" filled="t" fillcolor="#FFFFFF" stroked="f">
                <v:path arrowok="t"/>
                <v:fill/>
              </v:shape>
            </v:group>
            <v:group style="position:absolute;left:3528;top:15256;width:103;height:206" coordorigin="3528,15256" coordsize="103,206">
              <v:shape style="position:absolute;left:3528;top:15256;width:103;height:206" coordorigin="3528,15256" coordsize="103,206" path="m3528,15463l3632,15463,3632,15256,3528,15256,3528,15463e" filled="t" fillcolor="#FFFFFF" stroked="f">
                <v:path arrowok="t"/>
                <v:fill/>
              </v:shape>
            </v:group>
            <v:group style="position:absolute;left:3060;top:15256;width:468;height:206" coordorigin="3060,15256" coordsize="468,206">
              <v:shape style="position:absolute;left:3060;top:15256;width:468;height:206" coordorigin="3060,15256" coordsize="468,206" path="m3060,15463l3528,15463,3528,15256,3060,15256,3060,15463e" filled="t" fillcolor="#FFFFFF" stroked="f">
                <v:path arrowok="t"/>
                <v:fill/>
              </v:shape>
            </v:group>
            <v:group style="position:absolute;left:3636;top:15268;width:108;height:185" coordorigin="3636,15268" coordsize="108,185">
              <v:shape style="position:absolute;left:3636;top:15268;width:108;height:185" coordorigin="3636,15268" coordsize="108,185" path="m3636,15453l3744,15453,3744,15268,3636,15268,3636,15453e" filled="t" fillcolor="#FFFFFF" stroked="f">
                <v:path arrowok="t"/>
                <v:fill/>
              </v:shape>
            </v:group>
            <v:group style="position:absolute;left:4393;top:15268;width:103;height:185" coordorigin="4393,15268" coordsize="103,185">
              <v:shape style="position:absolute;left:4393;top:15268;width:103;height:185" coordorigin="4393,15268" coordsize="103,185" path="m4393,15453l4496,15453,4496,15268,4393,15268,4393,15453e" filled="t" fillcolor="#FFFFFF" stroked="f">
                <v:path arrowok="t"/>
                <v:fill/>
              </v:shape>
            </v:group>
            <v:group style="position:absolute;left:3744;top:15268;width:648;height:185" coordorigin="3744,15268" coordsize="648,185">
              <v:shape style="position:absolute;left:3744;top:15268;width:648;height:185" coordorigin="3744,15268" coordsize="648,185" path="m3744,15453l4393,15453,4393,15268,3744,15268,3744,15453e" filled="t" fillcolor="#FFFFFF" stroked="f">
                <v:path arrowok="t"/>
                <v:fill/>
              </v:shape>
            </v:group>
            <v:group style="position:absolute;left:4501;top:15256;width:667;height:2" coordorigin="4501,15256" coordsize="667,2">
              <v:shape style="position:absolute;left:4501;top:15256;width:667;height:2" coordorigin="4501,15256" coordsize="667,0" path="m4501,15256l5168,15256e" filled="f" stroked="t" strokeweight="2.5pt" strokecolor="#FFFFFF">
                <v:path arrowok="t"/>
              </v:shape>
            </v:group>
            <v:group style="position:absolute;left:4501;top:15280;width:108;height:206" coordorigin="4501,15280" coordsize="108,206">
              <v:shape style="position:absolute;left:4501;top:15280;width:108;height:206" coordorigin="4501,15280" coordsize="108,206" path="m4501,15487l4609,15487,4609,15280,4501,15280,4501,15487e" filled="t" fillcolor="#FFFFFF" stroked="f">
                <v:path arrowok="t"/>
                <v:fill/>
              </v:shape>
            </v:group>
            <v:group style="position:absolute;left:5065;top:15280;width:103;height:206" coordorigin="5065,15280" coordsize="103,206">
              <v:shape style="position:absolute;left:5065;top:15280;width:103;height:206" coordorigin="5065,15280" coordsize="103,206" path="m5065,15487l5168,15487,5168,15280,5065,15280,5065,15487e" filled="t" fillcolor="#FFFFFF" stroked="f">
                <v:path arrowok="t"/>
                <v:fill/>
              </v:shape>
            </v:group>
            <v:group style="position:absolute;left:4609;top:15280;width:456;height:206" coordorigin="4609,15280" coordsize="456,206">
              <v:shape style="position:absolute;left:4609;top:15280;width:456;height:206" coordorigin="4609,15280" coordsize="456,206" path="m5065,15487l5065,15280,4609,15280,4609,15487,5065,15487e" filled="t" fillcolor="#FFFFFF" stroked="f">
                <v:path arrowok="t"/>
                <v:fill/>
              </v:shape>
            </v:group>
            <v:group style="position:absolute;left:5173;top:15268;width:108;height:185" coordorigin="5173,15268" coordsize="108,185">
              <v:shape style="position:absolute;left:5173;top:15268;width:108;height:185" coordorigin="5173,15268" coordsize="108,185" path="m5173,15453l5281,15453,5281,15268,5173,15268,5173,15453e" filled="t" fillcolor="#FFFFFF" stroked="f">
                <v:path arrowok="t"/>
                <v:fill/>
              </v:shape>
            </v:group>
            <v:group style="position:absolute;left:5754;top:15268;width:103;height:185" coordorigin="5754,15268" coordsize="103,185">
              <v:shape style="position:absolute;left:5754;top:15268;width:103;height:185" coordorigin="5754,15268" coordsize="103,185" path="m5754,15453l5857,15453,5857,15268,5754,15268,5754,15453e" filled="t" fillcolor="#FFFFFF" stroked="f">
                <v:path arrowok="t"/>
                <v:fill/>
              </v:shape>
            </v:group>
            <v:group style="position:absolute;left:5173;top:15470;width:684;height:2" coordorigin="5173,15470" coordsize="684,2">
              <v:shape style="position:absolute;left:5173;top:15470;width:684;height:2" coordorigin="5173,15470" coordsize="684,0" path="m5173,15470l5857,15470e" filled="f" stroked="t" strokeweight="1.78pt" strokecolor="#FFFFFF">
                <v:path arrowok="t"/>
              </v:shape>
            </v:group>
            <v:group style="position:absolute;left:5281;top:15268;width:473;height:185" coordorigin="5281,15268" coordsize="473,185">
              <v:shape style="position:absolute;left:5281;top:15268;width:473;height:185" coordorigin="5281,15268" coordsize="473,185" path="m5281,15453l5754,15453,5754,15268,5281,15268,5281,15453e" filled="t" fillcolor="#FFFFFF" stroked="f">
                <v:path arrowok="t"/>
                <v:fill/>
              </v:shape>
            </v:group>
            <v:group style="position:absolute;left:5862;top:15256;width:588;height:2" coordorigin="5862,15256" coordsize="588,2">
              <v:shape style="position:absolute;left:5862;top:15256;width:588;height:2" coordorigin="5862,15256" coordsize="588,0" path="m5862,15256l6450,15256e" filled="f" stroked="t" strokeweight="2.5pt" strokecolor="#FFFFFF">
                <v:path arrowok="t"/>
              </v:shape>
            </v:group>
            <v:group style="position:absolute;left:5862;top:15280;width:108;height:206" coordorigin="5862,15280" coordsize="108,206">
              <v:shape style="position:absolute;left:5862;top:15280;width:108;height:206" coordorigin="5862,15280" coordsize="108,206" path="m5862,15487l5970,15487,5970,15280,5862,15280,5862,15487e" filled="t" fillcolor="#FFFFFF" stroked="f">
                <v:path arrowok="t"/>
                <v:fill/>
              </v:shape>
            </v:group>
            <v:group style="position:absolute;left:6347;top:15280;width:103;height:206" coordorigin="6347,15280" coordsize="103,206">
              <v:shape style="position:absolute;left:6347;top:15280;width:103;height:206" coordorigin="6347,15280" coordsize="103,206" path="m6347,15487l6450,15487,6450,15280,6347,15280,6347,15487e" filled="t" fillcolor="#FFFFFF" stroked="f">
                <v:path arrowok="t"/>
                <v:fill/>
              </v:shape>
            </v:group>
            <v:group style="position:absolute;left:5970;top:15280;width:377;height:206" coordorigin="5970,15280" coordsize="377,206">
              <v:shape style="position:absolute;left:5970;top:15280;width:377;height:206" coordorigin="5970,15280" coordsize="377,206" path="m6347,15487l6347,15280,5970,15280,5970,15487,6347,15487e" filled="t" fillcolor="#FFFFFF" stroked="f">
                <v:path arrowok="t"/>
                <v:fill/>
              </v:shape>
            </v:group>
            <v:group style="position:absolute;left:6455;top:15231;width:2002;height:38" coordorigin="6455,15231" coordsize="2002,38">
              <v:shape style="position:absolute;left:6455;top:15231;width:2002;height:38" coordorigin="6455,15231" coordsize="2002,38" path="m6455,15269l8457,15269,8457,15231,6455,15231,6455,15269xe" filled="t" fillcolor="#FFFFFF" stroked="f">
                <v:path arrowok="t"/>
                <v:fill/>
              </v:shape>
            </v:group>
            <v:group style="position:absolute;left:6455;top:15268;width:108;height:185" coordorigin="6455,15268" coordsize="108,185">
              <v:shape style="position:absolute;left:6455;top:15268;width:108;height:185" coordorigin="6455,15268" coordsize="108,185" path="m6455,15453l6563,15453,6563,15268,6455,15268,6455,15453e" filled="t" fillcolor="#FFFFFF" stroked="f">
                <v:path arrowok="t"/>
                <v:fill/>
              </v:shape>
            </v:group>
            <v:group style="position:absolute;left:7624;top:15268;width:103;height:185" coordorigin="7624,15268" coordsize="103,185">
              <v:shape style="position:absolute;left:7624;top:15268;width:103;height:185" coordorigin="7624,15268" coordsize="103,185" path="m7624,15453l7727,15453,7727,15268,7624,15268,7624,15453e" filled="t" fillcolor="#FFFFFF" stroked="f">
                <v:path arrowok="t"/>
                <v:fill/>
              </v:shape>
            </v:group>
            <v:group style="position:absolute;left:6455;top:15470;width:4700;height:2" coordorigin="6455,15470" coordsize="4700,2">
              <v:shape style="position:absolute;left:6455;top:15470;width:4700;height:2" coordorigin="6455,15470" coordsize="4700,0" path="m6455,15470l11155,15470e" filled="f" stroked="t" strokeweight="1.78pt" strokecolor="#FFFFFF">
                <v:path arrowok="t"/>
              </v:shape>
            </v:group>
            <v:group style="position:absolute;left:6563;top:15268;width:1061;height:185" coordorigin="6563,15268" coordsize="1061,185">
              <v:shape style="position:absolute;left:6563;top:15268;width:1061;height:185" coordorigin="6563,15268" coordsize="1061,185" path="m6563,15453l7624,15453,7624,15268,6563,15268,6563,15453e" filled="t" fillcolor="#FFFFFF" stroked="f">
                <v:path arrowok="t"/>
                <v:fill/>
              </v:shape>
            </v:group>
            <v:group style="position:absolute;left:7732;top:15268;width:108;height:185" coordorigin="7732,15268" coordsize="108,185">
              <v:shape style="position:absolute;left:7732;top:15268;width:108;height:185" coordorigin="7732,15268" coordsize="108,185" path="m7732,15453l7840,15453,7840,15268,7732,15268,7732,15453e" filled="t" fillcolor="#FFFFFF" stroked="f">
                <v:path arrowok="t"/>
                <v:fill/>
              </v:shape>
            </v:group>
            <v:group style="position:absolute;left:8353;top:15268;width:103;height:185" coordorigin="8353,15268" coordsize="103,185">
              <v:shape style="position:absolute;left:8353;top:15268;width:103;height:185" coordorigin="8353,15268" coordsize="103,185" path="m8353,15453l8457,15453,8457,15268,8353,15268,8353,15453e" filled="t" fillcolor="#FFFFFF" stroked="f">
                <v:path arrowok="t"/>
                <v:fill/>
              </v:shape>
            </v:group>
            <v:group style="position:absolute;left:7840;top:15268;width:514;height:185" coordorigin="7840,15268" coordsize="514,185">
              <v:shape style="position:absolute;left:7840;top:15268;width:514;height:185" coordorigin="7840,15268" coordsize="514,185" path="m7840,15453l8353,15453,8353,15268,7840,15268,7840,15453e" filled="t" fillcolor="#FFFFFF" stroked="f">
                <v:path arrowok="t"/>
                <v:fill/>
              </v:shape>
            </v:group>
            <v:group style="position:absolute;left:8461;top:15231;width:1976;height:26" coordorigin="8461,15231" coordsize="1976,26">
              <v:shape style="position:absolute;left:8461;top:15231;width:1976;height:26" coordorigin="8461,15231" coordsize="1976,26" path="m8461,15257l10437,15257,10437,15231,8461,15231,8461,15257xe" filled="t" fillcolor="#FFFFFF" stroked="f">
                <v:path arrowok="t"/>
                <v:fill/>
              </v:shape>
            </v:group>
            <v:group style="position:absolute;left:8461;top:15256;width:108;height:206" coordorigin="8461,15256" coordsize="108,206">
              <v:shape style="position:absolute;left:8461;top:15256;width:108;height:206" coordorigin="8461,15256" coordsize="108,206" path="m8461,15463l8569,15463,8569,15256,8461,15256,8461,15463e" filled="t" fillcolor="#FFFFFF" stroked="f">
                <v:path arrowok="t"/>
                <v:fill/>
              </v:shape>
            </v:group>
            <v:group style="position:absolute;left:9079;top:15256;width:103;height:206" coordorigin="9079,15256" coordsize="103,206">
              <v:shape style="position:absolute;left:9079;top:15256;width:103;height:206" coordorigin="9079,15256" coordsize="103,206" path="m9079,15463l9182,15463,9182,15256,9079,15256,9079,15463e" filled="t" fillcolor="#FFFFFF" stroked="f">
                <v:path arrowok="t"/>
                <v:fill/>
              </v:shape>
            </v:group>
            <v:group style="position:absolute;left:8569;top:15256;width:509;height:206" coordorigin="8569,15256" coordsize="509,206">
              <v:shape style="position:absolute;left:8569;top:15256;width:509;height:206" coordorigin="8569,15256" coordsize="509,206" path="m8569,15463l9079,15463,9079,15256,8569,15256,8569,15463e" filled="t" fillcolor="#FFFFFF" stroked="f">
                <v:path arrowok="t"/>
                <v:fill/>
              </v:shape>
            </v:group>
            <v:group style="position:absolute;left:9187;top:15256;width:108;height:206" coordorigin="9187,15256" coordsize="108,206">
              <v:shape style="position:absolute;left:9187;top:15256;width:108;height:206" coordorigin="9187,15256" coordsize="108,206" path="m9187,15463l9295,15463,9295,15256,9187,15256,9187,15463e" filled="t" fillcolor="#FFFFFF" stroked="f">
                <v:path arrowok="t"/>
                <v:fill/>
              </v:shape>
            </v:group>
            <v:group style="position:absolute;left:9686;top:15256;width:103;height:206" coordorigin="9686,15256" coordsize="103,206">
              <v:shape style="position:absolute;left:9686;top:15256;width:103;height:206" coordorigin="9686,15256" coordsize="103,206" path="m9686,15463l9789,15463,9789,15256,9686,15256,9686,15463e" filled="t" fillcolor="#FFFFFF" stroked="f">
                <v:path arrowok="t"/>
                <v:fill/>
              </v:shape>
            </v:group>
            <v:group style="position:absolute;left:9295;top:15256;width:391;height:206" coordorigin="9295,15256" coordsize="391,206">
              <v:shape style="position:absolute;left:9295;top:15256;width:391;height:206" coordorigin="9295,15256" coordsize="391,206" path="m9295,15463l9686,15463,9686,15256,9295,15256,9295,15463e" filled="t" fillcolor="#FFFFFF" stroked="f">
                <v:path arrowok="t"/>
                <v:fill/>
              </v:shape>
            </v:group>
            <v:group style="position:absolute;left:9794;top:15256;width:108;height:206" coordorigin="9794,15256" coordsize="108,206">
              <v:shape style="position:absolute;left:9794;top:15256;width:108;height:206" coordorigin="9794,15256" coordsize="108,206" path="m9794,15463l9902,15463,9902,15256,9794,15256,9794,15463e" filled="t" fillcolor="#FFFFFF" stroked="f">
                <v:path arrowok="t"/>
                <v:fill/>
              </v:shape>
            </v:group>
            <v:group style="position:absolute;left:10334;top:15256;width:103;height:206" coordorigin="10334,15256" coordsize="103,206">
              <v:shape style="position:absolute;left:10334;top:15256;width:103;height:206" coordorigin="10334,15256" coordsize="103,206" path="m10334,15463l10437,15463,10437,15256,10334,15256,10334,15463e" filled="t" fillcolor="#FFFFFF" stroked="f">
                <v:path arrowok="t"/>
                <v:fill/>
              </v:shape>
            </v:group>
            <v:group style="position:absolute;left:9902;top:15256;width:432;height:206" coordorigin="9902,15256" coordsize="432,206">
              <v:shape style="position:absolute;left:9902;top:15256;width:432;height:206" coordorigin="9902,15256" coordsize="432,206" path="m9902,15463l10334,15463,10334,15256,9902,15256,9902,15463e" filled="t" fillcolor="#FFFFFF" stroked="f">
                <v:path arrowok="t"/>
                <v:fill/>
              </v:shape>
            </v:group>
            <v:group style="position:absolute;left:10442;top:15268;width:108;height:185" coordorigin="10442,15268" coordsize="108,185">
              <v:shape style="position:absolute;left:10442;top:15268;width:108;height:185" coordorigin="10442,15268" coordsize="108,185" path="m10442,15453l10550,15453,10550,15268,10442,15268,10442,15453e" filled="t" fillcolor="#FFFFFF" stroked="f">
                <v:path arrowok="t"/>
                <v:fill/>
              </v:shape>
            </v:group>
            <v:group style="position:absolute;left:11054;top:15268;width:101;height:185" coordorigin="11054,15268" coordsize="101,185">
              <v:shape style="position:absolute;left:11054;top:15268;width:101;height:185" coordorigin="11054,15268" coordsize="101,185" path="m11054,15453l11155,15453,11155,15268,11054,15268,11054,15453e" filled="t" fillcolor="#FFFFFF" stroked="f">
                <v:path arrowok="t"/>
                <v:fill/>
              </v:shape>
            </v:group>
            <v:group style="position:absolute;left:10550;top:15268;width:504;height:185" coordorigin="10550,15268" coordsize="504,185">
              <v:shape style="position:absolute;left:10550;top:15268;width:504;height:185" coordorigin="10550,15268" coordsize="504,185" path="m10550,15453l11054,15453,11054,15268,10550,15268,10550,15453e" filled="t" fillcolor="#FFFFFF" stroked="f">
                <v:path arrowok="t"/>
                <v:fill/>
              </v:shape>
            </v:group>
            <v:group style="position:absolute;left:715;top:15228;width:10452;height:2" coordorigin="715,15228" coordsize="10452,2">
              <v:shape style="position:absolute;left:715;top:15228;width:10452;height:2" coordorigin="715,15228" coordsize="10452,0" path="m715,15228l11167,15228e" filled="f" stroked="t" strokeweight=".58004pt" strokecolor="#000000">
                <v:path arrowok="t"/>
              </v:shape>
            </v:group>
            <v:group style="position:absolute;left:725;top:15523;width:1532;height:2" coordorigin="725,15523" coordsize="1532,2">
              <v:shape style="position:absolute;left:725;top:15523;width:1532;height:2" coordorigin="725,15523" coordsize="1532,0" path="m725,15523l2256,15523e" filled="f" stroked="t" strokeweight="2.5pt" strokecolor="#FFFFFF">
                <v:path arrowok="t"/>
              </v:shape>
            </v:group>
            <v:group style="position:absolute;left:725;top:15547;width:103;height:206" coordorigin="725,15547" coordsize="103,206">
              <v:shape style="position:absolute;left:725;top:15547;width:103;height:206" coordorigin="725,15547" coordsize="103,206" path="m725,15753l828,15753,828,15547,725,15547,725,15753e" filled="t" fillcolor="#FFFFFF" stroked="f">
                <v:path arrowok="t"/>
                <v:fill/>
              </v:shape>
            </v:group>
            <v:group style="position:absolute;left:2153;top:15547;width:103;height:206" coordorigin="2153,15547" coordsize="103,206">
              <v:shape style="position:absolute;left:2153;top:15547;width:103;height:206" coordorigin="2153,15547" coordsize="103,206" path="m2153,15753l2256,15753,2256,15547,2153,15547,2153,15753e" filled="t" fillcolor="#FFFFFF" stroked="f">
                <v:path arrowok="t"/>
                <v:fill/>
              </v:shape>
            </v:group>
            <v:group style="position:absolute;left:828;top:15547;width:1325;height:206" coordorigin="828,15547" coordsize="1325,206">
              <v:shape style="position:absolute;left:828;top:15547;width:1325;height:206" coordorigin="828,15547" coordsize="1325,206" path="m2153,15753l2153,15547,828,15547,828,15753,2153,15753e" filled="t" fillcolor="#FFFFFF" stroked="f">
                <v:path arrowok="t"/>
                <v:fill/>
              </v:shape>
            </v:group>
            <v:group style="position:absolute;left:2261;top:15516;width:2235;height:2" coordorigin="2261,15516" coordsize="2235,2">
              <v:shape style="position:absolute;left:2261;top:15516;width:2235;height:2" coordorigin="2261,15516" coordsize="2235,0" path="m2261,15516l4496,15516e" filled="f" stroked="t" strokeweight="1.78pt" strokecolor="#FFFFFF">
                <v:path arrowok="t"/>
              </v:shape>
            </v:group>
            <v:group style="position:absolute;left:2261;top:15532;width:108;height:185" coordorigin="2261,15532" coordsize="108,185">
              <v:shape style="position:absolute;left:2261;top:15532;width:108;height:185" coordorigin="2261,15532" coordsize="108,185" path="m2261,15717l2369,15717,2369,15532,2261,15532,2261,15717e" filled="t" fillcolor="#FFFFFF" stroked="f">
                <v:path arrowok="t"/>
                <v:fill/>
              </v:shape>
            </v:group>
            <v:group style="position:absolute;left:2844;top:15532;width:103;height:185" coordorigin="2844,15532" coordsize="103,185">
              <v:shape style="position:absolute;left:2844;top:15532;width:103;height:185" coordorigin="2844,15532" coordsize="103,185" path="m2844,15717l2948,15717,2948,15532,2844,15532,2844,15717e" filled="t" fillcolor="#FFFFFF" stroked="f">
                <v:path arrowok="t"/>
                <v:fill/>
              </v:shape>
            </v:group>
            <v:group style="position:absolute;left:2261;top:15758;width:686;height:2" coordorigin="2261,15758" coordsize="686,2">
              <v:shape style="position:absolute;left:2261;top:15758;width:686;height:2" coordorigin="2261,15758" coordsize="686,0" path="m2261,15758l2948,15758e" filled="f" stroked="t" strokeweight="4.18pt" strokecolor="#FFFFFF">
                <v:path arrowok="t"/>
              </v:shape>
            </v:group>
            <v:group style="position:absolute;left:2369;top:15532;width:475;height:185" coordorigin="2369,15532" coordsize="475,185">
              <v:shape style="position:absolute;left:2369;top:15532;width:475;height:185" coordorigin="2369,15532" coordsize="475,185" path="m2369,15717l2844,15717,2844,15532,2369,15532,2369,15717e" filled="t" fillcolor="#FFFFFF" stroked="f">
                <v:path arrowok="t"/>
                <v:fill/>
              </v:shape>
            </v:group>
            <v:group style="position:absolute;left:2952;top:15523;width:108;height:206" coordorigin="2952,15523" coordsize="108,206">
              <v:shape style="position:absolute;left:2952;top:15523;width:108;height:206" coordorigin="2952,15523" coordsize="108,206" path="m2952,15729l3060,15729,3060,15523,2952,15523,2952,15729e" filled="t" fillcolor="#FFFFFF" stroked="f">
                <v:path arrowok="t"/>
                <v:fill/>
              </v:shape>
            </v:group>
            <v:group style="position:absolute;left:3528;top:15523;width:103;height:206" coordorigin="3528,15523" coordsize="103,206">
              <v:shape style="position:absolute;left:3528;top:15523;width:103;height:206" coordorigin="3528,15523" coordsize="103,206" path="m3528,15729l3632,15729,3632,15523,3528,15523,3528,15729e" filled="t" fillcolor="#FFFFFF" stroked="f">
                <v:path arrowok="t"/>
                <v:fill/>
              </v:shape>
            </v:group>
            <v:group style="position:absolute;left:2952;top:15758;width:679;height:2" coordorigin="2952,15758" coordsize="679,2">
              <v:shape style="position:absolute;left:2952;top:15758;width:679;height:2" coordorigin="2952,15758" coordsize="679,0" path="m2952,15758l3632,15758e" filled="f" stroked="t" strokeweight="2.98pt" strokecolor="#FFFFFF">
                <v:path arrowok="t"/>
              </v:shape>
            </v:group>
            <v:group style="position:absolute;left:3060;top:15523;width:468;height:206" coordorigin="3060,15523" coordsize="468,206">
              <v:shape style="position:absolute;left:3060;top:15523;width:468;height:206" coordorigin="3060,15523" coordsize="468,206" path="m3060,15729l3528,15729,3528,15523,3060,15523,3060,15729e" filled="t" fillcolor="#FFFFFF" stroked="f">
                <v:path arrowok="t"/>
                <v:fill/>
              </v:shape>
            </v:group>
            <v:group style="position:absolute;left:3636;top:15532;width:108;height:185" coordorigin="3636,15532" coordsize="108,185">
              <v:shape style="position:absolute;left:3636;top:15532;width:108;height:185" coordorigin="3636,15532" coordsize="108,185" path="m3636,15717l3744,15717,3744,15532,3636,15532,3636,15717e" filled="t" fillcolor="#FFFFFF" stroked="f">
                <v:path arrowok="t"/>
                <v:fill/>
              </v:shape>
            </v:group>
            <v:group style="position:absolute;left:4393;top:15532;width:103;height:185" coordorigin="4393,15532" coordsize="103,185">
              <v:shape style="position:absolute;left:4393;top:15532;width:103;height:185" coordorigin="4393,15532" coordsize="103,185" path="m4393,15717l4496,15717,4496,15532,4393,15532,4393,15717e" filled="t" fillcolor="#FFFFFF" stroked="f">
                <v:path arrowok="t"/>
                <v:fill/>
              </v:shape>
            </v:group>
            <v:group style="position:absolute;left:3636;top:15758;width:860;height:2" coordorigin="3636,15758" coordsize="860,2">
              <v:shape style="position:absolute;left:3636;top:15758;width:860;height:2" coordorigin="3636,15758" coordsize="860,0" path="m3636,15758l4496,15758e" filled="f" stroked="t" strokeweight="4.18pt" strokecolor="#FFFFFF">
                <v:path arrowok="t"/>
              </v:shape>
            </v:group>
            <v:group style="position:absolute;left:3744;top:15532;width:648;height:185" coordorigin="3744,15532" coordsize="648,185">
              <v:shape style="position:absolute;left:3744;top:15532;width:648;height:185" coordorigin="3744,15532" coordsize="648,185" path="m3744,15717l4393,15717,4393,15532,3744,15532,3744,15717e" filled="t" fillcolor="#FFFFFF" stroked="f">
                <v:path arrowok="t"/>
                <v:fill/>
              </v:shape>
            </v:group>
            <v:group style="position:absolute;left:4501;top:15523;width:667;height:2" coordorigin="4501,15523" coordsize="667,2">
              <v:shape style="position:absolute;left:4501;top:15523;width:667;height:2" coordorigin="4501,15523" coordsize="667,0" path="m4501,15523l5168,15523e" filled="f" stroked="t" strokeweight="2.5pt" strokecolor="#FFFFFF">
                <v:path arrowok="t"/>
              </v:shape>
            </v:group>
            <v:group style="position:absolute;left:4501;top:15547;width:108;height:206" coordorigin="4501,15547" coordsize="108,206">
              <v:shape style="position:absolute;left:4501;top:15547;width:108;height:206" coordorigin="4501,15547" coordsize="108,206" path="m4501,15753l4609,15753,4609,15547,4501,15547,4501,15753e" filled="t" fillcolor="#FFFFFF" stroked="f">
                <v:path arrowok="t"/>
                <v:fill/>
              </v:shape>
            </v:group>
            <v:group style="position:absolute;left:5065;top:15547;width:103;height:206" coordorigin="5065,15547" coordsize="103,206">
              <v:shape style="position:absolute;left:5065;top:15547;width:103;height:206" coordorigin="5065,15547" coordsize="103,206" path="m5065,15753l5168,15753,5168,15547,5065,15547,5065,15753e" filled="t" fillcolor="#FFFFFF" stroked="f">
                <v:path arrowok="t"/>
                <v:fill/>
              </v:shape>
            </v:group>
            <v:group style="position:absolute;left:4609;top:15547;width:456;height:206" coordorigin="4609,15547" coordsize="456,206">
              <v:shape style="position:absolute;left:4609;top:15547;width:456;height:206" coordorigin="4609,15547" coordsize="456,206" path="m5065,15753l5065,15547,4609,15547,4609,15753,5065,15753e" filled="t" fillcolor="#FFFFFF" stroked="f">
                <v:path arrowok="t"/>
                <v:fill/>
              </v:shape>
            </v:group>
            <v:group style="position:absolute;left:5173;top:15516;width:684;height:2" coordorigin="5173,15516" coordsize="684,2">
              <v:shape style="position:absolute;left:5173;top:15516;width:684;height:2" coordorigin="5173,15516" coordsize="684,0" path="m5173,15516l5857,15516e" filled="f" stroked="t" strokeweight="1.78pt" strokecolor="#FFFFFF">
                <v:path arrowok="t"/>
              </v:shape>
            </v:group>
            <v:group style="position:absolute;left:5173;top:15532;width:108;height:185" coordorigin="5173,15532" coordsize="108,185">
              <v:shape style="position:absolute;left:5173;top:15532;width:108;height:185" coordorigin="5173,15532" coordsize="108,185" path="m5173,15717l5281,15717,5281,15532,5173,15532,5173,15717e" filled="t" fillcolor="#FFFFFF" stroked="f">
                <v:path arrowok="t"/>
                <v:fill/>
              </v:shape>
            </v:group>
            <v:group style="position:absolute;left:5754;top:15532;width:103;height:185" coordorigin="5754,15532" coordsize="103,185">
              <v:shape style="position:absolute;left:5754;top:15532;width:103;height:185" coordorigin="5754,15532" coordsize="103,185" path="m5754,15717l5857,15717,5857,15532,5754,15532,5754,15717e" filled="t" fillcolor="#FFFFFF" stroked="f">
                <v:path arrowok="t"/>
                <v:fill/>
              </v:shape>
            </v:group>
            <v:group style="position:absolute;left:5173;top:15758;width:684;height:2" coordorigin="5173,15758" coordsize="684,2">
              <v:shape style="position:absolute;left:5173;top:15758;width:684;height:2" coordorigin="5173,15758" coordsize="684,0" path="m5173,15758l5857,15758e" filled="f" stroked="t" strokeweight="4.18pt" strokecolor="#FFFFFF">
                <v:path arrowok="t"/>
              </v:shape>
            </v:group>
            <v:group style="position:absolute;left:5281;top:15532;width:473;height:185" coordorigin="5281,15532" coordsize="473,185">
              <v:shape style="position:absolute;left:5281;top:15532;width:473;height:185" coordorigin="5281,15532" coordsize="473,185" path="m5281,15717l5754,15717,5754,15532,5281,15532,5281,15717e" filled="t" fillcolor="#FFFFFF" stroked="f">
                <v:path arrowok="t"/>
                <v:fill/>
              </v:shape>
            </v:group>
            <v:group style="position:absolute;left:5862;top:15523;width:588;height:2" coordorigin="5862,15523" coordsize="588,2">
              <v:shape style="position:absolute;left:5862;top:15523;width:588;height:2" coordorigin="5862,15523" coordsize="588,0" path="m5862,15523l6450,15523e" filled="f" stroked="t" strokeweight="2.5pt" strokecolor="#FFFFFF">
                <v:path arrowok="t"/>
              </v:shape>
            </v:group>
            <v:group style="position:absolute;left:5862;top:15547;width:108;height:206" coordorigin="5862,15547" coordsize="108,206">
              <v:shape style="position:absolute;left:5862;top:15547;width:108;height:206" coordorigin="5862,15547" coordsize="108,206" path="m5862,15753l5970,15753,5970,15547,5862,15547,5862,15753e" filled="t" fillcolor="#FFFFFF" stroked="f">
                <v:path arrowok="t"/>
                <v:fill/>
              </v:shape>
            </v:group>
            <v:group style="position:absolute;left:6347;top:15547;width:103;height:206" coordorigin="6347,15547" coordsize="103,206">
              <v:shape style="position:absolute;left:6347;top:15547;width:103;height:206" coordorigin="6347,15547" coordsize="103,206" path="m6347,15753l6450,15753,6450,15547,6347,15547,6347,15753e" filled="t" fillcolor="#FFFFFF" stroked="f">
                <v:path arrowok="t"/>
                <v:fill/>
              </v:shape>
            </v:group>
            <v:group style="position:absolute;left:5970;top:15547;width:377;height:206" coordorigin="5970,15547" coordsize="377,206">
              <v:shape style="position:absolute;left:5970;top:15547;width:377;height:206" coordorigin="5970,15547" coordsize="377,206" path="m6347,15753l6347,15547,5970,15547,5970,15753,6347,15753e" filled="t" fillcolor="#FFFFFF" stroked="f">
                <v:path arrowok="t"/>
                <v:fill/>
              </v:shape>
            </v:group>
            <v:group style="position:absolute;left:6455;top:15516;width:4700;height:2" coordorigin="6455,15516" coordsize="4700,2">
              <v:shape style="position:absolute;left:6455;top:15516;width:4700;height:2" coordorigin="6455,15516" coordsize="4700,0" path="m6455,15516l11155,15516e" filled="f" stroked="t" strokeweight="1.78pt" strokecolor="#FFFFFF">
                <v:path arrowok="t"/>
              </v:shape>
            </v:group>
            <v:group style="position:absolute;left:6455;top:15532;width:108;height:185" coordorigin="6455,15532" coordsize="108,185">
              <v:shape style="position:absolute;left:6455;top:15532;width:108;height:185" coordorigin="6455,15532" coordsize="108,185" path="m6455,15717l6563,15717,6563,15532,6455,15532,6455,15717e" filled="t" fillcolor="#FFFFFF" stroked="f">
                <v:path arrowok="t"/>
                <v:fill/>
              </v:shape>
            </v:group>
            <v:group style="position:absolute;left:7624;top:15532;width:103;height:185" coordorigin="7624,15532" coordsize="103,185">
              <v:shape style="position:absolute;left:7624;top:15532;width:103;height:185" coordorigin="7624,15532" coordsize="103,185" path="m7624,15717l7727,15717,7727,15532,7624,15532,7624,15717e" filled="t" fillcolor="#FFFFFF" stroked="f">
                <v:path arrowok="t"/>
                <v:fill/>
              </v:shape>
            </v:group>
            <v:group style="position:absolute;left:6455;top:15716;width:2002;height:38" coordorigin="6455,15716" coordsize="2002,38">
              <v:shape style="position:absolute;left:6455;top:15716;width:2002;height:38" coordorigin="6455,15716" coordsize="2002,38" path="m6455,15754l8457,15754,8457,15716,6455,15716,6455,15754xe" filled="t" fillcolor="#FFFFFF" stroked="f">
                <v:path arrowok="t"/>
                <v:fill/>
              </v:shape>
            </v:group>
            <v:group style="position:absolute;left:6563;top:15532;width:1061;height:185" coordorigin="6563,15532" coordsize="1061,185">
              <v:shape style="position:absolute;left:6563;top:15532;width:1061;height:185" coordorigin="6563,15532" coordsize="1061,185" path="m6563,15717l7624,15717,7624,15532,6563,15532,6563,15717e" filled="t" fillcolor="#FFFFFF" stroked="f">
                <v:path arrowok="t"/>
                <v:fill/>
              </v:shape>
            </v:group>
            <v:group style="position:absolute;left:7732;top:15532;width:108;height:185" coordorigin="7732,15532" coordsize="108,185">
              <v:shape style="position:absolute;left:7732;top:15532;width:108;height:185" coordorigin="7732,15532" coordsize="108,185" path="m7732,15717l7840,15717,7840,15532,7732,15532,7732,15717e" filled="t" fillcolor="#FFFFFF" stroked="f">
                <v:path arrowok="t"/>
                <v:fill/>
              </v:shape>
            </v:group>
            <v:group style="position:absolute;left:8353;top:15532;width:103;height:185" coordorigin="8353,15532" coordsize="103,185">
              <v:shape style="position:absolute;left:8353;top:15532;width:103;height:185" coordorigin="8353,15532" coordsize="103,185" path="m8353,15717l8457,15717,8457,15532,8353,15532,8353,15717e" filled="t" fillcolor="#FFFFFF" stroked="f">
                <v:path arrowok="t"/>
                <v:fill/>
              </v:shape>
            </v:group>
            <v:group style="position:absolute;left:7840;top:15532;width:514;height:185" coordorigin="7840,15532" coordsize="514,185">
              <v:shape style="position:absolute;left:7840;top:15532;width:514;height:185" coordorigin="7840,15532" coordsize="514,185" path="m7840,15717l8353,15717,8353,15532,7840,15532,7840,15717e" filled="t" fillcolor="#FFFFFF" stroked="f">
                <v:path arrowok="t"/>
                <v:fill/>
              </v:shape>
            </v:group>
            <v:group style="position:absolute;left:8461;top:15523;width:108;height:206" coordorigin="8461,15523" coordsize="108,206">
              <v:shape style="position:absolute;left:8461;top:15523;width:108;height:206" coordorigin="8461,15523" coordsize="108,206" path="m8461,15729l8569,15729,8569,15523,8461,15523,8461,15729e" filled="t" fillcolor="#FFFFFF" stroked="f">
                <v:path arrowok="t"/>
                <v:fill/>
              </v:shape>
            </v:group>
            <v:group style="position:absolute;left:9079;top:15523;width:103;height:206" coordorigin="9079,15523" coordsize="103,206">
              <v:shape style="position:absolute;left:9079;top:15523;width:103;height:206" coordorigin="9079,15523" coordsize="103,206" path="m9079,15729l9182,15729,9182,15523,9079,15523,9079,15729e" filled="t" fillcolor="#FFFFFF" stroked="f">
                <v:path arrowok="t"/>
                <v:fill/>
              </v:shape>
            </v:group>
            <v:group style="position:absolute;left:8461;top:15728;width:1976;height:26" coordorigin="8461,15728" coordsize="1976,26">
              <v:shape style="position:absolute;left:8461;top:15728;width:1976;height:26" coordorigin="8461,15728" coordsize="1976,26" path="m8461,15754l10437,15754,10437,15728,8461,15728,8461,15754xe" filled="t" fillcolor="#FFFFFF" stroked="f">
                <v:path arrowok="t"/>
                <v:fill/>
              </v:shape>
            </v:group>
            <v:group style="position:absolute;left:8569;top:15523;width:509;height:206" coordorigin="8569,15523" coordsize="509,206">
              <v:shape style="position:absolute;left:8569;top:15523;width:509;height:206" coordorigin="8569,15523" coordsize="509,206" path="m8569,15729l9079,15729,9079,15523,8569,15523,8569,15729e" filled="t" fillcolor="#FFFFFF" stroked="f">
                <v:path arrowok="t"/>
                <v:fill/>
              </v:shape>
            </v:group>
            <v:group style="position:absolute;left:9187;top:15523;width:108;height:206" coordorigin="9187,15523" coordsize="108,206">
              <v:shape style="position:absolute;left:9187;top:15523;width:108;height:206" coordorigin="9187,15523" coordsize="108,206" path="m9187,15729l9295,15729,9295,15523,9187,15523,9187,15729e" filled="t" fillcolor="#FFFFFF" stroked="f">
                <v:path arrowok="t"/>
                <v:fill/>
              </v:shape>
            </v:group>
            <v:group style="position:absolute;left:9686;top:15523;width:103;height:206" coordorigin="9686,15523" coordsize="103,206">
              <v:shape style="position:absolute;left:9686;top:15523;width:103;height:206" coordorigin="9686,15523" coordsize="103,206" path="m9686,15729l9789,15729,9789,15523,9686,15523,9686,15729e" filled="t" fillcolor="#FFFFFF" stroked="f">
                <v:path arrowok="t"/>
                <v:fill/>
              </v:shape>
            </v:group>
            <v:group style="position:absolute;left:9295;top:15523;width:391;height:206" coordorigin="9295,15523" coordsize="391,206">
              <v:shape style="position:absolute;left:9295;top:15523;width:391;height:206" coordorigin="9295,15523" coordsize="391,206" path="m9295,15729l9686,15729,9686,15523,9295,15523,9295,15729e" filled="t" fillcolor="#FFFFFF" stroked="f">
                <v:path arrowok="t"/>
                <v:fill/>
              </v:shape>
            </v:group>
            <v:group style="position:absolute;left:9794;top:15523;width:108;height:206" coordorigin="9794,15523" coordsize="108,206">
              <v:shape style="position:absolute;left:9794;top:15523;width:108;height:206" coordorigin="9794,15523" coordsize="108,206" path="m9794,15729l9902,15729,9902,15523,9794,15523,9794,15729e" filled="t" fillcolor="#FFFFFF" stroked="f">
                <v:path arrowok="t"/>
                <v:fill/>
              </v:shape>
            </v:group>
            <v:group style="position:absolute;left:10334;top:15523;width:103;height:206" coordorigin="10334,15523" coordsize="103,206">
              <v:shape style="position:absolute;left:10334;top:15523;width:103;height:206" coordorigin="10334,15523" coordsize="103,206" path="m10334,15729l10437,15729,10437,15523,10334,15523,10334,15729e" filled="t" fillcolor="#FFFFFF" stroked="f">
                <v:path arrowok="t"/>
                <v:fill/>
              </v:shape>
            </v:group>
            <v:group style="position:absolute;left:9902;top:15523;width:432;height:206" coordorigin="9902,15523" coordsize="432,206">
              <v:shape style="position:absolute;left:9902;top:15523;width:432;height:206" coordorigin="9902,15523" coordsize="432,206" path="m9902,15729l10334,15729,10334,15523,9902,15523,9902,15729e" filled="t" fillcolor="#FFFFFF" stroked="f">
                <v:path arrowok="t"/>
                <v:fill/>
              </v:shape>
            </v:group>
            <v:group style="position:absolute;left:10442;top:15532;width:108;height:185" coordorigin="10442,15532" coordsize="108,185">
              <v:shape style="position:absolute;left:10442;top:15532;width:108;height:185" coordorigin="10442,15532" coordsize="108,185" path="m10442,15717l10550,15717,10550,15532,10442,15532,10442,15717e" filled="t" fillcolor="#FFFFFF" stroked="f">
                <v:path arrowok="t"/>
                <v:fill/>
              </v:shape>
            </v:group>
            <v:group style="position:absolute;left:11054;top:15532;width:101;height:185" coordorigin="11054,15532" coordsize="101,185">
              <v:shape style="position:absolute;left:11054;top:15532;width:101;height:185" coordorigin="11054,15532" coordsize="101,185" path="m11054,15717l11155,15717,11155,15532,11054,15532,11054,15717e" filled="t" fillcolor="#FFFFFF" stroked="f">
                <v:path arrowok="t"/>
                <v:fill/>
              </v:shape>
            </v:group>
            <v:group style="position:absolute;left:10442;top:15758;width:713;height:2" coordorigin="10442,15758" coordsize="713,2">
              <v:shape style="position:absolute;left:10442;top:15758;width:713;height:2" coordorigin="10442,15758" coordsize="713,0" path="m10442,15758l11155,15758e" filled="f" stroked="t" strokeweight="4.18pt" strokecolor="#FFFFFF">
                <v:path arrowok="t"/>
              </v:shape>
            </v:group>
            <v:group style="position:absolute;left:10550;top:15532;width:504;height:185" coordorigin="10550,15532" coordsize="504,185">
              <v:shape style="position:absolute;left:10550;top:15532;width:504;height:185" coordorigin="10550,15532" coordsize="504,185" path="m10550,15717l11054,15717,11054,15532,10550,15532,10550,15717e" filled="t" fillcolor="#FFFFFF" stroked="f">
                <v:path arrowok="t"/>
                <v:fill/>
              </v:shape>
            </v:group>
            <v:group style="position:absolute;left:715;top:15492;width:10452;height:2" coordorigin="715,15492" coordsize="10452,2">
              <v:shape style="position:absolute;left:715;top:15492;width:10452;height:2" coordorigin="715,15492" coordsize="10452,0" path="m715,15492l11167,15492e" filled="f" stroked="t" strokeweight=".579980pt" strokecolor="#000000">
                <v:path arrowok="t"/>
              </v:shape>
            </v:group>
            <v:group style="position:absolute;left:725;top:15787;width:1532;height:2" coordorigin="725,15787" coordsize="1532,2">
              <v:shape style="position:absolute;left:725;top:15787;width:1532;height:2" coordorigin="725,15787" coordsize="1532,0" path="m725,15787l2256,15787e" filled="f" stroked="t" strokeweight="2.5pt" strokecolor="#FFFFFF">
                <v:path arrowok="t"/>
              </v:shape>
            </v:group>
            <v:group style="position:absolute;left:725;top:15811;width:103;height:206" coordorigin="725,15811" coordsize="103,206">
              <v:shape style="position:absolute;left:725;top:15811;width:103;height:206" coordorigin="725,15811" coordsize="103,206" path="m725,16017l828,16017,828,15811,725,15811,725,16017e" filled="t" fillcolor="#FFFFFF" stroked="f">
                <v:path arrowok="t"/>
                <v:fill/>
              </v:shape>
            </v:group>
            <v:group style="position:absolute;left:2153;top:15811;width:103;height:206" coordorigin="2153,15811" coordsize="103,206">
              <v:shape style="position:absolute;left:2153;top:15811;width:103;height:206" coordorigin="2153,15811" coordsize="103,206" path="m2153,16017l2256,16017,2256,15811,2153,15811,2153,16017e" filled="t" fillcolor="#FFFFFF" stroked="f">
                <v:path arrowok="t"/>
                <v:fill/>
              </v:shape>
            </v:group>
            <v:group style="position:absolute;left:828;top:15811;width:1325;height:206" coordorigin="828,15811" coordsize="1325,206">
              <v:shape style="position:absolute;left:828;top:15811;width:1325;height:206" coordorigin="828,15811" coordsize="1325,206" path="m2153,16017l2153,15811,828,15811,828,16017,2153,16017e" filled="t" fillcolor="#FFFFFF" stroked="f">
                <v:path arrowok="t"/>
                <v:fill/>
              </v:shape>
            </v:group>
            <v:group style="position:absolute;left:2261;top:15799;width:108;height:185" coordorigin="2261,15799" coordsize="108,185">
              <v:shape style="position:absolute;left:2261;top:15799;width:108;height:185" coordorigin="2261,15799" coordsize="108,185" path="m2261,15984l2369,15984,2369,15799,2261,15799,2261,15984e" filled="t" fillcolor="#FFFFFF" stroked="f">
                <v:path arrowok="t"/>
                <v:fill/>
              </v:shape>
            </v:group>
            <v:group style="position:absolute;left:2844;top:15799;width:103;height:185" coordorigin="2844,15799" coordsize="103,185">
              <v:shape style="position:absolute;left:2844;top:15799;width:103;height:185" coordorigin="2844,15799" coordsize="103,185" path="m2844,15984l2948,15984,2948,15799,2844,15799,2844,15984e" filled="t" fillcolor="#FFFFFF" stroked="f">
                <v:path arrowok="t"/>
                <v:fill/>
              </v:shape>
            </v:group>
            <v:group style="position:absolute;left:2261;top:16000;width:2235;height:2" coordorigin="2261,16000" coordsize="2235,2">
              <v:shape style="position:absolute;left:2261;top:16000;width:2235;height:2" coordorigin="2261,16000" coordsize="2235,0" path="m2261,16000l4496,16000e" filled="f" stroked="t" strokeweight="1.78pt" strokecolor="#FFFFFF">
                <v:path arrowok="t"/>
              </v:shape>
            </v:group>
            <v:group style="position:absolute;left:2369;top:15799;width:475;height:185" coordorigin="2369,15799" coordsize="475,185">
              <v:shape style="position:absolute;left:2369;top:15799;width:475;height:185" coordorigin="2369,15799" coordsize="475,185" path="m2369,15984l2844,15984,2844,15799,2369,15799,2369,15984e" filled="t" fillcolor="#FFFFFF" stroked="f">
                <v:path arrowok="t"/>
                <v:fill/>
              </v:shape>
            </v:group>
            <v:group style="position:absolute;left:2952;top:15787;width:108;height:206" coordorigin="2952,15787" coordsize="108,206">
              <v:shape style="position:absolute;left:2952;top:15787;width:108;height:206" coordorigin="2952,15787" coordsize="108,206" path="m2952,15993l3060,15993,3060,15787,2952,15787,2952,15993e" filled="t" fillcolor="#FFFFFF" stroked="f">
                <v:path arrowok="t"/>
                <v:fill/>
              </v:shape>
            </v:group>
            <v:group style="position:absolute;left:3528;top:15787;width:103;height:206" coordorigin="3528,15787" coordsize="103,206">
              <v:shape style="position:absolute;left:3528;top:15787;width:103;height:206" coordorigin="3528,15787" coordsize="103,206" path="m3528,15993l3632,15993,3632,15787,3528,15787,3528,15993e" filled="t" fillcolor="#FFFFFF" stroked="f">
                <v:path arrowok="t"/>
                <v:fill/>
              </v:shape>
            </v:group>
            <v:group style="position:absolute;left:3060;top:15787;width:468;height:206" coordorigin="3060,15787" coordsize="468,206">
              <v:shape style="position:absolute;left:3060;top:15787;width:468;height:206" coordorigin="3060,15787" coordsize="468,206" path="m3060,15993l3528,15993,3528,15787,3060,15787,3060,15993e" filled="t" fillcolor="#FFFFFF" stroked="f">
                <v:path arrowok="t"/>
                <v:fill/>
              </v:shape>
            </v:group>
            <v:group style="position:absolute;left:3636;top:15799;width:108;height:185" coordorigin="3636,15799" coordsize="108,185">
              <v:shape style="position:absolute;left:3636;top:15799;width:108;height:185" coordorigin="3636,15799" coordsize="108,185" path="m3636,15984l3744,15984,3744,15799,3636,15799,3636,15984e" filled="t" fillcolor="#FFFFFF" stroked="f">
                <v:path arrowok="t"/>
                <v:fill/>
              </v:shape>
            </v:group>
            <v:group style="position:absolute;left:4393;top:15799;width:103;height:185" coordorigin="4393,15799" coordsize="103,185">
              <v:shape style="position:absolute;left:4393;top:15799;width:103;height:185" coordorigin="4393,15799" coordsize="103,185" path="m4393,15984l4496,15984,4496,15799,4393,15799,4393,15984e" filled="t" fillcolor="#FFFFFF" stroked="f">
                <v:path arrowok="t"/>
                <v:fill/>
              </v:shape>
            </v:group>
            <v:group style="position:absolute;left:3744;top:15799;width:648;height:185" coordorigin="3744,15799" coordsize="648,185">
              <v:shape style="position:absolute;left:3744;top:15799;width:648;height:185" coordorigin="3744,15799" coordsize="648,185" path="m3744,15984l4393,15984,4393,15799,3744,15799,3744,15984e" filled="t" fillcolor="#FFFFFF" stroked="f">
                <v:path arrowok="t"/>
                <v:fill/>
              </v:shape>
            </v:group>
            <v:group style="position:absolute;left:4501;top:15787;width:667;height:2" coordorigin="4501,15787" coordsize="667,2">
              <v:shape style="position:absolute;left:4501;top:15787;width:667;height:2" coordorigin="4501,15787" coordsize="667,0" path="m4501,15787l5168,15787e" filled="f" stroked="t" strokeweight="2.5pt" strokecolor="#FFFFFF">
                <v:path arrowok="t"/>
              </v:shape>
            </v:group>
            <v:group style="position:absolute;left:4501;top:15811;width:108;height:206" coordorigin="4501,15811" coordsize="108,206">
              <v:shape style="position:absolute;left:4501;top:15811;width:108;height:206" coordorigin="4501,15811" coordsize="108,206" path="m4501,16017l4609,16017,4609,15811,4501,15811,4501,16017e" filled="t" fillcolor="#FFFFFF" stroked="f">
                <v:path arrowok="t"/>
                <v:fill/>
              </v:shape>
            </v:group>
            <v:group style="position:absolute;left:5065;top:15811;width:103;height:206" coordorigin="5065,15811" coordsize="103,206">
              <v:shape style="position:absolute;left:5065;top:15811;width:103;height:206" coordorigin="5065,15811" coordsize="103,206" path="m5065,16017l5168,16017,5168,15811,5065,15811,5065,16017e" filled="t" fillcolor="#FFFFFF" stroked="f">
                <v:path arrowok="t"/>
                <v:fill/>
              </v:shape>
            </v:group>
            <v:group style="position:absolute;left:4609;top:15811;width:456;height:206" coordorigin="4609,15811" coordsize="456,206">
              <v:shape style="position:absolute;left:4609;top:15811;width:456;height:206" coordorigin="4609,15811" coordsize="456,206" path="m5065,16017l5065,15811,4609,15811,4609,16017,5065,16017e" filled="t" fillcolor="#FFFFFF" stroked="f">
                <v:path arrowok="t"/>
                <v:fill/>
              </v:shape>
            </v:group>
            <v:group style="position:absolute;left:5173;top:15799;width:108;height:185" coordorigin="5173,15799" coordsize="108,185">
              <v:shape style="position:absolute;left:5173;top:15799;width:108;height:185" coordorigin="5173,15799" coordsize="108,185" path="m5173,15984l5281,15984,5281,15799,5173,15799,5173,15984e" filled="t" fillcolor="#FFFFFF" stroked="f">
                <v:path arrowok="t"/>
                <v:fill/>
              </v:shape>
            </v:group>
            <v:group style="position:absolute;left:5754;top:15799;width:103;height:185" coordorigin="5754,15799" coordsize="103,185">
              <v:shape style="position:absolute;left:5754;top:15799;width:103;height:185" coordorigin="5754,15799" coordsize="103,185" path="m5754,15984l5857,15984,5857,15799,5754,15799,5754,15984e" filled="t" fillcolor="#FFFFFF" stroked="f">
                <v:path arrowok="t"/>
                <v:fill/>
              </v:shape>
            </v:group>
            <v:group style="position:absolute;left:5173;top:16000;width:684;height:2" coordorigin="5173,16000" coordsize="684,2">
              <v:shape style="position:absolute;left:5173;top:16000;width:684;height:2" coordorigin="5173,16000" coordsize="684,0" path="m5173,16000l5857,16000e" filled="f" stroked="t" strokeweight="1.78pt" strokecolor="#FFFFFF">
                <v:path arrowok="t"/>
              </v:shape>
            </v:group>
            <v:group style="position:absolute;left:5281;top:15799;width:473;height:185" coordorigin="5281,15799" coordsize="473,185">
              <v:shape style="position:absolute;left:5281;top:15799;width:473;height:185" coordorigin="5281,15799" coordsize="473,185" path="m5281,15984l5754,15984,5754,15799,5281,15799,5281,15984e" filled="t" fillcolor="#FFFFFF" stroked="f">
                <v:path arrowok="t"/>
                <v:fill/>
              </v:shape>
            </v:group>
            <v:group style="position:absolute;left:5862;top:15787;width:588;height:2" coordorigin="5862,15787" coordsize="588,2">
              <v:shape style="position:absolute;left:5862;top:15787;width:588;height:2" coordorigin="5862,15787" coordsize="588,0" path="m5862,15787l6450,15787e" filled="f" stroked="t" strokeweight="2.5pt" strokecolor="#FFFFFF">
                <v:path arrowok="t"/>
              </v:shape>
            </v:group>
            <v:group style="position:absolute;left:5862;top:15811;width:108;height:206" coordorigin="5862,15811" coordsize="108,206">
              <v:shape style="position:absolute;left:5862;top:15811;width:108;height:206" coordorigin="5862,15811" coordsize="108,206" path="m5862,16017l5970,16017,5970,15811,5862,15811,5862,16017e" filled="t" fillcolor="#FFFFFF" stroked="f">
                <v:path arrowok="t"/>
                <v:fill/>
              </v:shape>
            </v:group>
            <v:group style="position:absolute;left:6347;top:15811;width:103;height:206" coordorigin="6347,15811" coordsize="103,206">
              <v:shape style="position:absolute;left:6347;top:15811;width:103;height:206" coordorigin="6347,15811" coordsize="103,206" path="m6347,16017l6450,16017,6450,15811,6347,15811,6347,16017e" filled="t" fillcolor="#FFFFFF" stroked="f">
                <v:path arrowok="t"/>
                <v:fill/>
              </v:shape>
            </v:group>
            <v:group style="position:absolute;left:5970;top:15811;width:377;height:206" coordorigin="5970,15811" coordsize="377,206">
              <v:shape style="position:absolute;left:5970;top:15811;width:377;height:206" coordorigin="5970,15811" coordsize="377,206" path="m6347,16017l6347,15811,5970,15811,5970,16017,6347,16017e" filled="t" fillcolor="#FFFFFF" stroked="f">
                <v:path arrowok="t"/>
                <v:fill/>
              </v:shape>
            </v:group>
            <v:group style="position:absolute;left:6455;top:15762;width:2002;height:38" coordorigin="6455,15762" coordsize="2002,38">
              <v:shape style="position:absolute;left:6455;top:15762;width:2002;height:38" coordorigin="6455,15762" coordsize="2002,38" path="m6455,15800l8457,15800,8457,15762,6455,15762,6455,15800xe" filled="t" fillcolor="#FFFFFF" stroked="f">
                <v:path arrowok="t"/>
                <v:fill/>
              </v:shape>
            </v:group>
            <v:group style="position:absolute;left:6455;top:15799;width:108;height:185" coordorigin="6455,15799" coordsize="108,185">
              <v:shape style="position:absolute;left:6455;top:15799;width:108;height:185" coordorigin="6455,15799" coordsize="108,185" path="m6455,15984l6563,15984,6563,15799,6455,15799,6455,15984e" filled="t" fillcolor="#FFFFFF" stroked="f">
                <v:path arrowok="t"/>
                <v:fill/>
              </v:shape>
            </v:group>
            <v:group style="position:absolute;left:7624;top:15799;width:103;height:185" coordorigin="7624,15799" coordsize="103,185">
              <v:shape style="position:absolute;left:7624;top:15799;width:103;height:185" coordorigin="7624,15799" coordsize="103,185" path="m7624,15984l7727,15984,7727,15799,7624,15799,7624,15984e" filled="t" fillcolor="#FFFFFF" stroked="f">
                <v:path arrowok="t"/>
                <v:fill/>
              </v:shape>
            </v:group>
            <v:group style="position:absolute;left:6455;top:16000;width:4700;height:2" coordorigin="6455,16000" coordsize="4700,2">
              <v:shape style="position:absolute;left:6455;top:16000;width:4700;height:2" coordorigin="6455,16000" coordsize="4700,0" path="m6455,16000l11155,16000e" filled="f" stroked="t" strokeweight="1.78pt" strokecolor="#FFFFFF">
                <v:path arrowok="t"/>
              </v:shape>
            </v:group>
            <v:group style="position:absolute;left:6563;top:15799;width:1061;height:185" coordorigin="6563,15799" coordsize="1061,185">
              <v:shape style="position:absolute;left:6563;top:15799;width:1061;height:185" coordorigin="6563,15799" coordsize="1061,185" path="m6563,15984l7624,15984,7624,15799,6563,15799,6563,15984e" filled="t" fillcolor="#FFFFFF" stroked="f">
                <v:path arrowok="t"/>
                <v:fill/>
              </v:shape>
            </v:group>
            <v:group style="position:absolute;left:7732;top:15799;width:108;height:185" coordorigin="7732,15799" coordsize="108,185">
              <v:shape style="position:absolute;left:7732;top:15799;width:108;height:185" coordorigin="7732,15799" coordsize="108,185" path="m7732,15984l7840,15984,7840,15799,7732,15799,7732,15984e" filled="t" fillcolor="#FFFFFF" stroked="f">
                <v:path arrowok="t"/>
                <v:fill/>
              </v:shape>
            </v:group>
            <v:group style="position:absolute;left:8353;top:15799;width:103;height:185" coordorigin="8353,15799" coordsize="103,185">
              <v:shape style="position:absolute;left:8353;top:15799;width:103;height:185" coordorigin="8353,15799" coordsize="103,185" path="m8353,15984l8457,15984,8457,15799,8353,15799,8353,15984e" filled="t" fillcolor="#FFFFFF" stroked="f">
                <v:path arrowok="t"/>
                <v:fill/>
              </v:shape>
            </v:group>
            <v:group style="position:absolute;left:7840;top:15799;width:514;height:185" coordorigin="7840,15799" coordsize="514,185">
              <v:shape style="position:absolute;left:7840;top:15799;width:514;height:185" coordorigin="7840,15799" coordsize="514,185" path="m7840,15984l8353,15984,8353,15799,7840,15799,7840,15984e" filled="t" fillcolor="#FFFFFF" stroked="f">
                <v:path arrowok="t"/>
                <v:fill/>
              </v:shape>
            </v:group>
            <v:group style="position:absolute;left:8461;top:15762;width:1976;height:26" coordorigin="8461,15762" coordsize="1976,26">
              <v:shape style="position:absolute;left:8461;top:15762;width:1976;height:26" coordorigin="8461,15762" coordsize="1976,26" path="m8461,15788l10437,15788,10437,15762,8461,15762,8461,15788xe" filled="t" fillcolor="#FFFFFF" stroked="f">
                <v:path arrowok="t"/>
                <v:fill/>
              </v:shape>
            </v:group>
            <v:group style="position:absolute;left:8461;top:15787;width:108;height:206" coordorigin="8461,15787" coordsize="108,206">
              <v:shape style="position:absolute;left:8461;top:15787;width:108;height:206" coordorigin="8461,15787" coordsize="108,206" path="m8461,15993l8569,15993,8569,15787,8461,15787,8461,15993e" filled="t" fillcolor="#FFFFFF" stroked="f">
                <v:path arrowok="t"/>
                <v:fill/>
              </v:shape>
            </v:group>
            <v:group style="position:absolute;left:9079;top:15787;width:103;height:206" coordorigin="9079,15787" coordsize="103,206">
              <v:shape style="position:absolute;left:9079;top:15787;width:103;height:206" coordorigin="9079,15787" coordsize="103,206" path="m9079,15993l9182,15993,9182,15787,9079,15787,9079,15993e" filled="t" fillcolor="#FFFFFF" stroked="f">
                <v:path arrowok="t"/>
                <v:fill/>
              </v:shape>
            </v:group>
            <v:group style="position:absolute;left:8569;top:15787;width:509;height:206" coordorigin="8569,15787" coordsize="509,206">
              <v:shape style="position:absolute;left:8569;top:15787;width:509;height:206" coordorigin="8569,15787" coordsize="509,206" path="m8569,15993l9079,15993,9079,15787,8569,15787,8569,15993e" filled="t" fillcolor="#FFFFFF" stroked="f">
                <v:path arrowok="t"/>
                <v:fill/>
              </v:shape>
            </v:group>
            <v:group style="position:absolute;left:9187;top:15787;width:108;height:206" coordorigin="9187,15787" coordsize="108,206">
              <v:shape style="position:absolute;left:9187;top:15787;width:108;height:206" coordorigin="9187,15787" coordsize="108,206" path="m9187,15993l9295,15993,9295,15787,9187,15787,9187,15993e" filled="t" fillcolor="#FFFFFF" stroked="f">
                <v:path arrowok="t"/>
                <v:fill/>
              </v:shape>
            </v:group>
            <v:group style="position:absolute;left:9686;top:15787;width:103;height:206" coordorigin="9686,15787" coordsize="103,206">
              <v:shape style="position:absolute;left:9686;top:15787;width:103;height:206" coordorigin="9686,15787" coordsize="103,206" path="m9686,15993l9789,15993,9789,15787,9686,15787,9686,15993e" filled="t" fillcolor="#FFFFFF" stroked="f">
                <v:path arrowok="t"/>
                <v:fill/>
              </v:shape>
            </v:group>
            <v:group style="position:absolute;left:9295;top:15787;width:391;height:206" coordorigin="9295,15787" coordsize="391,206">
              <v:shape style="position:absolute;left:9295;top:15787;width:391;height:206" coordorigin="9295,15787" coordsize="391,206" path="m9295,15993l9686,15993,9686,15787,9295,15787,9295,15993e" filled="t" fillcolor="#FFFFFF" stroked="f">
                <v:path arrowok="t"/>
                <v:fill/>
              </v:shape>
            </v:group>
            <v:group style="position:absolute;left:9794;top:15787;width:108;height:206" coordorigin="9794,15787" coordsize="108,206">
              <v:shape style="position:absolute;left:9794;top:15787;width:108;height:206" coordorigin="9794,15787" coordsize="108,206" path="m9794,15993l9902,15993,9902,15787,9794,15787,9794,15993e" filled="t" fillcolor="#FFFFFF" stroked="f">
                <v:path arrowok="t"/>
                <v:fill/>
              </v:shape>
            </v:group>
            <v:group style="position:absolute;left:10334;top:15787;width:103;height:206" coordorigin="10334,15787" coordsize="103,206">
              <v:shape style="position:absolute;left:10334;top:15787;width:103;height:206" coordorigin="10334,15787" coordsize="103,206" path="m10334,15993l10437,15993,10437,15787,10334,15787,10334,15993e" filled="t" fillcolor="#FFFFFF" stroked="f">
                <v:path arrowok="t"/>
                <v:fill/>
              </v:shape>
            </v:group>
            <v:group style="position:absolute;left:9902;top:15787;width:432;height:206" coordorigin="9902,15787" coordsize="432,206">
              <v:shape style="position:absolute;left:9902;top:15787;width:432;height:206" coordorigin="9902,15787" coordsize="432,206" path="m9902,15993l10334,15993,10334,15787,9902,15787,9902,15993e" filled="t" fillcolor="#FFFFFF" stroked="f">
                <v:path arrowok="t"/>
                <v:fill/>
              </v:shape>
            </v:group>
            <v:group style="position:absolute;left:10442;top:15799;width:108;height:185" coordorigin="10442,15799" coordsize="108,185">
              <v:shape style="position:absolute;left:10442;top:15799;width:108;height:185" coordorigin="10442,15799" coordsize="108,185" path="m10442,15984l10550,15984,10550,15799,10442,15799,10442,15984e" filled="t" fillcolor="#FFFFFF" stroked="f">
                <v:path arrowok="t"/>
                <v:fill/>
              </v:shape>
            </v:group>
            <v:group style="position:absolute;left:11054;top:15799;width:101;height:185" coordorigin="11054,15799" coordsize="101,185">
              <v:shape style="position:absolute;left:11054;top:15799;width:101;height:185" coordorigin="11054,15799" coordsize="101,185" path="m11054,15984l11155,15984,11155,15799,11054,15799,11054,15984e" filled="t" fillcolor="#FFFFFF" stroked="f">
                <v:path arrowok="t"/>
                <v:fill/>
              </v:shape>
            </v:group>
            <v:group style="position:absolute;left:10550;top:15799;width:504;height:185" coordorigin="10550,15799" coordsize="504,185">
              <v:shape style="position:absolute;left:10550;top:15799;width:504;height:185" coordorigin="10550,15799" coordsize="504,185" path="m10550,15984l11054,15984,11054,15799,10550,15799,10550,15984e" filled="t" fillcolor="#FFFFFF" stroked="f">
                <v:path arrowok="t"/>
                <v:fill/>
              </v:shape>
            </v:group>
            <v:group style="position:absolute;left:715;top:15758;width:10452;height:2" coordorigin="715,15758" coordsize="10452,2">
              <v:shape style="position:absolute;left:715;top:15758;width:10452;height:2" coordorigin="715,15758" coordsize="10452,0" path="m715,15758l11167,15758e" filled="f" stroked="t" strokeweight=".579980pt" strokecolor="#000000">
                <v:path arrowok="t"/>
              </v:shape>
            </v:group>
            <v:group style="position:absolute;left:715;top:16022;width:10452;height:2" coordorigin="715,16022" coordsize="10452,2">
              <v:shape style="position:absolute;left:715;top:16022;width:10452;height:2" coordorigin="715,16022" coordsize="10452,0" path="m715,16022l11167,16022e" filled="f" stroked="t" strokeweight=".579980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00.354126pt;margin-top:52.140629pt;width:47.600004pt;height:50.399363pt;mso-position-horizontal-relative:page;mso-position-vertical-relative:page;z-index:-711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ct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7" w:after="0" w:line="170" w:lineRule="exact"/>
                    <w:jc w:val="left"/>
                    <w:rPr>
                      <w:sz w:val="17"/>
                      <w:szCs w:val="17"/>
                    </w:rPr>
                  </w:pPr>
                  <w:rPr/>
                  <w:r>
                    <w:rPr>
                      <w:sz w:val="17"/>
                      <w:szCs w:val="17"/>
                    </w:rPr>
                  </w:r>
                </w:p>
                <w:p>
                  <w:pPr>
                    <w:spacing w:before="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%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2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of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/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" w:after="0" w:line="240" w:lineRule="auto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rep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9.384125pt;margin-top:63.743671pt;width:26.000001pt;height:38.796323pt;mso-position-horizontal-relative:page;mso-position-vertical-relative:page;z-index:-7117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bi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45.944122pt;margin-top:59.504311pt;width:13.040003pt;height:43.035683pt;mso-position-horizontal-relative:page;mso-position-vertical-relative:page;z-index:-7116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C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80.264130pt;margin-top:47.260948pt;width:42.700002pt;height:55.279043pt;mso-position-horizontal-relative:page;mso-position-vertical-relative:page;z-index:-7115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uinea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Worm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3.884125pt;margin-top:62.507191pt;width:13.040003pt;height:40.032803pt;mso-position-horizontal-relative:page;mso-position-vertical-relative:page;z-index:-7114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10.364136pt;margin-top:57.583351pt;width:13.040003pt;height:44.956643pt;mso-position-horizontal-relative:page;mso-position-vertical-relative:page;z-index:-7113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sles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46.51413pt;margin-top:46.06863pt;width:13.040004pt;height:56.471363pt;mso-position-horizontal-relative:page;mso-position-vertical-relative:page;z-index:-7112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3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09.394135pt;margin-top:64.383987pt;width:13.040003pt;height:38.156003pt;mso-position-horizontal-relative:page;mso-position-vertical-relative:page;z-index:-7110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2.314148pt;margin-top:57.704788pt;width:26.000002pt;height:44.835203pt;mso-position-horizontal-relative:page;mso-position-vertical-relative:page;z-index:-710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oid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Fever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7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9.11412pt;margin-top:-28.452925pt;width:13.040002pt;height:24.024802pt;mso-position-horizontal-relative:page;mso-position-vertical-relative:paragraph;z-index:-7118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FP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6.994141pt;margin-top:-28.962624pt;width:13.040002pt;height:24.534502pt;mso-position-horizontal-relative:page;mso-position-vertical-relative:paragraph;z-index:-7111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NNT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u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1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3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3"/>
        </w:rPr>
        <w:t>73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706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m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19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1937(2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spacing w:val="-1"/>
          <w:w w:val="100"/>
        </w:rPr>
        <w:t>y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spacing w:val="-3"/>
          <w:w w:val="100"/>
        </w:rPr>
        <w:t>w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spacing w:val="-1"/>
          <w:w w:val="100"/>
        </w:rPr>
        <w:t>z</w:t>
      </w:r>
      <w:r>
        <w:rPr>
          <w:rFonts w:ascii="Arial" w:hAnsi="Arial" w:cs="Arial" w:eastAsia="Arial"/>
          <w:sz w:val="18"/>
          <w:szCs w:val="18"/>
          <w:spacing w:val="0"/>
          <w:w w:val="100"/>
        </w:rPr>
        <w:t>i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2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2"/>
        </w:rPr>
        <w:t>68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2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2"/>
        </w:rPr>
        <w:t>14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21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j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1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36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ra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0"/>
        </w:rPr>
        <w:t>1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(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0"/>
        </w:rPr>
        <w:t>1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)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13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3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8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60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5"/>
          <w:w w:val="100"/>
          <w:b/>
          <w:bCs/>
          <w:position w:val="-3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-9"/>
          <w:w w:val="100"/>
          <w:b/>
          <w:bCs/>
          <w:position w:val="-3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nt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22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23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6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3"/>
          <w:w w:val="100"/>
          <w:position w:val="-2"/>
        </w:rPr>
        <w:t>f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1047(1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c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17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1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3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6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3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3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3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1546(4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  <w:t>1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1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0"/>
        </w:rPr>
        <w:t>13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2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19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0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1205(1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3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30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4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42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Na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t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93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4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4"/>
        </w:rPr>
        <w:t>13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3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Na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spacing w:val="-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8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60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16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41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Na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3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3"/>
        </w:rPr>
        <w:t>42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3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5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18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2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k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Ne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5264(4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14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1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3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3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8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m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2080(1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3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d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P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z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4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g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68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l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54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29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2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40" w:lineRule="auto"/>
        <w:ind w:left="100" w:right="-20"/>
        <w:jc w:val="left"/>
        <w:tabs>
          <w:tab w:pos="946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11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p>
      <w:pPr>
        <w:jc w:val="left"/>
        <w:spacing w:after="0"/>
        <w:sectPr>
          <w:pgMar w:footer="0" w:header="0" w:top="1560" w:bottom="280" w:left="380" w:right="740"/>
          <w:footerReference w:type="default" r:id="rId33"/>
          <w:pgSz w:w="11920" w:h="16840"/>
        </w:sectPr>
      </w:pPr>
      <w:rPr/>
    </w:p>
    <w:p>
      <w:pPr>
        <w:spacing w:before="6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7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69.11412pt;margin-top:-28.452925pt;width:13.040002pt;height:24.024802pt;mso-position-horizontal-relative:page;mso-position-vertical-relative:paragraph;z-index:-7106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FP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76.994141pt;margin-top:-28.962624pt;width:13.040002pt;height:24.534502pt;mso-position-horizontal-relative:page;mso-position-vertical-relative:paragraph;z-index:-7099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NNT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re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666(1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h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e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a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6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1294(1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)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8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ti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8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1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43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2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ro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0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6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5"/>
          <w:w w:val="100"/>
          <w:position w:val="-2"/>
        </w:rPr>
        <w:t>W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-1"/>
          <w:w w:val="100"/>
          <w:position w:val="-2"/>
        </w:rPr>
        <w:t>k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position w:val="-2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position w:val="-2"/>
        </w:rPr>
        <w:t>s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  <w:t>7</w:t>
        <w:tab/>
      </w:r>
      <w:r>
        <w:rPr>
          <w:rFonts w:ascii="Arial" w:hAnsi="Arial" w:cs="Arial" w:eastAsia="Arial"/>
          <w:sz w:val="16"/>
          <w:szCs w:val="16"/>
          <w:color w:val="FF0000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color w:val="FF0000"/>
          <w:spacing w:val="-1"/>
          <w:w w:val="100"/>
          <w:position w:val="1"/>
        </w:rPr>
        <w:t>46</w:t>
      </w:r>
      <w:r>
        <w:rPr>
          <w:rFonts w:ascii="Arial" w:hAnsi="Arial" w:cs="Arial" w:eastAsia="Arial"/>
          <w:sz w:val="16"/>
          <w:szCs w:val="16"/>
          <w:color w:val="000000"/>
          <w:spacing w:val="0"/>
          <w:w w:val="100"/>
          <w:position w:val="0"/>
        </w:rPr>
      </w:r>
    </w:p>
    <w:p>
      <w:pPr>
        <w:spacing w:before="37" w:after="0" w:line="240" w:lineRule="auto"/>
        <w:ind w:left="448" w:right="-20"/>
        <w:jc w:val="left"/>
        <w:tabs>
          <w:tab w:pos="2280" w:val="left"/>
          <w:tab w:pos="3040" w:val="left"/>
          <w:tab w:pos="3920" w:val="left"/>
          <w:tab w:pos="4580" w:val="left"/>
          <w:tab w:pos="5180" w:val="left"/>
          <w:tab w:pos="5860" w:val="left"/>
          <w:tab w:pos="6840" w:val="left"/>
          <w:tab w:pos="7880" w:val="left"/>
          <w:tab w:pos="8580" w:val="left"/>
          <w:tab w:pos="9200" w:val="left"/>
          <w:tab w:pos="9840" w:val="left"/>
          <w:tab w:pos="104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-3"/>
          <w:w w:val="100"/>
          <w:position w:val="-2"/>
        </w:rPr>
        <w:t>Y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u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e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9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2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2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3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1"/>
        </w:rPr>
        <w:t>,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4</w:t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spacing w:before="39" w:after="0" w:line="240" w:lineRule="auto"/>
        <w:ind w:left="448" w:right="-20"/>
        <w:jc w:val="left"/>
        <w:tabs>
          <w:tab w:pos="2180" w:val="left"/>
          <w:tab w:pos="3040" w:val="left"/>
          <w:tab w:pos="3920" w:val="left"/>
          <w:tab w:pos="4580" w:val="left"/>
          <w:tab w:pos="5180" w:val="left"/>
          <w:tab w:pos="5860" w:val="left"/>
          <w:tab w:pos="6980" w:val="left"/>
          <w:tab w:pos="7880" w:val="left"/>
          <w:tab w:pos="8580" w:val="left"/>
          <w:tab w:pos="9200" w:val="left"/>
          <w:tab w:pos="9840" w:val="left"/>
          <w:tab w:pos="10580" w:val="left"/>
        </w:tabs>
        <w:rPr>
          <w:rFonts w:ascii="Arial" w:hAnsi="Arial" w:cs="Arial" w:eastAsia="Arial"/>
          <w:sz w:val="16"/>
          <w:szCs w:val="16"/>
        </w:rPr>
      </w:pPr>
      <w:rPr/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Z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o</w:t>
      </w:r>
      <w:r>
        <w:rPr>
          <w:rFonts w:ascii="Arial" w:hAnsi="Arial" w:cs="Arial" w:eastAsia="Arial"/>
          <w:sz w:val="18"/>
          <w:szCs w:val="18"/>
          <w:spacing w:val="1"/>
          <w:w w:val="100"/>
          <w:position w:val="-2"/>
        </w:rPr>
        <w:t>m</w:t>
      </w:r>
      <w:r>
        <w:rPr>
          <w:rFonts w:ascii="Arial" w:hAnsi="Arial" w:cs="Arial" w:eastAsia="Arial"/>
          <w:sz w:val="18"/>
          <w:szCs w:val="18"/>
          <w:spacing w:val="-2"/>
          <w:w w:val="100"/>
          <w:position w:val="-2"/>
        </w:rPr>
        <w:t>b</w:t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o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10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0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5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1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9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-2"/>
        </w:rPr>
      </w:r>
      <w:r>
        <w:rPr>
          <w:rFonts w:ascii="Arial" w:hAnsi="Arial" w:cs="Arial" w:eastAsia="Arial"/>
          <w:sz w:val="16"/>
          <w:szCs w:val="16"/>
          <w:spacing w:val="-1"/>
          <w:w w:val="100"/>
          <w:position w:val="1"/>
        </w:rPr>
        <w:t>75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6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3</w:t>
        <w:tab/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  <w:t>0</w:t>
        <w:tab/>
      </w:r>
      <w:r>
        <w:rPr>
          <w:rFonts w:ascii="Arial" w:hAnsi="Arial" w:cs="Arial" w:eastAsia="Arial"/>
          <w:sz w:val="18"/>
          <w:szCs w:val="18"/>
          <w:spacing w:val="0"/>
          <w:w w:val="100"/>
          <w:position w:val="0"/>
        </w:rPr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1"/>
        </w:rPr>
        <w:t>7</w:t>
      </w:r>
      <w:r>
        <w:rPr>
          <w:rFonts w:ascii="Arial" w:hAnsi="Arial" w:cs="Arial" w:eastAsia="Arial"/>
          <w:sz w:val="16"/>
          <w:szCs w:val="16"/>
          <w:spacing w:val="0"/>
          <w:w w:val="100"/>
          <w:position w:val="0"/>
        </w:rPr>
      </w:r>
    </w:p>
    <w:p>
      <w:pPr>
        <w:jc w:val="left"/>
        <w:spacing w:after="0"/>
        <w:sectPr>
          <w:pgMar w:footer="0" w:header="0" w:top="1560" w:bottom="280" w:left="380" w:right="740"/>
          <w:footerReference w:type="default" r:id="rId34"/>
          <w:pgSz w:w="11920" w:h="16840"/>
        </w:sectPr>
      </w:pPr>
      <w:rPr/>
    </w:p>
    <w:p>
      <w:pPr>
        <w:spacing w:before="5" w:after="0" w:line="110" w:lineRule="exact"/>
        <w:jc w:val="left"/>
        <w:rPr>
          <w:sz w:val="11"/>
          <w:szCs w:val="11"/>
        </w:rPr>
      </w:pPr>
      <w:rPr/>
      <w:r>
        <w:rPr>
          <w:sz w:val="11"/>
          <w:szCs w:val="11"/>
        </w:rPr>
      </w:r>
    </w:p>
    <w:p>
      <w:pPr>
        <w:spacing w:before="0" w:after="0" w:line="303" w:lineRule="exact"/>
        <w:ind w:left="448" w:right="-82"/>
        <w:jc w:val="left"/>
        <w:tabs>
          <w:tab w:pos="2260" w:val="left"/>
          <w:tab w:pos="2760" w:val="left"/>
          <w:tab w:pos="344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Nat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i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o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n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a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l</w:t>
        <w:tab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8"/>
        </w:rPr>
        <w:t>6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8"/>
        </w:rPr>
        <w:t>3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1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18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9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3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3"/>
        </w:rPr>
        <w:t>)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12" w:after="0" w:line="206" w:lineRule="exact"/>
        <w:ind w:right="-51" w:firstLine="19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2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9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8" w:after="0" w:line="240" w:lineRule="auto"/>
        <w:ind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881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02" w:lineRule="exact"/>
        <w:ind w:left="82" w:right="-67"/>
        <w:jc w:val="left"/>
        <w:tabs>
          <w:tab w:pos="560" w:val="left"/>
          <w:tab w:pos="120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4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3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4</w:t>
      </w:r>
      <w:r>
        <w:rPr>
          <w:rFonts w:ascii="Arial" w:hAnsi="Arial" w:cs="Arial" w:eastAsia="Arial"/>
          <w:sz w:val="18"/>
          <w:szCs w:val="18"/>
          <w:color w:val="FF0000"/>
          <w:spacing w:val="-2"/>
          <w:w w:val="100"/>
          <w:b/>
          <w:bCs/>
          <w:position w:val="-1"/>
        </w:rPr>
        <w:t>8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7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7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8" w:after="0" w:line="240" w:lineRule="auto"/>
        <w:ind w:right="-20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134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spacing w:before="0" w:after="0" w:line="202" w:lineRule="exact"/>
        <w:ind w:left="82" w:right="-67"/>
        <w:jc w:val="left"/>
        <w:tabs>
          <w:tab w:pos="640" w:val="left"/>
          <w:tab w:pos="1260" w:val="left"/>
          <w:tab w:pos="2180" w:val="left"/>
        </w:tabs>
        <w:rPr>
          <w:rFonts w:ascii="Arial" w:hAnsi="Arial" w:cs="Arial" w:eastAsia="Arial"/>
          <w:sz w:val="18"/>
          <w:szCs w:val="18"/>
        </w:rPr>
      </w:pPr>
      <w:rPr/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2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2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1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)</w:t>
        <w:tab/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  <w:position w:val="-1"/>
        </w:rPr>
        <w:t>0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  <w:position w:val="0"/>
        </w:rPr>
      </w:r>
    </w:p>
    <w:p>
      <w:pPr>
        <w:spacing w:before="12" w:after="0" w:line="206" w:lineRule="exact"/>
        <w:ind w:left="182" w:right="66" w:firstLine="-182"/>
        <w:jc w:val="left"/>
        <w:rPr>
          <w:rFonts w:ascii="Arial" w:hAnsi="Arial" w:cs="Arial" w:eastAsia="Arial"/>
          <w:sz w:val="18"/>
          <w:szCs w:val="18"/>
        </w:rPr>
      </w:pPr>
      <w:rPr/>
      <w:r>
        <w:rPr/>
        <w:br w:type="column"/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1344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(</w:t>
      </w:r>
      <w:r>
        <w:rPr>
          <w:rFonts w:ascii="Arial" w:hAnsi="Arial" w:cs="Arial" w:eastAsia="Arial"/>
          <w:sz w:val="18"/>
          <w:szCs w:val="18"/>
          <w:color w:val="FF0000"/>
          <w:spacing w:val="1"/>
          <w:w w:val="100"/>
          <w:b/>
          <w:bCs/>
        </w:rPr>
        <w:t>0</w:t>
      </w:r>
      <w:r>
        <w:rPr>
          <w:rFonts w:ascii="Arial" w:hAnsi="Arial" w:cs="Arial" w:eastAsia="Arial"/>
          <w:sz w:val="18"/>
          <w:szCs w:val="18"/>
          <w:color w:val="FF0000"/>
          <w:spacing w:val="0"/>
          <w:w w:val="100"/>
          <w:b/>
          <w:bCs/>
        </w:rPr>
        <w:t>)</w:t>
      </w:r>
      <w:r>
        <w:rPr>
          <w:rFonts w:ascii="Arial" w:hAnsi="Arial" w:cs="Arial" w:eastAsia="Arial"/>
          <w:sz w:val="18"/>
          <w:szCs w:val="18"/>
          <w:color w:val="000000"/>
          <w:spacing w:val="0"/>
          <w:w w:val="100"/>
        </w:rPr>
      </w:r>
    </w:p>
    <w:p>
      <w:pPr>
        <w:jc w:val="left"/>
        <w:spacing w:after="0"/>
        <w:sectPr>
          <w:type w:val="continuous"/>
          <w:pgSz w:w="11920" w:h="16840"/>
          <w:pgMar w:top="520" w:bottom="280" w:left="380" w:right="740"/>
          <w:cols w:num="5" w:equalWidth="0">
            <w:col w:w="4016" w:space="449"/>
            <w:col w:w="221" w:space="384"/>
            <w:col w:w="2179" w:space="423"/>
            <w:col w:w="2283" w:space="315"/>
            <w:col w:w="530"/>
          </w:cols>
        </w:sectPr>
      </w:pPr>
      <w:rPr/>
    </w:p>
    <w:p>
      <w:pPr>
        <w:spacing w:before="11" w:after="0" w:line="240" w:lineRule="exact"/>
        <w:jc w:val="left"/>
        <w:rPr>
          <w:sz w:val="24"/>
          <w:szCs w:val="24"/>
        </w:rPr>
      </w:pPr>
      <w:rPr/>
      <w:r>
        <w:rPr/>
        <w:pict>
          <v:group style="position:absolute;margin-left:15.275pt;margin-top:21.424994pt;width:565.1pt;height:798.65pt;mso-position-horizontal-relative:page;mso-position-vertical-relative:page;z-index:-7108" coordorigin="305,428" coordsize="11302,15973">
            <v:group style="position:absolute;left:318;top:441;width:11277;height:15948" coordorigin="318,441" coordsize="11277,15948">
              <v:shape style="position:absolute;left:318;top:441;width:11277;height:15948" coordorigin="318,441" coordsize="11277,15948" path="m318,16389l11595,16389,11595,441,318,441,318,16389xe" filled="f" stroked="t" strokeweight="1.25pt" strokecolor="#767070">
                <v:path arrowok="t"/>
              </v:shape>
            </v:group>
            <v:group style="position:absolute;left:715;top:725;width:10452;height:2" coordorigin="715,725" coordsize="10452,2">
              <v:shape style="position:absolute;left:715;top:725;width:10452;height:2" coordorigin="715,725" coordsize="10452,0" path="m715,725l11167,725e" filled="f" stroked="t" strokeweight=".580pt" strokecolor="#000000">
                <v:path arrowok="t"/>
              </v:shape>
            </v:group>
            <v:group style="position:absolute;left:720;top:730;width:2;height:3958" coordorigin="720,730" coordsize="2,3958">
              <v:shape style="position:absolute;left:720;top:730;width:2;height:3958" coordorigin="720,730" coordsize="0,3958" path="m720,730l720,4688e" filled="f" stroked="t" strokeweight=".580pt" strokecolor="#000000">
                <v:path arrowok="t"/>
              </v:shape>
            </v:group>
            <v:group style="position:absolute;left:2261;top:730;width:2;height:3958" coordorigin="2261,730" coordsize="2,3958">
              <v:shape style="position:absolute;left:2261;top:730;width:2;height:3958" coordorigin="2261,730" coordsize="0,3958" path="m2261,730l2261,4688e" filled="f" stroked="t" strokeweight=".580pt" strokecolor="#000000">
                <v:path arrowok="t"/>
              </v:shape>
            </v:group>
            <v:group style="position:absolute;left:2952;top:730;width:2;height:3958" coordorigin="2952,730" coordsize="2,3958">
              <v:shape style="position:absolute;left:2952;top:730;width:2;height:3958" coordorigin="2952,730" coordsize="0,3958" path="m2952,730l2952,4688e" filled="f" stroked="t" strokeweight=".580pt" strokecolor="#000000">
                <v:path arrowok="t"/>
              </v:shape>
            </v:group>
            <v:group style="position:absolute;left:3636;top:730;width:2;height:3958" coordorigin="3636,730" coordsize="2,3958">
              <v:shape style="position:absolute;left:3636;top:730;width:2;height:3958" coordorigin="3636,730" coordsize="0,3958" path="m3636,730l3636,4688e" filled="f" stroked="t" strokeweight=".580pt" strokecolor="#000000">
                <v:path arrowok="t"/>
              </v:shape>
            </v:group>
            <v:group style="position:absolute;left:4501;top:730;width:2;height:3958" coordorigin="4501,730" coordsize="2,3958">
              <v:shape style="position:absolute;left:4501;top:730;width:2;height:3958" coordorigin="4501,730" coordsize="0,3958" path="m4501,730l4501,4688e" filled="f" stroked="t" strokeweight=".580pt" strokecolor="#000000">
                <v:path arrowok="t"/>
              </v:shape>
            </v:group>
            <v:group style="position:absolute;left:5173;top:730;width:2;height:3958" coordorigin="5173,730" coordsize="2,3958">
              <v:shape style="position:absolute;left:5173;top:730;width:2;height:3958" coordorigin="5173,730" coordsize="0,3958" path="m5173,730l5173,4688e" filled="f" stroked="t" strokeweight=".58001pt" strokecolor="#000000">
                <v:path arrowok="t"/>
              </v:shape>
            </v:group>
            <v:group style="position:absolute;left:5862;top:730;width:2;height:3958" coordorigin="5862,730" coordsize="2,3958">
              <v:shape style="position:absolute;left:5862;top:730;width:2;height:3958" coordorigin="5862,730" coordsize="0,3958" path="m5862,730l5862,4688e" filled="f" stroked="t" strokeweight=".58001pt" strokecolor="#000000">
                <v:path arrowok="t"/>
              </v:shape>
            </v:group>
            <v:group style="position:absolute;left:6455;top:730;width:2;height:3958" coordorigin="6455,730" coordsize="2,3958">
              <v:shape style="position:absolute;left:6455;top:730;width:2;height:3958" coordorigin="6455,730" coordsize="0,3958" path="m6455,730l6455,4688e" filled="f" stroked="t" strokeweight=".58001pt" strokecolor="#000000">
                <v:path arrowok="t"/>
              </v:shape>
            </v:group>
            <v:group style="position:absolute;left:7732;top:730;width:2;height:3958" coordorigin="7732,730" coordsize="2,3958">
              <v:shape style="position:absolute;left:7732;top:730;width:2;height:3958" coordorigin="7732,730" coordsize="0,3958" path="m7732,730l7732,4688e" filled="f" stroked="t" strokeweight=".58001pt" strokecolor="#000000">
                <v:path arrowok="t"/>
              </v:shape>
            </v:group>
            <v:group style="position:absolute;left:8461;top:730;width:2;height:3958" coordorigin="8461,730" coordsize="2,3958">
              <v:shape style="position:absolute;left:8461;top:730;width:2;height:3958" coordorigin="8461,730" coordsize="0,3958" path="m8461,730l8461,4688e" filled="f" stroked="t" strokeweight=".58001pt" strokecolor="#000000">
                <v:path arrowok="t"/>
              </v:shape>
            </v:group>
            <v:group style="position:absolute;left:9187;top:730;width:2;height:3958" coordorigin="9187,730" coordsize="2,3958">
              <v:shape style="position:absolute;left:9187;top:730;width:2;height:3958" coordorigin="9187,730" coordsize="0,3958" path="m9187,730l9187,4688e" filled="f" stroked="t" strokeweight=".579980pt" strokecolor="#000000">
                <v:path arrowok="t"/>
              </v:shape>
            </v:group>
            <v:group style="position:absolute;left:9794;top:730;width:2;height:3958" coordorigin="9794,730" coordsize="2,3958">
              <v:shape style="position:absolute;left:9794;top:730;width:2;height:3958" coordorigin="9794,730" coordsize="0,3958" path="m9794,730l9794,4688e" filled="f" stroked="t" strokeweight=".58001pt" strokecolor="#000000">
                <v:path arrowok="t"/>
              </v:shape>
            </v:group>
            <v:group style="position:absolute;left:10442;top:730;width:2;height:3958" coordorigin="10442,730" coordsize="2,3958">
              <v:shape style="position:absolute;left:10442;top:730;width:2;height:3958" coordorigin="10442,730" coordsize="0,3958" path="m10442,730l10442,4688e" filled="f" stroked="t" strokeweight=".579980pt" strokecolor="#000000">
                <v:path arrowok="t"/>
              </v:shape>
            </v:group>
            <v:group style="position:absolute;left:11162;top:730;width:2;height:3958" coordorigin="11162,730" coordsize="2,3958">
              <v:shape style="position:absolute;left:11162;top:730;width:2;height:3958" coordorigin="11162,730" coordsize="0,3958" path="m11162,730l11162,4688e" filled="f" stroked="t" strokeweight=".579980pt" strokecolor="#000000">
                <v:path arrowok="t"/>
              </v:shape>
            </v:group>
            <v:group style="position:absolute;left:725;top:2177;width:1532;height:2" coordorigin="725,2177" coordsize="1532,2">
              <v:shape style="position:absolute;left:725;top:2177;width:1532;height:2" coordorigin="725,2177" coordsize="1532,0" path="m725,2177l2256,2177e" filled="f" stroked="t" strokeweight="2.5pt" strokecolor="#FFFFFF">
                <v:path arrowok="t"/>
              </v:shape>
            </v:group>
            <v:group style="position:absolute;left:725;top:2201;width:103;height:206" coordorigin="725,2201" coordsize="103,206">
              <v:shape style="position:absolute;left:725;top:2201;width:103;height:206" coordorigin="725,2201" coordsize="103,206" path="m725,2408l828,2408,828,2201,725,2201,725,2408e" filled="t" fillcolor="#FFFFFF" stroked="f">
                <v:path arrowok="t"/>
                <v:fill/>
              </v:shape>
            </v:group>
            <v:group style="position:absolute;left:2153;top:2201;width:103;height:206" coordorigin="2153,2201" coordsize="103,206">
              <v:shape style="position:absolute;left:2153;top:2201;width:103;height:206" coordorigin="2153,2201" coordsize="103,206" path="m2153,2408l2256,2408,2256,2201,2153,2201,2153,2408e" filled="t" fillcolor="#FFFFFF" stroked="f">
                <v:path arrowok="t"/>
                <v:fill/>
              </v:shape>
            </v:group>
            <v:group style="position:absolute;left:828;top:2201;width:1325;height:206" coordorigin="828,2201" coordsize="1325,206">
              <v:shape style="position:absolute;left:828;top:2201;width:1325;height:206" coordorigin="828,2201" coordsize="1325,206" path="m828,2408l2153,2408,2153,2201,828,2201,828,2408e" filled="t" fillcolor="#FFFFFF" stroked="f">
                <v:path arrowok="t"/>
                <v:fill/>
              </v:shape>
            </v:group>
            <v:group style="position:absolute;left:2261;top:2170;width:2235;height:2" coordorigin="2261,2170" coordsize="2235,2">
              <v:shape style="position:absolute;left:2261;top:2170;width:2235;height:2" coordorigin="2261,2170" coordsize="2235,0" path="m2261,2170l4496,2170e" filled="f" stroked="t" strokeweight="1.78pt" strokecolor="#FFFFFF">
                <v:path arrowok="t"/>
              </v:shape>
            </v:group>
            <v:group style="position:absolute;left:2261;top:2187;width:108;height:185" coordorigin="2261,2187" coordsize="108,185">
              <v:shape style="position:absolute;left:2261;top:2187;width:108;height:185" coordorigin="2261,2187" coordsize="108,185" path="m2261,2372l2369,2372,2369,2187,2261,2187,2261,2372e" filled="t" fillcolor="#FFFFFF" stroked="f">
                <v:path arrowok="t"/>
                <v:fill/>
              </v:shape>
            </v:group>
            <v:group style="position:absolute;left:2844;top:2187;width:103;height:185" coordorigin="2844,2187" coordsize="103,185">
              <v:shape style="position:absolute;left:2844;top:2187;width:103;height:185" coordorigin="2844,2187" coordsize="103,185" path="m2844,2372l2948,2372,2948,2187,2844,2187,2844,2372e" filled="t" fillcolor="#FFFFFF" stroked="f">
                <v:path arrowok="t"/>
                <v:fill/>
              </v:shape>
            </v:group>
            <v:group style="position:absolute;left:2261;top:2412;width:686;height:2" coordorigin="2261,2412" coordsize="686,2">
              <v:shape style="position:absolute;left:2261;top:2412;width:686;height:2" coordorigin="2261,2412" coordsize="686,0" path="m2261,2412l2948,2412e" filled="f" stroked="t" strokeweight="4.18pt" strokecolor="#FFFFFF">
                <v:path arrowok="t"/>
              </v:shape>
            </v:group>
            <v:group style="position:absolute;left:2369;top:2187;width:475;height:185" coordorigin="2369,2187" coordsize="475,185">
              <v:shape style="position:absolute;left:2369;top:2187;width:475;height:185" coordorigin="2369,2187" coordsize="475,185" path="m2369,2372l2844,2372,2844,2187,2369,2187,2369,2372e" filled="t" fillcolor="#FFFFFF" stroked="f">
                <v:path arrowok="t"/>
                <v:fill/>
              </v:shape>
            </v:group>
            <v:group style="position:absolute;left:2952;top:2177;width:108;height:206" coordorigin="2952,2177" coordsize="108,206">
              <v:shape style="position:absolute;left:2952;top:2177;width:108;height:206" coordorigin="2952,2177" coordsize="108,206" path="m2952,2384l3060,2384,3060,2177,2952,2177,2952,2384e" filled="t" fillcolor="#FFFFFF" stroked="f">
                <v:path arrowok="t"/>
                <v:fill/>
              </v:shape>
            </v:group>
            <v:group style="position:absolute;left:3528;top:2177;width:103;height:206" coordorigin="3528,2177" coordsize="103,206">
              <v:shape style="position:absolute;left:3528;top:2177;width:103;height:206" coordorigin="3528,2177" coordsize="103,206" path="m3528,2384l3632,2384,3632,2177,3528,2177,3528,2384e" filled="t" fillcolor="#FFFFFF" stroked="f">
                <v:path arrowok="t"/>
                <v:fill/>
              </v:shape>
            </v:group>
            <v:group style="position:absolute;left:2952;top:2412;width:679;height:2" coordorigin="2952,2412" coordsize="679,2">
              <v:shape style="position:absolute;left:2952;top:2412;width:679;height:2" coordorigin="2952,2412" coordsize="679,0" path="m2952,2412l3632,2412e" filled="f" stroked="t" strokeweight="2.98pt" strokecolor="#FFFFFF">
                <v:path arrowok="t"/>
              </v:shape>
            </v:group>
            <v:group style="position:absolute;left:3060;top:2177;width:468;height:206" coordorigin="3060,2177" coordsize="468,206">
              <v:shape style="position:absolute;left:3060;top:2177;width:468;height:206" coordorigin="3060,2177" coordsize="468,206" path="m3060,2384l3528,2384,3528,2177,3060,2177,3060,2384e" filled="t" fillcolor="#FFFFFF" stroked="f">
                <v:path arrowok="t"/>
                <v:fill/>
              </v:shape>
            </v:group>
            <v:group style="position:absolute;left:3636;top:2187;width:108;height:185" coordorigin="3636,2187" coordsize="108,185">
              <v:shape style="position:absolute;left:3636;top:2187;width:108;height:185" coordorigin="3636,2187" coordsize="108,185" path="m3636,2372l3744,2372,3744,2187,3636,2187,3636,2372e" filled="t" fillcolor="#FFFFFF" stroked="f">
                <v:path arrowok="t"/>
                <v:fill/>
              </v:shape>
            </v:group>
            <v:group style="position:absolute;left:4393;top:2187;width:103;height:185" coordorigin="4393,2187" coordsize="103,185">
              <v:shape style="position:absolute;left:4393;top:2187;width:103;height:185" coordorigin="4393,2187" coordsize="103,185" path="m4393,2372l4496,2372,4496,2187,4393,2187,4393,2372e" filled="t" fillcolor="#FFFFFF" stroked="f">
                <v:path arrowok="t"/>
                <v:fill/>
              </v:shape>
            </v:group>
            <v:group style="position:absolute;left:3636;top:2412;width:860;height:2" coordorigin="3636,2412" coordsize="860,2">
              <v:shape style="position:absolute;left:3636;top:2412;width:860;height:2" coordorigin="3636,2412" coordsize="860,0" path="m3636,2412l4496,2412e" filled="f" stroked="t" strokeweight="4.18pt" strokecolor="#FFFFFF">
                <v:path arrowok="t"/>
              </v:shape>
            </v:group>
            <v:group style="position:absolute;left:3744;top:2187;width:648;height:185" coordorigin="3744,2187" coordsize="648,185">
              <v:shape style="position:absolute;left:3744;top:2187;width:648;height:185" coordorigin="3744,2187" coordsize="648,185" path="m3744,2372l4393,2372,4393,2187,3744,2187,3744,2372e" filled="t" fillcolor="#FFFFFF" stroked="f">
                <v:path arrowok="t"/>
                <v:fill/>
              </v:shape>
            </v:group>
            <v:group style="position:absolute;left:4501;top:2177;width:667;height:2" coordorigin="4501,2177" coordsize="667,2">
              <v:shape style="position:absolute;left:4501;top:2177;width:667;height:2" coordorigin="4501,2177" coordsize="667,0" path="m4501,2177l5168,2177e" filled="f" stroked="t" strokeweight="2.5pt" strokecolor="#FFFFFF">
                <v:path arrowok="t"/>
              </v:shape>
            </v:group>
            <v:group style="position:absolute;left:4501;top:2201;width:108;height:206" coordorigin="4501,2201" coordsize="108,206">
              <v:shape style="position:absolute;left:4501;top:2201;width:108;height:206" coordorigin="4501,2201" coordsize="108,206" path="m4501,2408l4609,2408,4609,2201,4501,2201,4501,2408e" filled="t" fillcolor="#FFFFFF" stroked="f">
                <v:path arrowok="t"/>
                <v:fill/>
              </v:shape>
            </v:group>
            <v:group style="position:absolute;left:5065;top:2201;width:103;height:206" coordorigin="5065,2201" coordsize="103,206">
              <v:shape style="position:absolute;left:5065;top:2201;width:103;height:206" coordorigin="5065,2201" coordsize="103,206" path="m5065,2408l5168,2408,5168,2201,5065,2201,5065,2408e" filled="t" fillcolor="#FFFFFF" stroked="f">
                <v:path arrowok="t"/>
                <v:fill/>
              </v:shape>
            </v:group>
            <v:group style="position:absolute;left:4609;top:2201;width:456;height:206" coordorigin="4609,2201" coordsize="456,206">
              <v:shape style="position:absolute;left:4609;top:2201;width:456;height:206" coordorigin="4609,2201" coordsize="456,206" path="m4609,2408l5065,2408,5065,2201,4609,2201,4609,2408e" filled="t" fillcolor="#FFFFFF" stroked="f">
                <v:path arrowok="t"/>
                <v:fill/>
              </v:shape>
            </v:group>
            <v:group style="position:absolute;left:5173;top:2170;width:684;height:2" coordorigin="5173,2170" coordsize="684,2">
              <v:shape style="position:absolute;left:5173;top:2170;width:684;height:2" coordorigin="5173,2170" coordsize="684,0" path="m5173,2170l5857,2170e" filled="f" stroked="t" strokeweight="1.78pt" strokecolor="#FFFFFF">
                <v:path arrowok="t"/>
              </v:shape>
            </v:group>
            <v:group style="position:absolute;left:5173;top:2187;width:108;height:185" coordorigin="5173,2187" coordsize="108,185">
              <v:shape style="position:absolute;left:5173;top:2187;width:108;height:185" coordorigin="5173,2187" coordsize="108,185" path="m5173,2372l5281,2372,5281,2187,5173,2187,5173,2372e" filled="t" fillcolor="#FFFFFF" stroked="f">
                <v:path arrowok="t"/>
                <v:fill/>
              </v:shape>
            </v:group>
            <v:group style="position:absolute;left:5754;top:2187;width:103;height:185" coordorigin="5754,2187" coordsize="103,185">
              <v:shape style="position:absolute;left:5754;top:2187;width:103;height:185" coordorigin="5754,2187" coordsize="103,185" path="m5754,2372l5857,2372,5857,2187,5754,2187,5754,2372e" filled="t" fillcolor="#FFFFFF" stroked="f">
                <v:path arrowok="t"/>
                <v:fill/>
              </v:shape>
            </v:group>
            <v:group style="position:absolute;left:5173;top:2412;width:684;height:2" coordorigin="5173,2412" coordsize="684,2">
              <v:shape style="position:absolute;left:5173;top:2412;width:684;height:2" coordorigin="5173,2412" coordsize="684,0" path="m5173,2412l5857,2412e" filled="f" stroked="t" strokeweight="4.18pt" strokecolor="#FFFFFF">
                <v:path arrowok="t"/>
              </v:shape>
            </v:group>
            <v:group style="position:absolute;left:5281;top:2187;width:473;height:185" coordorigin="5281,2187" coordsize="473,185">
              <v:shape style="position:absolute;left:5281;top:2187;width:473;height:185" coordorigin="5281,2187" coordsize="473,185" path="m5281,2372l5754,2372,5754,2187,5281,2187,5281,2372e" filled="t" fillcolor="#FFFFFF" stroked="f">
                <v:path arrowok="t"/>
                <v:fill/>
              </v:shape>
            </v:group>
            <v:group style="position:absolute;left:5862;top:2177;width:588;height:2" coordorigin="5862,2177" coordsize="588,2">
              <v:shape style="position:absolute;left:5862;top:2177;width:588;height:2" coordorigin="5862,2177" coordsize="588,0" path="m5862,2177l6450,2177e" filled="f" stroked="t" strokeweight="2.5pt" strokecolor="#FFFFFF">
                <v:path arrowok="t"/>
              </v:shape>
            </v:group>
            <v:group style="position:absolute;left:5862;top:2201;width:108;height:206" coordorigin="5862,2201" coordsize="108,206">
              <v:shape style="position:absolute;left:5862;top:2201;width:108;height:206" coordorigin="5862,2201" coordsize="108,206" path="m5862,2408l5970,2408,5970,2201,5862,2201,5862,2408e" filled="t" fillcolor="#FFFFFF" stroked="f">
                <v:path arrowok="t"/>
                <v:fill/>
              </v:shape>
            </v:group>
            <v:group style="position:absolute;left:6347;top:2201;width:103;height:206" coordorigin="6347,2201" coordsize="103,206">
              <v:shape style="position:absolute;left:6347;top:2201;width:103;height:206" coordorigin="6347,2201" coordsize="103,206" path="m6347,2408l6450,2408,6450,2201,6347,2201,6347,2408e" filled="t" fillcolor="#FFFFFF" stroked="f">
                <v:path arrowok="t"/>
                <v:fill/>
              </v:shape>
            </v:group>
            <v:group style="position:absolute;left:5970;top:2201;width:377;height:206" coordorigin="5970,2201" coordsize="377,206">
              <v:shape style="position:absolute;left:5970;top:2201;width:377;height:206" coordorigin="5970,2201" coordsize="377,206" path="m5970,2408l6347,2408,6347,2201,5970,2201,5970,2408e" filled="t" fillcolor="#FFFFFF" stroked="f">
                <v:path arrowok="t"/>
                <v:fill/>
              </v:shape>
            </v:group>
            <v:group style="position:absolute;left:6455;top:2170;width:4700;height:2" coordorigin="6455,2170" coordsize="4700,2">
              <v:shape style="position:absolute;left:6455;top:2170;width:4700;height:2" coordorigin="6455,2170" coordsize="4700,0" path="m6455,2170l11155,2170e" filled="f" stroked="t" strokeweight="1.78pt" strokecolor="#FFFFFF">
                <v:path arrowok="t"/>
              </v:shape>
            </v:group>
            <v:group style="position:absolute;left:6455;top:2187;width:108;height:185" coordorigin="6455,2187" coordsize="108,185">
              <v:shape style="position:absolute;left:6455;top:2187;width:108;height:185" coordorigin="6455,2187" coordsize="108,185" path="m6455,2372l6563,2372,6563,2187,6455,2187,6455,2372e" filled="t" fillcolor="#FFFFFF" stroked="f">
                <v:path arrowok="t"/>
                <v:fill/>
              </v:shape>
            </v:group>
            <v:group style="position:absolute;left:7624;top:2187;width:103;height:185" coordorigin="7624,2187" coordsize="103,185">
              <v:shape style="position:absolute;left:7624;top:2187;width:103;height:185" coordorigin="7624,2187" coordsize="103,185" path="m7624,2372l7727,2372,7727,2187,7624,2187,7624,2372e" filled="t" fillcolor="#FFFFFF" stroked="f">
                <v:path arrowok="t"/>
                <v:fill/>
              </v:shape>
            </v:group>
            <v:group style="position:absolute;left:6455;top:2371;width:2002;height:38" coordorigin="6455,2371" coordsize="2002,38">
              <v:shape style="position:absolute;left:6455;top:2371;width:2002;height:38" coordorigin="6455,2371" coordsize="2002,38" path="m6455,2409l8457,2409,8457,2371,6455,2371,6455,2409xe" filled="t" fillcolor="#FFFFFF" stroked="f">
                <v:path arrowok="t"/>
                <v:fill/>
              </v:shape>
            </v:group>
            <v:group style="position:absolute;left:6563;top:2187;width:1061;height:185" coordorigin="6563,2187" coordsize="1061,185">
              <v:shape style="position:absolute;left:6563;top:2187;width:1061;height:185" coordorigin="6563,2187" coordsize="1061,185" path="m6563,2372l7624,2372,7624,2187,6563,2187,6563,2372e" filled="t" fillcolor="#FFFFFF" stroked="f">
                <v:path arrowok="t"/>
                <v:fill/>
              </v:shape>
            </v:group>
            <v:group style="position:absolute;left:7732;top:2187;width:108;height:185" coordorigin="7732,2187" coordsize="108,185">
              <v:shape style="position:absolute;left:7732;top:2187;width:108;height:185" coordorigin="7732,2187" coordsize="108,185" path="m7732,2372l7840,2372,7840,2187,7732,2187,7732,2372e" filled="t" fillcolor="#FFFFFF" stroked="f">
                <v:path arrowok="t"/>
                <v:fill/>
              </v:shape>
            </v:group>
            <v:group style="position:absolute;left:8353;top:2187;width:103;height:185" coordorigin="8353,2187" coordsize="103,185">
              <v:shape style="position:absolute;left:8353;top:2187;width:103;height:185" coordorigin="8353,2187" coordsize="103,185" path="m8353,2372l8457,2372,8457,2187,8353,2187,8353,2372e" filled="t" fillcolor="#FFFFFF" stroked="f">
                <v:path arrowok="t"/>
                <v:fill/>
              </v:shape>
            </v:group>
            <v:group style="position:absolute;left:7840;top:2187;width:514;height:185" coordorigin="7840,2187" coordsize="514,185">
              <v:shape style="position:absolute;left:7840;top:2187;width:514;height:185" coordorigin="7840,2187" coordsize="514,185" path="m7840,2372l8353,2372,8353,2187,7840,2187,7840,2372e" filled="t" fillcolor="#FFFFFF" stroked="f">
                <v:path arrowok="t"/>
                <v:fill/>
              </v:shape>
            </v:group>
            <v:group style="position:absolute;left:8461;top:2177;width:108;height:206" coordorigin="8461,2177" coordsize="108,206">
              <v:shape style="position:absolute;left:8461;top:2177;width:108;height:206" coordorigin="8461,2177" coordsize="108,206" path="m8461,2384l8569,2384,8569,2177,8461,2177,8461,2384e" filled="t" fillcolor="#FFFFFF" stroked="f">
                <v:path arrowok="t"/>
                <v:fill/>
              </v:shape>
            </v:group>
            <v:group style="position:absolute;left:9079;top:2177;width:103;height:206" coordorigin="9079,2177" coordsize="103,206">
              <v:shape style="position:absolute;left:9079;top:2177;width:103;height:206" coordorigin="9079,2177" coordsize="103,206" path="m9079,2384l9182,2384,9182,2177,9079,2177,9079,2384e" filled="t" fillcolor="#FFFFFF" stroked="f">
                <v:path arrowok="t"/>
                <v:fill/>
              </v:shape>
            </v:group>
            <v:group style="position:absolute;left:8461;top:2383;width:1976;height:26" coordorigin="8461,2383" coordsize="1976,26">
              <v:shape style="position:absolute;left:8461;top:2383;width:1976;height:26" coordorigin="8461,2383" coordsize="1976,26" path="m8461,2409l10437,2409,10437,2383,8461,2383,8461,2409xe" filled="t" fillcolor="#FFFFFF" stroked="f">
                <v:path arrowok="t"/>
                <v:fill/>
              </v:shape>
            </v:group>
            <v:group style="position:absolute;left:8569;top:2177;width:509;height:206" coordorigin="8569,2177" coordsize="509,206">
              <v:shape style="position:absolute;left:8569;top:2177;width:509;height:206" coordorigin="8569,2177" coordsize="509,206" path="m8569,2384l9079,2384,9079,2177,8569,2177,8569,2384e" filled="t" fillcolor="#FFFFFF" stroked="f">
                <v:path arrowok="t"/>
                <v:fill/>
              </v:shape>
            </v:group>
            <v:group style="position:absolute;left:9187;top:2177;width:108;height:206" coordorigin="9187,2177" coordsize="108,206">
              <v:shape style="position:absolute;left:9187;top:2177;width:108;height:206" coordorigin="9187,2177" coordsize="108,206" path="m9187,2384l9295,2384,9295,2177,9187,2177,9187,2384e" filled="t" fillcolor="#FFFFFF" stroked="f">
                <v:path arrowok="t"/>
                <v:fill/>
              </v:shape>
            </v:group>
            <v:group style="position:absolute;left:9686;top:2177;width:103;height:206" coordorigin="9686,2177" coordsize="103,206">
              <v:shape style="position:absolute;left:9686;top:2177;width:103;height:206" coordorigin="9686,2177" coordsize="103,206" path="m9686,2384l9789,2384,9789,2177,9686,2177,9686,2384e" filled="t" fillcolor="#FFFFFF" stroked="f">
                <v:path arrowok="t"/>
                <v:fill/>
              </v:shape>
            </v:group>
            <v:group style="position:absolute;left:9295;top:2177;width:391;height:206" coordorigin="9295,2177" coordsize="391,206">
              <v:shape style="position:absolute;left:9295;top:2177;width:391;height:206" coordorigin="9295,2177" coordsize="391,206" path="m9295,2384l9686,2384,9686,2177,9295,2177,9295,2384e" filled="t" fillcolor="#FFFFFF" stroked="f">
                <v:path arrowok="t"/>
                <v:fill/>
              </v:shape>
            </v:group>
            <v:group style="position:absolute;left:9794;top:2177;width:108;height:206" coordorigin="9794,2177" coordsize="108,206">
              <v:shape style="position:absolute;left:9794;top:2177;width:108;height:206" coordorigin="9794,2177" coordsize="108,206" path="m9794,2384l9902,2384,9902,2177,9794,2177,9794,2384e" filled="t" fillcolor="#FFFFFF" stroked="f">
                <v:path arrowok="t"/>
                <v:fill/>
              </v:shape>
            </v:group>
            <v:group style="position:absolute;left:10334;top:2177;width:103;height:206" coordorigin="10334,2177" coordsize="103,206">
              <v:shape style="position:absolute;left:10334;top:2177;width:103;height:206" coordorigin="10334,2177" coordsize="103,206" path="m10334,2384l10437,2384,10437,2177,10334,2177,10334,2384e" filled="t" fillcolor="#FFFFFF" stroked="f">
                <v:path arrowok="t"/>
                <v:fill/>
              </v:shape>
            </v:group>
            <v:group style="position:absolute;left:9902;top:2177;width:432;height:206" coordorigin="9902,2177" coordsize="432,206">
              <v:shape style="position:absolute;left:9902;top:2177;width:432;height:206" coordorigin="9902,2177" coordsize="432,206" path="m9902,2384l10334,2384,10334,2177,9902,2177,9902,2384e" filled="t" fillcolor="#FFFFFF" stroked="f">
                <v:path arrowok="t"/>
                <v:fill/>
              </v:shape>
            </v:group>
            <v:group style="position:absolute;left:10442;top:2187;width:108;height:185" coordorigin="10442,2187" coordsize="108,185">
              <v:shape style="position:absolute;left:10442;top:2187;width:108;height:185" coordorigin="10442,2187" coordsize="108,185" path="m10442,2372l10550,2372,10550,2187,10442,2187,10442,2372e" filled="t" fillcolor="#FFFFFF" stroked="f">
                <v:path arrowok="t"/>
                <v:fill/>
              </v:shape>
            </v:group>
            <v:group style="position:absolute;left:11054;top:2187;width:101;height:185" coordorigin="11054,2187" coordsize="101,185">
              <v:shape style="position:absolute;left:11054;top:2187;width:101;height:185" coordorigin="11054,2187" coordsize="101,185" path="m11054,2372l11155,2372,11155,2187,11054,2187,11054,2372e" filled="t" fillcolor="#FFFFFF" stroked="f">
                <v:path arrowok="t"/>
                <v:fill/>
              </v:shape>
            </v:group>
            <v:group style="position:absolute;left:10442;top:2412;width:713;height:2" coordorigin="10442,2412" coordsize="713,2">
              <v:shape style="position:absolute;left:10442;top:2412;width:713;height:2" coordorigin="10442,2412" coordsize="713,0" path="m10442,2412l11155,2412e" filled="f" stroked="t" strokeweight="4.18pt" strokecolor="#FFFFFF">
                <v:path arrowok="t"/>
              </v:shape>
            </v:group>
            <v:group style="position:absolute;left:10550;top:2187;width:504;height:185" coordorigin="10550,2187" coordsize="504,185">
              <v:shape style="position:absolute;left:10550;top:2187;width:504;height:185" coordorigin="10550,2187" coordsize="504,185" path="m10550,2372l11054,2372,11054,2187,10550,2187,10550,2372e" filled="t" fillcolor="#FFFFFF" stroked="f">
                <v:path arrowok="t"/>
                <v:fill/>
              </v:shape>
            </v:group>
            <v:group style="position:absolute;left:715;top:2148;width:10452;height:2" coordorigin="715,2148" coordsize="10452,2">
              <v:shape style="position:absolute;left:715;top:2148;width:10452;height:2" coordorigin="715,2148" coordsize="10452,0" path="m715,2148l11167,2148e" filled="f" stroked="t" strokeweight=".580pt" strokecolor="#000000">
                <v:path arrowok="t"/>
              </v:shape>
            </v:group>
            <v:group style="position:absolute;left:725;top:2441;width:1532;height:2" coordorigin="725,2441" coordsize="1532,2">
              <v:shape style="position:absolute;left:725;top:2441;width:1532;height:2" coordorigin="725,2441" coordsize="1532,0" path="m725,2441l2256,2441e" filled="f" stroked="t" strokeweight="2.5pt" strokecolor="#FFFFFF">
                <v:path arrowok="t"/>
              </v:shape>
            </v:group>
            <v:group style="position:absolute;left:725;top:2465;width:103;height:206" coordorigin="725,2465" coordsize="103,206">
              <v:shape style="position:absolute;left:725;top:2465;width:103;height:206" coordorigin="725,2465" coordsize="103,206" path="m725,2672l828,2672,828,2465,725,2465,725,2672e" filled="t" fillcolor="#FFFFFF" stroked="f">
                <v:path arrowok="t"/>
                <v:fill/>
              </v:shape>
            </v:group>
            <v:group style="position:absolute;left:2153;top:2465;width:103;height:206" coordorigin="2153,2465" coordsize="103,206">
              <v:shape style="position:absolute;left:2153;top:2465;width:103;height:206" coordorigin="2153,2465" coordsize="103,206" path="m2153,2672l2256,2672,2256,2465,2153,2465,2153,2672e" filled="t" fillcolor="#FFFFFF" stroked="f">
                <v:path arrowok="t"/>
                <v:fill/>
              </v:shape>
            </v:group>
            <v:group style="position:absolute;left:828;top:2465;width:1325;height:206" coordorigin="828,2465" coordsize="1325,206">
              <v:shape style="position:absolute;left:828;top:2465;width:1325;height:206" coordorigin="828,2465" coordsize="1325,206" path="m828,2672l2153,2672,2153,2465,828,2465,828,2672e" filled="t" fillcolor="#FFFFFF" stroked="f">
                <v:path arrowok="t"/>
                <v:fill/>
              </v:shape>
            </v:group>
            <v:group style="position:absolute;left:2261;top:2453;width:108;height:185" coordorigin="2261,2453" coordsize="108,185">
              <v:shape style="position:absolute;left:2261;top:2453;width:108;height:185" coordorigin="2261,2453" coordsize="108,185" path="m2261,2638l2369,2638,2369,2453,2261,2453,2261,2638e" filled="t" fillcolor="#FFFFFF" stroked="f">
                <v:path arrowok="t"/>
                <v:fill/>
              </v:shape>
            </v:group>
            <v:group style="position:absolute;left:2844;top:2453;width:103;height:185" coordorigin="2844,2453" coordsize="103,185">
              <v:shape style="position:absolute;left:2844;top:2453;width:103;height:185" coordorigin="2844,2453" coordsize="103,185" path="m2844,2638l2948,2638,2948,2453,2844,2453,2844,2638e" filled="t" fillcolor="#FFFFFF" stroked="f">
                <v:path arrowok="t"/>
                <v:fill/>
              </v:shape>
            </v:group>
            <v:group style="position:absolute;left:2261;top:2655;width:2235;height:2" coordorigin="2261,2655" coordsize="2235,2">
              <v:shape style="position:absolute;left:2261;top:2655;width:2235;height:2" coordorigin="2261,2655" coordsize="2235,0" path="m2261,2655l4496,2655e" filled="f" stroked="t" strokeweight="1.78pt" strokecolor="#FFFFFF">
                <v:path arrowok="t"/>
              </v:shape>
            </v:group>
            <v:group style="position:absolute;left:2369;top:2453;width:475;height:185" coordorigin="2369,2453" coordsize="475,185">
              <v:shape style="position:absolute;left:2369;top:2453;width:475;height:185" coordorigin="2369,2453" coordsize="475,185" path="m2369,2638l2844,2638,2844,2453,2369,2453,2369,2638e" filled="t" fillcolor="#FFFFFF" stroked="f">
                <v:path arrowok="t"/>
                <v:fill/>
              </v:shape>
            </v:group>
            <v:group style="position:absolute;left:2952;top:2441;width:108;height:206" coordorigin="2952,2441" coordsize="108,206">
              <v:shape style="position:absolute;left:2952;top:2441;width:108;height:206" coordorigin="2952,2441" coordsize="108,206" path="m2952,2648l3060,2648,3060,2441,2952,2441,2952,2648e" filled="t" fillcolor="#FFFFFF" stroked="f">
                <v:path arrowok="t"/>
                <v:fill/>
              </v:shape>
            </v:group>
            <v:group style="position:absolute;left:3528;top:2441;width:103;height:206" coordorigin="3528,2441" coordsize="103,206">
              <v:shape style="position:absolute;left:3528;top:2441;width:103;height:206" coordorigin="3528,2441" coordsize="103,206" path="m3528,2648l3632,2648,3632,2441,3528,2441,3528,2648e" filled="t" fillcolor="#FFFFFF" stroked="f">
                <v:path arrowok="t"/>
                <v:fill/>
              </v:shape>
            </v:group>
            <v:group style="position:absolute;left:3060;top:2441;width:468;height:206" coordorigin="3060,2441" coordsize="468,206">
              <v:shape style="position:absolute;left:3060;top:2441;width:468;height:206" coordorigin="3060,2441" coordsize="468,206" path="m3060,2648l3528,2648,3528,2441,3060,2441,3060,2648e" filled="t" fillcolor="#FFFFFF" stroked="f">
                <v:path arrowok="t"/>
                <v:fill/>
              </v:shape>
            </v:group>
            <v:group style="position:absolute;left:3636;top:2453;width:108;height:185" coordorigin="3636,2453" coordsize="108,185">
              <v:shape style="position:absolute;left:3636;top:2453;width:108;height:185" coordorigin="3636,2453" coordsize="108,185" path="m3636,2638l3744,2638,3744,2453,3636,2453,3636,2638e" filled="t" fillcolor="#FFFFFF" stroked="f">
                <v:path arrowok="t"/>
                <v:fill/>
              </v:shape>
            </v:group>
            <v:group style="position:absolute;left:4393;top:2453;width:103;height:185" coordorigin="4393,2453" coordsize="103,185">
              <v:shape style="position:absolute;left:4393;top:2453;width:103;height:185" coordorigin="4393,2453" coordsize="103,185" path="m4393,2638l4496,2638,4496,2453,4393,2453,4393,2638e" filled="t" fillcolor="#FFFFFF" stroked="f">
                <v:path arrowok="t"/>
                <v:fill/>
              </v:shape>
            </v:group>
            <v:group style="position:absolute;left:3744;top:2453;width:648;height:185" coordorigin="3744,2453" coordsize="648,185">
              <v:shape style="position:absolute;left:3744;top:2453;width:648;height:185" coordorigin="3744,2453" coordsize="648,185" path="m3744,2638l4393,2638,4393,2453,3744,2453,3744,2638e" filled="t" fillcolor="#FFFFFF" stroked="f">
                <v:path arrowok="t"/>
                <v:fill/>
              </v:shape>
            </v:group>
            <v:group style="position:absolute;left:4501;top:2441;width:667;height:2" coordorigin="4501,2441" coordsize="667,2">
              <v:shape style="position:absolute;left:4501;top:2441;width:667;height:2" coordorigin="4501,2441" coordsize="667,0" path="m4501,2441l5168,2441e" filled="f" stroked="t" strokeweight="2.5pt" strokecolor="#FFFFFF">
                <v:path arrowok="t"/>
              </v:shape>
            </v:group>
            <v:group style="position:absolute;left:4501;top:2465;width:108;height:206" coordorigin="4501,2465" coordsize="108,206">
              <v:shape style="position:absolute;left:4501;top:2465;width:108;height:206" coordorigin="4501,2465" coordsize="108,206" path="m4501,2672l4609,2672,4609,2465,4501,2465,4501,2672e" filled="t" fillcolor="#FFFFFF" stroked="f">
                <v:path arrowok="t"/>
                <v:fill/>
              </v:shape>
            </v:group>
            <v:group style="position:absolute;left:5065;top:2465;width:103;height:206" coordorigin="5065,2465" coordsize="103,206">
              <v:shape style="position:absolute;left:5065;top:2465;width:103;height:206" coordorigin="5065,2465" coordsize="103,206" path="m5065,2672l5168,2672,5168,2465,5065,2465,5065,2672e" filled="t" fillcolor="#FFFFFF" stroked="f">
                <v:path arrowok="t"/>
                <v:fill/>
              </v:shape>
            </v:group>
            <v:group style="position:absolute;left:4609;top:2465;width:456;height:206" coordorigin="4609,2465" coordsize="456,206">
              <v:shape style="position:absolute;left:4609;top:2465;width:456;height:206" coordorigin="4609,2465" coordsize="456,206" path="m4609,2672l5065,2672,5065,2465,4609,2465,4609,2672e" filled="t" fillcolor="#FFFFFF" stroked="f">
                <v:path arrowok="t"/>
                <v:fill/>
              </v:shape>
            </v:group>
            <v:group style="position:absolute;left:5173;top:2453;width:108;height:185" coordorigin="5173,2453" coordsize="108,185">
              <v:shape style="position:absolute;left:5173;top:2453;width:108;height:185" coordorigin="5173,2453" coordsize="108,185" path="m5173,2638l5281,2638,5281,2453,5173,2453,5173,2638e" filled="t" fillcolor="#FFFFFF" stroked="f">
                <v:path arrowok="t"/>
                <v:fill/>
              </v:shape>
            </v:group>
            <v:group style="position:absolute;left:5754;top:2453;width:103;height:185" coordorigin="5754,2453" coordsize="103,185">
              <v:shape style="position:absolute;left:5754;top:2453;width:103;height:185" coordorigin="5754,2453" coordsize="103,185" path="m5754,2638l5857,2638,5857,2453,5754,2453,5754,2638e" filled="t" fillcolor="#FFFFFF" stroked="f">
                <v:path arrowok="t"/>
                <v:fill/>
              </v:shape>
            </v:group>
            <v:group style="position:absolute;left:5173;top:2655;width:684;height:2" coordorigin="5173,2655" coordsize="684,2">
              <v:shape style="position:absolute;left:5173;top:2655;width:684;height:2" coordorigin="5173,2655" coordsize="684,0" path="m5173,2655l5857,2655e" filled="f" stroked="t" strokeweight="1.78pt" strokecolor="#FFFFFF">
                <v:path arrowok="t"/>
              </v:shape>
            </v:group>
            <v:group style="position:absolute;left:5281;top:2453;width:473;height:185" coordorigin="5281,2453" coordsize="473,185">
              <v:shape style="position:absolute;left:5281;top:2453;width:473;height:185" coordorigin="5281,2453" coordsize="473,185" path="m5281,2638l5754,2638,5754,2453,5281,2453,5281,2638e" filled="t" fillcolor="#FFFFFF" stroked="f">
                <v:path arrowok="t"/>
                <v:fill/>
              </v:shape>
            </v:group>
            <v:group style="position:absolute;left:5862;top:2441;width:588;height:2" coordorigin="5862,2441" coordsize="588,2">
              <v:shape style="position:absolute;left:5862;top:2441;width:588;height:2" coordorigin="5862,2441" coordsize="588,0" path="m5862,2441l6450,2441e" filled="f" stroked="t" strokeweight="2.5pt" strokecolor="#FFFFFF">
                <v:path arrowok="t"/>
              </v:shape>
            </v:group>
            <v:group style="position:absolute;left:5862;top:2465;width:108;height:206" coordorigin="5862,2465" coordsize="108,206">
              <v:shape style="position:absolute;left:5862;top:2465;width:108;height:206" coordorigin="5862,2465" coordsize="108,206" path="m5862,2672l5970,2672,5970,2465,5862,2465,5862,2672e" filled="t" fillcolor="#FFFFFF" stroked="f">
                <v:path arrowok="t"/>
                <v:fill/>
              </v:shape>
            </v:group>
            <v:group style="position:absolute;left:6347;top:2465;width:103;height:206" coordorigin="6347,2465" coordsize="103,206">
              <v:shape style="position:absolute;left:6347;top:2465;width:103;height:206" coordorigin="6347,2465" coordsize="103,206" path="m6347,2672l6450,2672,6450,2465,6347,2465,6347,2672e" filled="t" fillcolor="#FFFFFF" stroked="f">
                <v:path arrowok="t"/>
                <v:fill/>
              </v:shape>
            </v:group>
            <v:group style="position:absolute;left:5970;top:2465;width:377;height:206" coordorigin="5970,2465" coordsize="377,206">
              <v:shape style="position:absolute;left:5970;top:2465;width:377;height:206" coordorigin="5970,2465" coordsize="377,206" path="m5970,2672l6347,2672,6347,2465,5970,2465,5970,2672e" filled="t" fillcolor="#FFFFFF" stroked="f">
                <v:path arrowok="t"/>
                <v:fill/>
              </v:shape>
            </v:group>
            <v:group style="position:absolute;left:6455;top:2416;width:2002;height:38" coordorigin="6455,2416" coordsize="2002,38">
              <v:shape style="position:absolute;left:6455;top:2416;width:2002;height:38" coordorigin="6455,2416" coordsize="2002,38" path="m6455,2454l8457,2454,8457,2416,6455,2416,6455,2454xe" filled="t" fillcolor="#FFFFFF" stroked="f">
                <v:path arrowok="t"/>
                <v:fill/>
              </v:shape>
            </v:group>
            <v:group style="position:absolute;left:6455;top:2453;width:108;height:185" coordorigin="6455,2453" coordsize="108,185">
              <v:shape style="position:absolute;left:6455;top:2453;width:108;height:185" coordorigin="6455,2453" coordsize="108,185" path="m6455,2638l6563,2638,6563,2453,6455,2453,6455,2638e" filled="t" fillcolor="#FFFFFF" stroked="f">
                <v:path arrowok="t"/>
                <v:fill/>
              </v:shape>
            </v:group>
            <v:group style="position:absolute;left:7624;top:2453;width:103;height:185" coordorigin="7624,2453" coordsize="103,185">
              <v:shape style="position:absolute;left:7624;top:2453;width:103;height:185" coordorigin="7624,2453" coordsize="103,185" path="m7624,2638l7727,2638,7727,2453,7624,2453,7624,2638e" filled="t" fillcolor="#FFFFFF" stroked="f">
                <v:path arrowok="t"/>
                <v:fill/>
              </v:shape>
            </v:group>
            <v:group style="position:absolute;left:6455;top:2655;width:4700;height:2" coordorigin="6455,2655" coordsize="4700,2">
              <v:shape style="position:absolute;left:6455;top:2655;width:4700;height:2" coordorigin="6455,2655" coordsize="4700,0" path="m6455,2655l11155,2655e" filled="f" stroked="t" strokeweight="1.78pt" strokecolor="#FFFFFF">
                <v:path arrowok="t"/>
              </v:shape>
            </v:group>
            <v:group style="position:absolute;left:6563;top:2453;width:1061;height:185" coordorigin="6563,2453" coordsize="1061,185">
              <v:shape style="position:absolute;left:6563;top:2453;width:1061;height:185" coordorigin="6563,2453" coordsize="1061,185" path="m6563,2638l7624,2638,7624,2453,6563,2453,6563,2638e" filled="t" fillcolor="#FFFFFF" stroked="f">
                <v:path arrowok="t"/>
                <v:fill/>
              </v:shape>
            </v:group>
            <v:group style="position:absolute;left:7732;top:2453;width:108;height:185" coordorigin="7732,2453" coordsize="108,185">
              <v:shape style="position:absolute;left:7732;top:2453;width:108;height:185" coordorigin="7732,2453" coordsize="108,185" path="m7732,2638l7840,2638,7840,2453,7732,2453,7732,2638e" filled="t" fillcolor="#FFFFFF" stroked="f">
                <v:path arrowok="t"/>
                <v:fill/>
              </v:shape>
            </v:group>
            <v:group style="position:absolute;left:8353;top:2453;width:103;height:185" coordorigin="8353,2453" coordsize="103,185">
              <v:shape style="position:absolute;left:8353;top:2453;width:103;height:185" coordorigin="8353,2453" coordsize="103,185" path="m8353,2638l8457,2638,8457,2453,8353,2453,8353,2638e" filled="t" fillcolor="#FFFFFF" stroked="f">
                <v:path arrowok="t"/>
                <v:fill/>
              </v:shape>
            </v:group>
            <v:group style="position:absolute;left:7840;top:2453;width:514;height:185" coordorigin="7840,2453" coordsize="514,185">
              <v:shape style="position:absolute;left:7840;top:2453;width:514;height:185" coordorigin="7840,2453" coordsize="514,185" path="m7840,2638l8353,2638,8353,2453,7840,2453,7840,2638e" filled="t" fillcolor="#FFFFFF" stroked="f">
                <v:path arrowok="t"/>
                <v:fill/>
              </v:shape>
            </v:group>
            <v:group style="position:absolute;left:8461;top:2416;width:1976;height:26" coordorigin="8461,2416" coordsize="1976,26">
              <v:shape style="position:absolute;left:8461;top:2416;width:1976;height:26" coordorigin="8461,2416" coordsize="1976,26" path="m8461,2442l10437,2442,10437,2416,8461,2416,8461,2442xe" filled="t" fillcolor="#FFFFFF" stroked="f">
                <v:path arrowok="t"/>
                <v:fill/>
              </v:shape>
            </v:group>
            <v:group style="position:absolute;left:8461;top:2441;width:108;height:206" coordorigin="8461,2441" coordsize="108,206">
              <v:shape style="position:absolute;left:8461;top:2441;width:108;height:206" coordorigin="8461,2441" coordsize="108,206" path="m8461,2648l8569,2648,8569,2441,8461,2441,8461,2648e" filled="t" fillcolor="#FFFFFF" stroked="f">
                <v:path arrowok="t"/>
                <v:fill/>
              </v:shape>
            </v:group>
            <v:group style="position:absolute;left:9079;top:2441;width:103;height:206" coordorigin="9079,2441" coordsize="103,206">
              <v:shape style="position:absolute;left:9079;top:2441;width:103;height:206" coordorigin="9079,2441" coordsize="103,206" path="m9079,2648l9182,2648,9182,2441,9079,2441,9079,2648e" filled="t" fillcolor="#FFFFFF" stroked="f">
                <v:path arrowok="t"/>
                <v:fill/>
              </v:shape>
            </v:group>
            <v:group style="position:absolute;left:8569;top:2441;width:509;height:206" coordorigin="8569,2441" coordsize="509,206">
              <v:shape style="position:absolute;left:8569;top:2441;width:509;height:206" coordorigin="8569,2441" coordsize="509,206" path="m8569,2648l9079,2648,9079,2441,8569,2441,8569,2648e" filled="t" fillcolor="#FFFFFF" stroked="f">
                <v:path arrowok="t"/>
                <v:fill/>
              </v:shape>
            </v:group>
            <v:group style="position:absolute;left:9187;top:2441;width:108;height:206" coordorigin="9187,2441" coordsize="108,206">
              <v:shape style="position:absolute;left:9187;top:2441;width:108;height:206" coordorigin="9187,2441" coordsize="108,206" path="m9187,2648l9295,2648,9295,2441,9187,2441,9187,2648e" filled="t" fillcolor="#FFFFFF" stroked="f">
                <v:path arrowok="t"/>
                <v:fill/>
              </v:shape>
            </v:group>
            <v:group style="position:absolute;left:9686;top:2441;width:103;height:206" coordorigin="9686,2441" coordsize="103,206">
              <v:shape style="position:absolute;left:9686;top:2441;width:103;height:206" coordorigin="9686,2441" coordsize="103,206" path="m9686,2648l9789,2648,9789,2441,9686,2441,9686,2648e" filled="t" fillcolor="#FFFFFF" stroked="f">
                <v:path arrowok="t"/>
                <v:fill/>
              </v:shape>
            </v:group>
            <v:group style="position:absolute;left:9295;top:2441;width:391;height:206" coordorigin="9295,2441" coordsize="391,206">
              <v:shape style="position:absolute;left:9295;top:2441;width:391;height:206" coordorigin="9295,2441" coordsize="391,206" path="m9295,2648l9686,2648,9686,2441,9295,2441,9295,2648e" filled="t" fillcolor="#FFFFFF" stroked="f">
                <v:path arrowok="t"/>
                <v:fill/>
              </v:shape>
            </v:group>
            <v:group style="position:absolute;left:9794;top:2441;width:108;height:206" coordorigin="9794,2441" coordsize="108,206">
              <v:shape style="position:absolute;left:9794;top:2441;width:108;height:206" coordorigin="9794,2441" coordsize="108,206" path="m9794,2648l9902,2648,9902,2441,9794,2441,9794,2648e" filled="t" fillcolor="#FFFFFF" stroked="f">
                <v:path arrowok="t"/>
                <v:fill/>
              </v:shape>
            </v:group>
            <v:group style="position:absolute;left:10334;top:2441;width:103;height:206" coordorigin="10334,2441" coordsize="103,206">
              <v:shape style="position:absolute;left:10334;top:2441;width:103;height:206" coordorigin="10334,2441" coordsize="103,206" path="m10334,2648l10437,2648,10437,2441,10334,2441,10334,2648e" filled="t" fillcolor="#FFFFFF" stroked="f">
                <v:path arrowok="t"/>
                <v:fill/>
              </v:shape>
            </v:group>
            <v:group style="position:absolute;left:9902;top:2441;width:432;height:206" coordorigin="9902,2441" coordsize="432,206">
              <v:shape style="position:absolute;left:9902;top:2441;width:432;height:206" coordorigin="9902,2441" coordsize="432,206" path="m9902,2648l10334,2648,10334,2441,9902,2441,9902,2648e" filled="t" fillcolor="#FFFFFF" stroked="f">
                <v:path arrowok="t"/>
                <v:fill/>
              </v:shape>
            </v:group>
            <v:group style="position:absolute;left:10442;top:2453;width:108;height:185" coordorigin="10442,2453" coordsize="108,185">
              <v:shape style="position:absolute;left:10442;top:2453;width:108;height:185" coordorigin="10442,2453" coordsize="108,185" path="m10442,2638l10550,2638,10550,2453,10442,2453,10442,2638e" filled="t" fillcolor="#FFFFFF" stroked="f">
                <v:path arrowok="t"/>
                <v:fill/>
              </v:shape>
            </v:group>
            <v:group style="position:absolute;left:11054;top:2453;width:101;height:185" coordorigin="11054,2453" coordsize="101,185">
              <v:shape style="position:absolute;left:11054;top:2453;width:101;height:185" coordorigin="11054,2453" coordsize="101,185" path="m11054,2638l11155,2638,11155,2453,11054,2453,11054,2638e" filled="t" fillcolor="#FFFFFF" stroked="f">
                <v:path arrowok="t"/>
                <v:fill/>
              </v:shape>
            </v:group>
            <v:group style="position:absolute;left:10550;top:2453;width:504;height:185" coordorigin="10550,2453" coordsize="504,185">
              <v:shape style="position:absolute;left:10550;top:2453;width:504;height:185" coordorigin="10550,2453" coordsize="504,185" path="m10550,2638l11054,2638,11054,2453,10550,2453,10550,2638e" filled="t" fillcolor="#FFFFFF" stroked="f">
                <v:path arrowok="t"/>
                <v:fill/>
              </v:shape>
            </v:group>
            <v:group style="position:absolute;left:715;top:2412;width:10452;height:2" coordorigin="715,2412" coordsize="10452,2">
              <v:shape style="position:absolute;left:715;top:2412;width:10452;height:2" coordorigin="715,2412" coordsize="10452,0" path="m715,2412l11167,2412e" filled="f" stroked="t" strokeweight=".580pt" strokecolor="#000000">
                <v:path arrowok="t"/>
              </v:shape>
            </v:group>
            <v:group style="position:absolute;left:725;top:2708;width:1532;height:2" coordorigin="725,2708" coordsize="1532,2">
              <v:shape style="position:absolute;left:725;top:2708;width:1532;height:2" coordorigin="725,2708" coordsize="1532,0" path="m725,2708l2256,2708e" filled="f" stroked="t" strokeweight="2.5pt" strokecolor="#FFFFFF">
                <v:path arrowok="t"/>
              </v:shape>
            </v:group>
            <v:group style="position:absolute;left:725;top:2732;width:103;height:206" coordorigin="725,2732" coordsize="103,206">
              <v:shape style="position:absolute;left:725;top:2732;width:103;height:206" coordorigin="725,2732" coordsize="103,206" path="m725,2938l828,2938,828,2732,725,2732,725,2938e" filled="t" fillcolor="#FFFFFF" stroked="f">
                <v:path arrowok="t"/>
                <v:fill/>
              </v:shape>
            </v:group>
            <v:group style="position:absolute;left:2153;top:2732;width:103;height:206" coordorigin="2153,2732" coordsize="103,206">
              <v:shape style="position:absolute;left:2153;top:2732;width:103;height:206" coordorigin="2153,2732" coordsize="103,206" path="m2153,2938l2256,2938,2256,2732,2153,2732,2153,2938e" filled="t" fillcolor="#FFFFFF" stroked="f">
                <v:path arrowok="t"/>
                <v:fill/>
              </v:shape>
            </v:group>
            <v:group style="position:absolute;left:828;top:2732;width:1325;height:206" coordorigin="828,2732" coordsize="1325,206">
              <v:shape style="position:absolute;left:828;top:2732;width:1325;height:206" coordorigin="828,2732" coordsize="1325,206" path="m828,2938l2153,2938,2153,2732,828,2732,828,2938e" filled="t" fillcolor="#FFFFFF" stroked="f">
                <v:path arrowok="t"/>
                <v:fill/>
              </v:shape>
            </v:group>
            <v:group style="position:absolute;left:2261;top:2700;width:2235;height:2" coordorigin="2261,2700" coordsize="2235,2">
              <v:shape style="position:absolute;left:2261;top:2700;width:2235;height:2" coordorigin="2261,2700" coordsize="2235,0" path="m2261,2700l4496,2700e" filled="f" stroked="t" strokeweight="1.78pt" strokecolor="#FFFFFF">
                <v:path arrowok="t"/>
              </v:shape>
            </v:group>
            <v:group style="position:absolute;left:2261;top:2717;width:108;height:185" coordorigin="2261,2717" coordsize="108,185">
              <v:shape style="position:absolute;left:2261;top:2717;width:108;height:185" coordorigin="2261,2717" coordsize="108,185" path="m2261,2902l2369,2902,2369,2717,2261,2717,2261,2902e" filled="t" fillcolor="#FFFFFF" stroked="f">
                <v:path arrowok="t"/>
                <v:fill/>
              </v:shape>
            </v:group>
            <v:group style="position:absolute;left:2844;top:2717;width:103;height:185" coordorigin="2844,2717" coordsize="103,185">
              <v:shape style="position:absolute;left:2844;top:2717;width:103;height:185" coordorigin="2844,2717" coordsize="103,185" path="m2844,2902l2948,2902,2948,2717,2844,2717,2844,2902e" filled="t" fillcolor="#FFFFFF" stroked="f">
                <v:path arrowok="t"/>
                <v:fill/>
              </v:shape>
            </v:group>
            <v:group style="position:absolute;left:2261;top:2943;width:686;height:2" coordorigin="2261,2943" coordsize="686,2">
              <v:shape style="position:absolute;left:2261;top:2943;width:686;height:2" coordorigin="2261,2943" coordsize="686,0" path="m2261,2943l2948,2943e" filled="f" stroked="t" strokeweight="4.18pt" strokecolor="#FFFFFF">
                <v:path arrowok="t"/>
              </v:shape>
            </v:group>
            <v:group style="position:absolute;left:2369;top:2717;width:475;height:185" coordorigin="2369,2717" coordsize="475,185">
              <v:shape style="position:absolute;left:2369;top:2717;width:475;height:185" coordorigin="2369,2717" coordsize="475,185" path="m2369,2902l2844,2902,2844,2717,2369,2717,2369,2902e" filled="t" fillcolor="#FFFFFF" stroked="f">
                <v:path arrowok="t"/>
                <v:fill/>
              </v:shape>
            </v:group>
            <v:group style="position:absolute;left:2952;top:2708;width:108;height:206" coordorigin="2952,2708" coordsize="108,206">
              <v:shape style="position:absolute;left:2952;top:2708;width:108;height:206" coordorigin="2952,2708" coordsize="108,206" path="m2952,2914l3060,2914,3060,2708,2952,2708,2952,2914e" filled="t" fillcolor="#FFFFFF" stroked="f">
                <v:path arrowok="t"/>
                <v:fill/>
              </v:shape>
            </v:group>
            <v:group style="position:absolute;left:3528;top:2708;width:103;height:206" coordorigin="3528,2708" coordsize="103,206">
              <v:shape style="position:absolute;left:3528;top:2708;width:103;height:206" coordorigin="3528,2708" coordsize="103,206" path="m3528,2914l3632,2914,3632,2708,3528,2708,3528,2914e" filled="t" fillcolor="#FFFFFF" stroked="f">
                <v:path arrowok="t"/>
                <v:fill/>
              </v:shape>
            </v:group>
            <v:group style="position:absolute;left:2952;top:2943;width:679;height:2" coordorigin="2952,2943" coordsize="679,2">
              <v:shape style="position:absolute;left:2952;top:2943;width:679;height:2" coordorigin="2952,2943" coordsize="679,0" path="m2952,2943l3632,2943e" filled="f" stroked="t" strokeweight="2.98pt" strokecolor="#FFFFFF">
                <v:path arrowok="t"/>
              </v:shape>
            </v:group>
            <v:group style="position:absolute;left:3060;top:2708;width:468;height:206" coordorigin="3060,2708" coordsize="468,206">
              <v:shape style="position:absolute;left:3060;top:2708;width:468;height:206" coordorigin="3060,2708" coordsize="468,206" path="m3060,2914l3528,2914,3528,2708,3060,2708,3060,2914e" filled="t" fillcolor="#FFFFFF" stroked="f">
                <v:path arrowok="t"/>
                <v:fill/>
              </v:shape>
            </v:group>
            <v:group style="position:absolute;left:3636;top:2717;width:108;height:185" coordorigin="3636,2717" coordsize="108,185">
              <v:shape style="position:absolute;left:3636;top:2717;width:108;height:185" coordorigin="3636,2717" coordsize="108,185" path="m3636,2902l3744,2902,3744,2717,3636,2717,3636,2902e" filled="t" fillcolor="#FFFFFF" stroked="f">
                <v:path arrowok="t"/>
                <v:fill/>
              </v:shape>
            </v:group>
            <v:group style="position:absolute;left:4393;top:2717;width:103;height:185" coordorigin="4393,2717" coordsize="103,185">
              <v:shape style="position:absolute;left:4393;top:2717;width:103;height:185" coordorigin="4393,2717" coordsize="103,185" path="m4393,2902l4496,2902,4496,2717,4393,2717,4393,2902e" filled="t" fillcolor="#FFFFFF" stroked="f">
                <v:path arrowok="t"/>
                <v:fill/>
              </v:shape>
            </v:group>
            <v:group style="position:absolute;left:3636;top:2943;width:860;height:2" coordorigin="3636,2943" coordsize="860,2">
              <v:shape style="position:absolute;left:3636;top:2943;width:860;height:2" coordorigin="3636,2943" coordsize="860,0" path="m3636,2943l4496,2943e" filled="f" stroked="t" strokeweight="4.18pt" strokecolor="#FFFFFF">
                <v:path arrowok="t"/>
              </v:shape>
            </v:group>
            <v:group style="position:absolute;left:3744;top:2717;width:648;height:185" coordorigin="3744,2717" coordsize="648,185">
              <v:shape style="position:absolute;left:3744;top:2717;width:648;height:185" coordorigin="3744,2717" coordsize="648,185" path="m3744,2902l4393,2902,4393,2717,3744,2717,3744,2902e" filled="t" fillcolor="#FFFFFF" stroked="f">
                <v:path arrowok="t"/>
                <v:fill/>
              </v:shape>
            </v:group>
            <v:group style="position:absolute;left:4501;top:2708;width:667;height:2" coordorigin="4501,2708" coordsize="667,2">
              <v:shape style="position:absolute;left:4501;top:2708;width:667;height:2" coordorigin="4501,2708" coordsize="667,0" path="m4501,2708l5168,2708e" filled="f" stroked="t" strokeweight="2.5pt" strokecolor="#FFFFFF">
                <v:path arrowok="t"/>
              </v:shape>
            </v:group>
            <v:group style="position:absolute;left:4501;top:2732;width:108;height:206" coordorigin="4501,2732" coordsize="108,206">
              <v:shape style="position:absolute;left:4501;top:2732;width:108;height:206" coordorigin="4501,2732" coordsize="108,206" path="m4501,2938l4609,2938,4609,2732,4501,2732,4501,2938e" filled="t" fillcolor="#FFFFFF" stroked="f">
                <v:path arrowok="t"/>
                <v:fill/>
              </v:shape>
            </v:group>
            <v:group style="position:absolute;left:5065;top:2732;width:103;height:206" coordorigin="5065,2732" coordsize="103,206">
              <v:shape style="position:absolute;left:5065;top:2732;width:103;height:206" coordorigin="5065,2732" coordsize="103,206" path="m5065,2938l5168,2938,5168,2732,5065,2732,5065,2938e" filled="t" fillcolor="#FFFFFF" stroked="f">
                <v:path arrowok="t"/>
                <v:fill/>
              </v:shape>
            </v:group>
            <v:group style="position:absolute;left:4609;top:2732;width:456;height:206" coordorigin="4609,2732" coordsize="456,206">
              <v:shape style="position:absolute;left:4609;top:2732;width:456;height:206" coordorigin="4609,2732" coordsize="456,206" path="m4609,2938l5065,2938,5065,2732,4609,2732,4609,2938e" filled="t" fillcolor="#FFFFFF" stroked="f">
                <v:path arrowok="t"/>
                <v:fill/>
              </v:shape>
            </v:group>
            <v:group style="position:absolute;left:5173;top:2700;width:684;height:2" coordorigin="5173,2700" coordsize="684,2">
              <v:shape style="position:absolute;left:5173;top:2700;width:684;height:2" coordorigin="5173,2700" coordsize="684,0" path="m5173,2700l5857,2700e" filled="f" stroked="t" strokeweight="1.78pt" strokecolor="#FFFFFF">
                <v:path arrowok="t"/>
              </v:shape>
            </v:group>
            <v:group style="position:absolute;left:5173;top:2717;width:108;height:185" coordorigin="5173,2717" coordsize="108,185">
              <v:shape style="position:absolute;left:5173;top:2717;width:108;height:185" coordorigin="5173,2717" coordsize="108,185" path="m5173,2902l5281,2902,5281,2717,5173,2717,5173,2902e" filled="t" fillcolor="#FFFFFF" stroked="f">
                <v:path arrowok="t"/>
                <v:fill/>
              </v:shape>
            </v:group>
            <v:group style="position:absolute;left:5754;top:2717;width:103;height:185" coordorigin="5754,2717" coordsize="103,185">
              <v:shape style="position:absolute;left:5754;top:2717;width:103;height:185" coordorigin="5754,2717" coordsize="103,185" path="m5754,2902l5857,2902,5857,2717,5754,2717,5754,2902e" filled="t" fillcolor="#FFFFFF" stroked="f">
                <v:path arrowok="t"/>
                <v:fill/>
              </v:shape>
            </v:group>
            <v:group style="position:absolute;left:5173;top:2943;width:684;height:2" coordorigin="5173,2943" coordsize="684,2">
              <v:shape style="position:absolute;left:5173;top:2943;width:684;height:2" coordorigin="5173,2943" coordsize="684,0" path="m5173,2943l5857,2943e" filled="f" stroked="t" strokeweight="4.18pt" strokecolor="#FFFFFF">
                <v:path arrowok="t"/>
              </v:shape>
            </v:group>
            <v:group style="position:absolute;left:5281;top:2717;width:473;height:185" coordorigin="5281,2717" coordsize="473,185">
              <v:shape style="position:absolute;left:5281;top:2717;width:473;height:185" coordorigin="5281,2717" coordsize="473,185" path="m5281,2902l5754,2902,5754,2717,5281,2717,5281,2902e" filled="t" fillcolor="#FFFFFF" stroked="f">
                <v:path arrowok="t"/>
                <v:fill/>
              </v:shape>
            </v:group>
            <v:group style="position:absolute;left:5862;top:2708;width:588;height:2" coordorigin="5862,2708" coordsize="588,2">
              <v:shape style="position:absolute;left:5862;top:2708;width:588;height:2" coordorigin="5862,2708" coordsize="588,0" path="m5862,2708l6450,2708e" filled="f" stroked="t" strokeweight="2.5pt" strokecolor="#FFFFFF">
                <v:path arrowok="t"/>
              </v:shape>
            </v:group>
            <v:group style="position:absolute;left:5862;top:2732;width:108;height:206" coordorigin="5862,2732" coordsize="108,206">
              <v:shape style="position:absolute;left:5862;top:2732;width:108;height:206" coordorigin="5862,2732" coordsize="108,206" path="m5862,2938l5970,2938,5970,2732,5862,2732,5862,2938e" filled="t" fillcolor="#FFFFFF" stroked="f">
                <v:path arrowok="t"/>
                <v:fill/>
              </v:shape>
            </v:group>
            <v:group style="position:absolute;left:6347;top:2732;width:103;height:206" coordorigin="6347,2732" coordsize="103,206">
              <v:shape style="position:absolute;left:6347;top:2732;width:103;height:206" coordorigin="6347,2732" coordsize="103,206" path="m6347,2938l6450,2938,6450,2732,6347,2732,6347,2938e" filled="t" fillcolor="#FFFFFF" stroked="f">
                <v:path arrowok="t"/>
                <v:fill/>
              </v:shape>
            </v:group>
            <v:group style="position:absolute;left:5970;top:2732;width:377;height:206" coordorigin="5970,2732" coordsize="377,206">
              <v:shape style="position:absolute;left:5970;top:2732;width:377;height:206" coordorigin="5970,2732" coordsize="377,206" path="m5970,2938l6347,2938,6347,2732,5970,2732,5970,2938e" filled="t" fillcolor="#FFFFFF" stroked="f">
                <v:path arrowok="t"/>
                <v:fill/>
              </v:shape>
            </v:group>
            <v:group style="position:absolute;left:6455;top:2700;width:4700;height:2" coordorigin="6455,2700" coordsize="4700,2">
              <v:shape style="position:absolute;left:6455;top:2700;width:4700;height:2" coordorigin="6455,2700" coordsize="4700,0" path="m6455,2700l11155,2700e" filled="f" stroked="t" strokeweight="1.78pt" strokecolor="#FFFFFF">
                <v:path arrowok="t"/>
              </v:shape>
            </v:group>
            <v:group style="position:absolute;left:6455;top:2717;width:108;height:185" coordorigin="6455,2717" coordsize="108,185">
              <v:shape style="position:absolute;left:6455;top:2717;width:108;height:185" coordorigin="6455,2717" coordsize="108,185" path="m6455,2902l6563,2902,6563,2717,6455,2717,6455,2902e" filled="t" fillcolor="#FFFFFF" stroked="f">
                <v:path arrowok="t"/>
                <v:fill/>
              </v:shape>
            </v:group>
            <v:group style="position:absolute;left:7624;top:2717;width:103;height:185" coordorigin="7624,2717" coordsize="103,185">
              <v:shape style="position:absolute;left:7624;top:2717;width:103;height:185" coordorigin="7624,2717" coordsize="103,185" path="m7624,2902l7727,2902,7727,2717,7624,2717,7624,2902e" filled="t" fillcolor="#FFFFFF" stroked="f">
                <v:path arrowok="t"/>
                <v:fill/>
              </v:shape>
            </v:group>
            <v:group style="position:absolute;left:6455;top:2901;width:2002;height:38" coordorigin="6455,2901" coordsize="2002,38">
              <v:shape style="position:absolute;left:6455;top:2901;width:2002;height:38" coordorigin="6455,2901" coordsize="2002,38" path="m6455,2939l8457,2939,8457,2901,6455,2901,6455,2939xe" filled="t" fillcolor="#FFFFFF" stroked="f">
                <v:path arrowok="t"/>
                <v:fill/>
              </v:shape>
            </v:group>
            <v:group style="position:absolute;left:6563;top:2717;width:1061;height:185" coordorigin="6563,2717" coordsize="1061,185">
              <v:shape style="position:absolute;left:6563;top:2717;width:1061;height:185" coordorigin="6563,2717" coordsize="1061,185" path="m6563,2902l7624,2902,7624,2717,6563,2717,6563,2902e" filled="t" fillcolor="#FFFFFF" stroked="f">
                <v:path arrowok="t"/>
                <v:fill/>
              </v:shape>
            </v:group>
            <v:group style="position:absolute;left:7732;top:2717;width:108;height:185" coordorigin="7732,2717" coordsize="108,185">
              <v:shape style="position:absolute;left:7732;top:2717;width:108;height:185" coordorigin="7732,2717" coordsize="108,185" path="m7732,2902l7840,2902,7840,2717,7732,2717,7732,2902e" filled="t" fillcolor="#FFFFFF" stroked="f">
                <v:path arrowok="t"/>
                <v:fill/>
              </v:shape>
            </v:group>
            <v:group style="position:absolute;left:8353;top:2717;width:103;height:185" coordorigin="8353,2717" coordsize="103,185">
              <v:shape style="position:absolute;left:8353;top:2717;width:103;height:185" coordorigin="8353,2717" coordsize="103,185" path="m8353,2902l8457,2902,8457,2717,8353,2717,8353,2902e" filled="t" fillcolor="#FFFFFF" stroked="f">
                <v:path arrowok="t"/>
                <v:fill/>
              </v:shape>
            </v:group>
            <v:group style="position:absolute;left:7840;top:2717;width:514;height:185" coordorigin="7840,2717" coordsize="514,185">
              <v:shape style="position:absolute;left:7840;top:2717;width:514;height:185" coordorigin="7840,2717" coordsize="514,185" path="m7840,2902l8353,2902,8353,2717,7840,2717,7840,2902e" filled="t" fillcolor="#FFFFFF" stroked="f">
                <v:path arrowok="t"/>
                <v:fill/>
              </v:shape>
            </v:group>
            <v:group style="position:absolute;left:8461;top:2708;width:108;height:206" coordorigin="8461,2708" coordsize="108,206">
              <v:shape style="position:absolute;left:8461;top:2708;width:108;height:206" coordorigin="8461,2708" coordsize="108,206" path="m8461,2914l8569,2914,8569,2708,8461,2708,8461,2914e" filled="t" fillcolor="#FFFFFF" stroked="f">
                <v:path arrowok="t"/>
                <v:fill/>
              </v:shape>
            </v:group>
            <v:group style="position:absolute;left:9079;top:2708;width:103;height:206" coordorigin="9079,2708" coordsize="103,206">
              <v:shape style="position:absolute;left:9079;top:2708;width:103;height:206" coordorigin="9079,2708" coordsize="103,206" path="m9079,2914l9182,2914,9182,2708,9079,2708,9079,2914e" filled="t" fillcolor="#FFFFFF" stroked="f">
                <v:path arrowok="t"/>
                <v:fill/>
              </v:shape>
            </v:group>
            <v:group style="position:absolute;left:8461;top:2913;width:1976;height:26" coordorigin="8461,2913" coordsize="1976,26">
              <v:shape style="position:absolute;left:8461;top:2913;width:1976;height:26" coordorigin="8461,2913" coordsize="1976,26" path="m8461,2939l10437,2939,10437,2913,8461,2913,8461,2939xe" filled="t" fillcolor="#FFFFFF" stroked="f">
                <v:path arrowok="t"/>
                <v:fill/>
              </v:shape>
            </v:group>
            <v:group style="position:absolute;left:8569;top:2708;width:509;height:206" coordorigin="8569,2708" coordsize="509,206">
              <v:shape style="position:absolute;left:8569;top:2708;width:509;height:206" coordorigin="8569,2708" coordsize="509,206" path="m8569,2914l9079,2914,9079,2708,8569,2708,8569,2914e" filled="t" fillcolor="#FFFFFF" stroked="f">
                <v:path arrowok="t"/>
                <v:fill/>
              </v:shape>
            </v:group>
            <v:group style="position:absolute;left:9187;top:2708;width:108;height:206" coordorigin="9187,2708" coordsize="108,206">
              <v:shape style="position:absolute;left:9187;top:2708;width:108;height:206" coordorigin="9187,2708" coordsize="108,206" path="m9187,2914l9295,2914,9295,2708,9187,2708,9187,2914e" filled="t" fillcolor="#FFFFFF" stroked="f">
                <v:path arrowok="t"/>
                <v:fill/>
              </v:shape>
            </v:group>
            <v:group style="position:absolute;left:9686;top:2708;width:103;height:206" coordorigin="9686,2708" coordsize="103,206">
              <v:shape style="position:absolute;left:9686;top:2708;width:103;height:206" coordorigin="9686,2708" coordsize="103,206" path="m9686,2914l9789,2914,9789,2708,9686,2708,9686,2914e" filled="t" fillcolor="#FFFFFF" stroked="f">
                <v:path arrowok="t"/>
                <v:fill/>
              </v:shape>
            </v:group>
            <v:group style="position:absolute;left:9295;top:2708;width:391;height:206" coordorigin="9295,2708" coordsize="391,206">
              <v:shape style="position:absolute;left:9295;top:2708;width:391;height:206" coordorigin="9295,2708" coordsize="391,206" path="m9295,2914l9686,2914,9686,2708,9295,2708,9295,2914e" filled="t" fillcolor="#FFFFFF" stroked="f">
                <v:path arrowok="t"/>
                <v:fill/>
              </v:shape>
            </v:group>
            <v:group style="position:absolute;left:9794;top:2708;width:108;height:206" coordorigin="9794,2708" coordsize="108,206">
              <v:shape style="position:absolute;left:9794;top:2708;width:108;height:206" coordorigin="9794,2708" coordsize="108,206" path="m9794,2914l9902,2914,9902,2708,9794,2708,9794,2914e" filled="t" fillcolor="#FFFFFF" stroked="f">
                <v:path arrowok="t"/>
                <v:fill/>
              </v:shape>
            </v:group>
            <v:group style="position:absolute;left:10334;top:2708;width:103;height:206" coordorigin="10334,2708" coordsize="103,206">
              <v:shape style="position:absolute;left:10334;top:2708;width:103;height:206" coordorigin="10334,2708" coordsize="103,206" path="m10334,2914l10437,2914,10437,2708,10334,2708,10334,2914e" filled="t" fillcolor="#FFFFFF" stroked="f">
                <v:path arrowok="t"/>
                <v:fill/>
              </v:shape>
            </v:group>
            <v:group style="position:absolute;left:9902;top:2708;width:432;height:206" coordorigin="9902,2708" coordsize="432,206">
              <v:shape style="position:absolute;left:9902;top:2708;width:432;height:206" coordorigin="9902,2708" coordsize="432,206" path="m9902,2914l10334,2914,10334,2708,9902,2708,9902,2914e" filled="t" fillcolor="#FFFFFF" stroked="f">
                <v:path arrowok="t"/>
                <v:fill/>
              </v:shape>
            </v:group>
            <v:group style="position:absolute;left:10442;top:2717;width:108;height:185" coordorigin="10442,2717" coordsize="108,185">
              <v:shape style="position:absolute;left:10442;top:2717;width:108;height:185" coordorigin="10442,2717" coordsize="108,185" path="m10442,2902l10550,2902,10550,2717,10442,2717,10442,2902e" filled="t" fillcolor="#FFFFFF" stroked="f">
                <v:path arrowok="t"/>
                <v:fill/>
              </v:shape>
            </v:group>
            <v:group style="position:absolute;left:11054;top:2717;width:101;height:185" coordorigin="11054,2717" coordsize="101,185">
              <v:shape style="position:absolute;left:11054;top:2717;width:101;height:185" coordorigin="11054,2717" coordsize="101,185" path="m11054,2902l11155,2902,11155,2717,11054,2717,11054,2902e" filled="t" fillcolor="#FFFFFF" stroked="f">
                <v:path arrowok="t"/>
                <v:fill/>
              </v:shape>
            </v:group>
            <v:group style="position:absolute;left:10442;top:2943;width:713;height:2" coordorigin="10442,2943" coordsize="713,2">
              <v:shape style="position:absolute;left:10442;top:2943;width:713;height:2" coordorigin="10442,2943" coordsize="713,0" path="m10442,2943l11155,2943e" filled="f" stroked="t" strokeweight="4.18pt" strokecolor="#FFFFFF">
                <v:path arrowok="t"/>
              </v:shape>
            </v:group>
            <v:group style="position:absolute;left:10550;top:2717;width:504;height:185" coordorigin="10550,2717" coordsize="504,185">
              <v:shape style="position:absolute;left:10550;top:2717;width:504;height:185" coordorigin="10550,2717" coordsize="504,185" path="m10550,2902l11054,2902,11054,2717,10550,2717,10550,2902e" filled="t" fillcolor="#FFFFFF" stroked="f">
                <v:path arrowok="t"/>
                <v:fill/>
              </v:shape>
            </v:group>
            <v:group style="position:absolute;left:715;top:2676;width:10452;height:2" coordorigin="715,2676" coordsize="10452,2">
              <v:shape style="position:absolute;left:715;top:2676;width:10452;height:2" coordorigin="715,2676" coordsize="10452,0" path="m715,2676l11167,2676e" filled="f" stroked="t" strokeweight=".580pt" strokecolor="#000000">
                <v:path arrowok="t"/>
              </v:shape>
            </v:group>
            <v:group style="position:absolute;left:725;top:2972;width:1532;height:2" coordorigin="725,2972" coordsize="1532,2">
              <v:shape style="position:absolute;left:725;top:2972;width:1532;height:2" coordorigin="725,2972" coordsize="1532,0" path="m725,2972l2256,2972e" filled="f" stroked="t" strokeweight="2.5pt" strokecolor="#FFFFFF">
                <v:path arrowok="t"/>
              </v:shape>
            </v:group>
            <v:group style="position:absolute;left:725;top:2996;width:103;height:206" coordorigin="725,2996" coordsize="103,206">
              <v:shape style="position:absolute;left:725;top:2996;width:103;height:206" coordorigin="725,2996" coordsize="103,206" path="m725,3202l828,3202,828,2996,725,2996,725,3202e" filled="t" fillcolor="#FFFFFF" stroked="f">
                <v:path arrowok="t"/>
                <v:fill/>
              </v:shape>
            </v:group>
            <v:group style="position:absolute;left:2153;top:2996;width:103;height:206" coordorigin="2153,2996" coordsize="103,206">
              <v:shape style="position:absolute;left:2153;top:2996;width:103;height:206" coordorigin="2153,2996" coordsize="103,206" path="m2153,3202l2256,3202,2256,2996,2153,2996,2153,3202e" filled="t" fillcolor="#FFFFFF" stroked="f">
                <v:path arrowok="t"/>
                <v:fill/>
              </v:shape>
            </v:group>
            <v:group style="position:absolute;left:828;top:2996;width:1325;height:206" coordorigin="828,2996" coordsize="1325,206">
              <v:shape style="position:absolute;left:828;top:2996;width:1325;height:206" coordorigin="828,2996" coordsize="1325,206" path="m828,3202l2153,3202,2153,2996,828,2996,828,3202e" filled="t" fillcolor="#FFFFFF" stroked="f">
                <v:path arrowok="t"/>
                <v:fill/>
              </v:shape>
            </v:group>
            <v:group style="position:absolute;left:2261;top:2984;width:108;height:182" coordorigin="2261,2984" coordsize="108,182">
              <v:shape style="position:absolute;left:2261;top:2984;width:108;height:182" coordorigin="2261,2984" coordsize="108,182" path="m2261,3166l2369,3166,2369,2984,2261,2984,2261,3166e" filled="t" fillcolor="#FFFFFF" stroked="f">
                <v:path arrowok="t"/>
                <v:fill/>
              </v:shape>
            </v:group>
            <v:group style="position:absolute;left:2844;top:2984;width:103;height:182" coordorigin="2844,2984" coordsize="103,182">
              <v:shape style="position:absolute;left:2844;top:2984;width:103;height:182" coordorigin="2844,2984" coordsize="103,182" path="m2844,3166l2948,3166,2948,2984,2844,2984,2844,3166e" filled="t" fillcolor="#FFFFFF" stroked="f">
                <v:path arrowok="t"/>
                <v:fill/>
              </v:shape>
            </v:group>
            <v:group style="position:absolute;left:2261;top:3207;width:686;height:2" coordorigin="2261,3207" coordsize="686,2">
              <v:shape style="position:absolute;left:2261;top:3207;width:686;height:2" coordorigin="2261,3207" coordsize="686,0" path="m2261,3207l2948,3207e" filled="f" stroked="t" strokeweight="4.18pt" strokecolor="#FFFFFF">
                <v:path arrowok="t"/>
              </v:shape>
            </v:group>
            <v:group style="position:absolute;left:2369;top:2984;width:475;height:182" coordorigin="2369,2984" coordsize="475,182">
              <v:shape style="position:absolute;left:2369;top:2984;width:475;height:182" coordorigin="2369,2984" coordsize="475,182" path="m2369,3166l2844,3166,2844,2984,2369,2984,2369,3166e" filled="t" fillcolor="#FFFFFF" stroked="f">
                <v:path arrowok="t"/>
                <v:fill/>
              </v:shape>
            </v:group>
            <v:group style="position:absolute;left:2952;top:2972;width:108;height:206" coordorigin="2952,2972" coordsize="108,206">
              <v:shape style="position:absolute;left:2952;top:2972;width:108;height:206" coordorigin="2952,2972" coordsize="108,206" path="m2952,3178l3060,3178,3060,2972,2952,2972,2952,3178e" filled="t" fillcolor="#FFFFFF" stroked="f">
                <v:path arrowok="t"/>
                <v:fill/>
              </v:shape>
            </v:group>
            <v:group style="position:absolute;left:3528;top:2972;width:103;height:206" coordorigin="3528,2972" coordsize="103,206">
              <v:shape style="position:absolute;left:3528;top:2972;width:103;height:206" coordorigin="3528,2972" coordsize="103,206" path="m3528,3178l3632,3178,3632,2972,3528,2972,3528,3178e" filled="t" fillcolor="#FFFFFF" stroked="f">
                <v:path arrowok="t"/>
                <v:fill/>
              </v:shape>
            </v:group>
            <v:group style="position:absolute;left:2952;top:3207;width:679;height:2" coordorigin="2952,3207" coordsize="679,2">
              <v:shape style="position:absolute;left:2952;top:3207;width:679;height:2" coordorigin="2952,3207" coordsize="679,0" path="m2952,3207l3632,3207e" filled="f" stroked="t" strokeweight="2.98pt" strokecolor="#FFFFFF">
                <v:path arrowok="t"/>
              </v:shape>
            </v:group>
            <v:group style="position:absolute;left:3060;top:2972;width:468;height:206" coordorigin="3060,2972" coordsize="468,206">
              <v:shape style="position:absolute;left:3060;top:2972;width:468;height:206" coordorigin="3060,2972" coordsize="468,206" path="m3060,3178l3528,3178,3528,2972,3060,2972,3060,3178e" filled="t" fillcolor="#FFFFFF" stroked="f">
                <v:path arrowok="t"/>
                <v:fill/>
              </v:shape>
            </v:group>
            <v:group style="position:absolute;left:3636;top:2984;width:108;height:182" coordorigin="3636,2984" coordsize="108,182">
              <v:shape style="position:absolute;left:3636;top:2984;width:108;height:182" coordorigin="3636,2984" coordsize="108,182" path="m3636,3166l3744,3166,3744,2984,3636,2984,3636,3166e" filled="t" fillcolor="#FFFFFF" stroked="f">
                <v:path arrowok="t"/>
                <v:fill/>
              </v:shape>
            </v:group>
            <v:group style="position:absolute;left:4393;top:2984;width:103;height:182" coordorigin="4393,2984" coordsize="103,182">
              <v:shape style="position:absolute;left:4393;top:2984;width:103;height:182" coordorigin="4393,2984" coordsize="103,182" path="m4393,3166l4496,3166,4496,2984,4393,2984,4393,3166e" filled="t" fillcolor="#FFFFFF" stroked="f">
                <v:path arrowok="t"/>
                <v:fill/>
              </v:shape>
            </v:group>
            <v:group style="position:absolute;left:3636;top:3207;width:860;height:2" coordorigin="3636,3207" coordsize="860,2">
              <v:shape style="position:absolute;left:3636;top:3207;width:860;height:2" coordorigin="3636,3207" coordsize="860,0" path="m3636,3207l4496,3207e" filled="f" stroked="t" strokeweight="4.18pt" strokecolor="#FFFFFF">
                <v:path arrowok="t"/>
              </v:shape>
            </v:group>
            <v:group style="position:absolute;left:3744;top:2984;width:648;height:182" coordorigin="3744,2984" coordsize="648,182">
              <v:shape style="position:absolute;left:3744;top:2984;width:648;height:182" coordorigin="3744,2984" coordsize="648,182" path="m3744,3166l4393,3166,4393,2984,3744,2984,3744,3166e" filled="t" fillcolor="#FFFFFF" stroked="f">
                <v:path arrowok="t"/>
                <v:fill/>
              </v:shape>
            </v:group>
            <v:group style="position:absolute;left:4501;top:2972;width:667;height:2" coordorigin="4501,2972" coordsize="667,2">
              <v:shape style="position:absolute;left:4501;top:2972;width:667;height:2" coordorigin="4501,2972" coordsize="667,0" path="m4501,2972l5168,2972e" filled="f" stroked="t" strokeweight="2.5pt" strokecolor="#FFFFFF">
                <v:path arrowok="t"/>
              </v:shape>
            </v:group>
            <v:group style="position:absolute;left:4501;top:2996;width:108;height:206" coordorigin="4501,2996" coordsize="108,206">
              <v:shape style="position:absolute;left:4501;top:2996;width:108;height:206" coordorigin="4501,2996" coordsize="108,206" path="m4501,3202l4609,3202,4609,2996,4501,2996,4501,3202e" filled="t" fillcolor="#FFFFFF" stroked="f">
                <v:path arrowok="t"/>
                <v:fill/>
              </v:shape>
            </v:group>
            <v:group style="position:absolute;left:5065;top:2996;width:103;height:206" coordorigin="5065,2996" coordsize="103,206">
              <v:shape style="position:absolute;left:5065;top:2996;width:103;height:206" coordorigin="5065,2996" coordsize="103,206" path="m5065,3202l5168,3202,5168,2996,5065,2996,5065,3202e" filled="t" fillcolor="#FFFFFF" stroked="f">
                <v:path arrowok="t"/>
                <v:fill/>
              </v:shape>
            </v:group>
            <v:group style="position:absolute;left:4609;top:2996;width:456;height:206" coordorigin="4609,2996" coordsize="456,206">
              <v:shape style="position:absolute;left:4609;top:2996;width:456;height:206" coordorigin="4609,2996" coordsize="456,206" path="m4609,3202l5065,3202,5065,2996,4609,2996,4609,3202e" filled="t" fillcolor="#FFFFFF" stroked="f">
                <v:path arrowok="t"/>
                <v:fill/>
              </v:shape>
            </v:group>
            <v:group style="position:absolute;left:5173;top:2984;width:108;height:182" coordorigin="5173,2984" coordsize="108,182">
              <v:shape style="position:absolute;left:5173;top:2984;width:108;height:182" coordorigin="5173,2984" coordsize="108,182" path="m5173,3166l5281,3166,5281,2984,5173,2984,5173,3166e" filled="t" fillcolor="#FFFFFF" stroked="f">
                <v:path arrowok="t"/>
                <v:fill/>
              </v:shape>
            </v:group>
            <v:group style="position:absolute;left:5754;top:2984;width:103;height:182" coordorigin="5754,2984" coordsize="103,182">
              <v:shape style="position:absolute;left:5754;top:2984;width:103;height:182" coordorigin="5754,2984" coordsize="103,182" path="m5754,3166l5857,3166,5857,2984,5754,2984,5754,3166e" filled="t" fillcolor="#FFFFFF" stroked="f">
                <v:path arrowok="t"/>
                <v:fill/>
              </v:shape>
            </v:group>
            <v:group style="position:absolute;left:5173;top:3207;width:684;height:2" coordorigin="5173,3207" coordsize="684,2">
              <v:shape style="position:absolute;left:5173;top:3207;width:684;height:2" coordorigin="5173,3207" coordsize="684,0" path="m5173,3207l5857,3207e" filled="f" stroked="t" strokeweight="4.18pt" strokecolor="#FFFFFF">
                <v:path arrowok="t"/>
              </v:shape>
            </v:group>
            <v:group style="position:absolute;left:5281;top:2984;width:473;height:182" coordorigin="5281,2984" coordsize="473,182">
              <v:shape style="position:absolute;left:5281;top:2984;width:473;height:182" coordorigin="5281,2984" coordsize="473,182" path="m5281,3166l5754,3166,5754,2984,5281,2984,5281,3166e" filled="t" fillcolor="#FFFFFF" stroked="f">
                <v:path arrowok="t"/>
                <v:fill/>
              </v:shape>
            </v:group>
            <v:group style="position:absolute;left:5862;top:2972;width:588;height:2" coordorigin="5862,2972" coordsize="588,2">
              <v:shape style="position:absolute;left:5862;top:2972;width:588;height:2" coordorigin="5862,2972" coordsize="588,0" path="m5862,2972l6450,2972e" filled="f" stroked="t" strokeweight="2.5pt" strokecolor="#FFFFFF">
                <v:path arrowok="t"/>
              </v:shape>
            </v:group>
            <v:group style="position:absolute;left:5862;top:2996;width:108;height:206" coordorigin="5862,2996" coordsize="108,206">
              <v:shape style="position:absolute;left:5862;top:2996;width:108;height:206" coordorigin="5862,2996" coordsize="108,206" path="m5862,3202l5970,3202,5970,2996,5862,2996,5862,3202e" filled="t" fillcolor="#FFFFFF" stroked="f">
                <v:path arrowok="t"/>
                <v:fill/>
              </v:shape>
            </v:group>
            <v:group style="position:absolute;left:6347;top:2996;width:103;height:206" coordorigin="6347,2996" coordsize="103,206">
              <v:shape style="position:absolute;left:6347;top:2996;width:103;height:206" coordorigin="6347,2996" coordsize="103,206" path="m6347,3202l6450,3202,6450,2996,6347,2996,6347,3202e" filled="t" fillcolor="#FFFFFF" stroked="f">
                <v:path arrowok="t"/>
                <v:fill/>
              </v:shape>
            </v:group>
            <v:group style="position:absolute;left:5970;top:2996;width:377;height:206" coordorigin="5970,2996" coordsize="377,206">
              <v:shape style="position:absolute;left:5970;top:2996;width:377;height:206" coordorigin="5970,2996" coordsize="377,206" path="m5970,3202l6347,3202,6347,2996,5970,2996,5970,3202e" filled="t" fillcolor="#FFFFFF" stroked="f">
                <v:path arrowok="t"/>
                <v:fill/>
              </v:shape>
            </v:group>
            <v:group style="position:absolute;left:6455;top:2947;width:2002;height:38" coordorigin="6455,2947" coordsize="2002,38">
              <v:shape style="position:absolute;left:6455;top:2947;width:2002;height:38" coordorigin="6455,2947" coordsize="2002,38" path="m6455,2985l8457,2985,8457,2947,6455,2947,6455,2985xe" filled="t" fillcolor="#FFFFFF" stroked="f">
                <v:path arrowok="t"/>
                <v:fill/>
              </v:shape>
            </v:group>
            <v:group style="position:absolute;left:6455;top:2984;width:108;height:182" coordorigin="6455,2984" coordsize="108,182">
              <v:shape style="position:absolute;left:6455;top:2984;width:108;height:182" coordorigin="6455,2984" coordsize="108,182" path="m6455,3166l6563,3166,6563,2984,6455,2984,6455,3166e" filled="t" fillcolor="#FFFFFF" stroked="f">
                <v:path arrowok="t"/>
                <v:fill/>
              </v:shape>
            </v:group>
            <v:group style="position:absolute;left:7624;top:2984;width:103;height:182" coordorigin="7624,2984" coordsize="103,182">
              <v:shape style="position:absolute;left:7624;top:2984;width:103;height:182" coordorigin="7624,2984" coordsize="103,182" path="m7624,3166l7727,3166,7727,2984,7624,2984,7624,3166e" filled="t" fillcolor="#FFFFFF" stroked="f">
                <v:path arrowok="t"/>
                <v:fill/>
              </v:shape>
            </v:group>
            <v:group style="position:absolute;left:6455;top:3165;width:2002;height:38" coordorigin="6455,3165" coordsize="2002,38">
              <v:shape style="position:absolute;left:6455;top:3165;width:2002;height:38" coordorigin="6455,3165" coordsize="2002,38" path="m6455,3203l8457,3203,8457,3165,6455,3165,6455,3203xe" filled="t" fillcolor="#FFFFFF" stroked="f">
                <v:path arrowok="t"/>
                <v:fill/>
              </v:shape>
            </v:group>
            <v:group style="position:absolute;left:6563;top:2984;width:1061;height:182" coordorigin="6563,2984" coordsize="1061,182">
              <v:shape style="position:absolute;left:6563;top:2984;width:1061;height:182" coordorigin="6563,2984" coordsize="1061,182" path="m6563,3166l7624,3166,7624,2984,6563,2984,6563,3166e" filled="t" fillcolor="#FFFFFF" stroked="f">
                <v:path arrowok="t"/>
                <v:fill/>
              </v:shape>
            </v:group>
            <v:group style="position:absolute;left:7732;top:2984;width:108;height:182" coordorigin="7732,2984" coordsize="108,182">
              <v:shape style="position:absolute;left:7732;top:2984;width:108;height:182" coordorigin="7732,2984" coordsize="108,182" path="m7732,3166l7840,3166,7840,2984,7732,2984,7732,3166e" filled="t" fillcolor="#FFFFFF" stroked="f">
                <v:path arrowok="t"/>
                <v:fill/>
              </v:shape>
            </v:group>
            <v:group style="position:absolute;left:8353;top:2984;width:103;height:182" coordorigin="8353,2984" coordsize="103,182">
              <v:shape style="position:absolute;left:8353;top:2984;width:103;height:182" coordorigin="8353,2984" coordsize="103,182" path="m8353,3166l8457,3166,8457,2984,8353,2984,8353,3166e" filled="t" fillcolor="#FFFFFF" stroked="f">
                <v:path arrowok="t"/>
                <v:fill/>
              </v:shape>
            </v:group>
            <v:group style="position:absolute;left:7840;top:2984;width:514;height:182" coordorigin="7840,2984" coordsize="514,182">
              <v:shape style="position:absolute;left:7840;top:2984;width:514;height:182" coordorigin="7840,2984" coordsize="514,182" path="m7840,3166l8353,3166,8353,2984,7840,2984,7840,3166e" filled="t" fillcolor="#FFFFFF" stroked="f">
                <v:path arrowok="t"/>
                <v:fill/>
              </v:shape>
            </v:group>
            <v:group style="position:absolute;left:8461;top:2947;width:1976;height:26" coordorigin="8461,2947" coordsize="1976,26">
              <v:shape style="position:absolute;left:8461;top:2947;width:1976;height:26" coordorigin="8461,2947" coordsize="1976,26" path="m8461,2973l10437,2973,10437,2947,8461,2947,8461,2973xe" filled="t" fillcolor="#FFFFFF" stroked="f">
                <v:path arrowok="t"/>
                <v:fill/>
              </v:shape>
            </v:group>
            <v:group style="position:absolute;left:8461;top:2972;width:108;height:206" coordorigin="8461,2972" coordsize="108,206">
              <v:shape style="position:absolute;left:8461;top:2972;width:108;height:206" coordorigin="8461,2972" coordsize="108,206" path="m8461,3178l8569,3178,8569,2972,8461,2972,8461,3178e" filled="t" fillcolor="#FFFFFF" stroked="f">
                <v:path arrowok="t"/>
                <v:fill/>
              </v:shape>
            </v:group>
            <v:group style="position:absolute;left:9079;top:2972;width:103;height:206" coordorigin="9079,2972" coordsize="103,206">
              <v:shape style="position:absolute;left:9079;top:2972;width:103;height:206" coordorigin="9079,2972" coordsize="103,206" path="m9079,3178l9182,3178,9182,2972,9079,2972,9079,3178e" filled="t" fillcolor="#FFFFFF" stroked="f">
                <v:path arrowok="t"/>
                <v:fill/>
              </v:shape>
            </v:group>
            <v:group style="position:absolute;left:8461;top:3177;width:1976;height:26" coordorigin="8461,3177" coordsize="1976,26">
              <v:shape style="position:absolute;left:8461;top:3177;width:1976;height:26" coordorigin="8461,3177" coordsize="1976,26" path="m8461,3203l10437,3203,10437,3177,8461,3177,8461,3203xe" filled="t" fillcolor="#FFFFFF" stroked="f">
                <v:path arrowok="t"/>
                <v:fill/>
              </v:shape>
            </v:group>
            <v:group style="position:absolute;left:8569;top:2972;width:509;height:206" coordorigin="8569,2972" coordsize="509,206">
              <v:shape style="position:absolute;left:8569;top:2972;width:509;height:206" coordorigin="8569,2972" coordsize="509,206" path="m8569,3178l9079,3178,9079,2972,8569,2972,8569,3178e" filled="t" fillcolor="#FFFFFF" stroked="f">
                <v:path arrowok="t"/>
                <v:fill/>
              </v:shape>
            </v:group>
            <v:group style="position:absolute;left:9187;top:2972;width:108;height:206" coordorigin="9187,2972" coordsize="108,206">
              <v:shape style="position:absolute;left:9187;top:2972;width:108;height:206" coordorigin="9187,2972" coordsize="108,206" path="m9187,3178l9295,3178,9295,2972,9187,2972,9187,3178e" filled="t" fillcolor="#FFFFFF" stroked="f">
                <v:path arrowok="t"/>
                <v:fill/>
              </v:shape>
            </v:group>
            <v:group style="position:absolute;left:9686;top:2972;width:103;height:206" coordorigin="9686,2972" coordsize="103,206">
              <v:shape style="position:absolute;left:9686;top:2972;width:103;height:206" coordorigin="9686,2972" coordsize="103,206" path="m9686,3178l9789,3178,9789,2972,9686,2972,9686,3178e" filled="t" fillcolor="#FFFFFF" stroked="f">
                <v:path arrowok="t"/>
                <v:fill/>
              </v:shape>
            </v:group>
            <v:group style="position:absolute;left:9295;top:2972;width:391;height:206" coordorigin="9295,2972" coordsize="391,206">
              <v:shape style="position:absolute;left:9295;top:2972;width:391;height:206" coordorigin="9295,2972" coordsize="391,206" path="m9295,3178l9686,3178,9686,2972,9295,2972,9295,3178e" filled="t" fillcolor="#FFFFFF" stroked="f">
                <v:path arrowok="t"/>
                <v:fill/>
              </v:shape>
            </v:group>
            <v:group style="position:absolute;left:9794;top:2972;width:108;height:206" coordorigin="9794,2972" coordsize="108,206">
              <v:shape style="position:absolute;left:9794;top:2972;width:108;height:206" coordorigin="9794,2972" coordsize="108,206" path="m9794,3178l9902,3178,9902,2972,9794,2972,9794,3178e" filled="t" fillcolor="#FFFFFF" stroked="f">
                <v:path arrowok="t"/>
                <v:fill/>
              </v:shape>
            </v:group>
            <v:group style="position:absolute;left:10334;top:2972;width:103;height:206" coordorigin="10334,2972" coordsize="103,206">
              <v:shape style="position:absolute;left:10334;top:2972;width:103;height:206" coordorigin="10334,2972" coordsize="103,206" path="m10334,3178l10437,3178,10437,2972,10334,2972,10334,3178e" filled="t" fillcolor="#FFFFFF" stroked="f">
                <v:path arrowok="t"/>
                <v:fill/>
              </v:shape>
            </v:group>
            <v:group style="position:absolute;left:9902;top:2972;width:432;height:206" coordorigin="9902,2972" coordsize="432,206">
              <v:shape style="position:absolute;left:9902;top:2972;width:432;height:206" coordorigin="9902,2972" coordsize="432,206" path="m9902,3178l10334,3178,10334,2972,9902,2972,9902,3178e" filled="t" fillcolor="#FFFFFF" stroked="f">
                <v:path arrowok="t"/>
                <v:fill/>
              </v:shape>
            </v:group>
            <v:group style="position:absolute;left:10442;top:2984;width:108;height:182" coordorigin="10442,2984" coordsize="108,182">
              <v:shape style="position:absolute;left:10442;top:2984;width:108;height:182" coordorigin="10442,2984" coordsize="108,182" path="m10442,3166l10550,3166,10550,2984,10442,2984,10442,3166e" filled="t" fillcolor="#FFFFFF" stroked="f">
                <v:path arrowok="t"/>
                <v:fill/>
              </v:shape>
            </v:group>
            <v:group style="position:absolute;left:11054;top:2984;width:101;height:182" coordorigin="11054,2984" coordsize="101,182">
              <v:shape style="position:absolute;left:11054;top:2984;width:101;height:182" coordorigin="11054,2984" coordsize="101,182" path="m11054,3166l11155,3166,11155,2984,11054,2984,11054,3166e" filled="t" fillcolor="#FFFFFF" stroked="f">
                <v:path arrowok="t"/>
                <v:fill/>
              </v:shape>
            </v:group>
            <v:group style="position:absolute;left:10442;top:3207;width:713;height:2" coordorigin="10442,3207" coordsize="713,2">
              <v:shape style="position:absolute;left:10442;top:3207;width:713;height:2" coordorigin="10442,3207" coordsize="713,0" path="m10442,3207l11155,3207e" filled="f" stroked="t" strokeweight="4.18pt" strokecolor="#FFFFFF">
                <v:path arrowok="t"/>
              </v:shape>
            </v:group>
            <v:group style="position:absolute;left:10550;top:2984;width:504;height:182" coordorigin="10550,2984" coordsize="504,182">
              <v:shape style="position:absolute;left:10550;top:2984;width:504;height:182" coordorigin="10550,2984" coordsize="504,182" path="m10550,3166l11054,3166,11054,2984,10550,2984,10550,3166e" filled="t" fillcolor="#FFFFFF" stroked="f">
                <v:path arrowok="t"/>
                <v:fill/>
              </v:shape>
            </v:group>
            <v:group style="position:absolute;left:715;top:2943;width:10452;height:2" coordorigin="715,2943" coordsize="10452,2">
              <v:shape style="position:absolute;left:715;top:2943;width:10452;height:2" coordorigin="715,2943" coordsize="10452,0" path="m715,2943l11167,2943e" filled="f" stroked="t" strokeweight=".580pt" strokecolor="#000000">
                <v:path arrowok="t"/>
              </v:shape>
            </v:group>
            <v:group style="position:absolute;left:725;top:3236;width:1532;height:2" coordorigin="725,3236" coordsize="1532,2">
              <v:shape style="position:absolute;left:725;top:3236;width:1532;height:2" coordorigin="725,3236" coordsize="1532,0" path="m725,3236l2256,3236e" filled="f" stroked="t" strokeweight="2.5pt" strokecolor="#FFFFFF">
                <v:path arrowok="t"/>
              </v:shape>
            </v:group>
            <v:group style="position:absolute;left:725;top:3260;width:103;height:209" coordorigin="725,3260" coordsize="103,209">
              <v:shape style="position:absolute;left:725;top:3260;width:103;height:209" coordorigin="725,3260" coordsize="103,209" path="m725,3468l828,3468,828,3260,725,3260,725,3468e" filled="t" fillcolor="#FFFFFF" stroked="f">
                <v:path arrowok="t"/>
                <v:fill/>
              </v:shape>
            </v:group>
            <v:group style="position:absolute;left:2153;top:3260;width:103;height:209" coordorigin="2153,3260" coordsize="103,209">
              <v:shape style="position:absolute;left:2153;top:3260;width:103;height:209" coordorigin="2153,3260" coordsize="103,209" path="m2153,3468l2256,3468,2256,3260,2153,3260,2153,3468e" filled="t" fillcolor="#FFFFFF" stroked="f">
                <v:path arrowok="t"/>
                <v:fill/>
              </v:shape>
            </v:group>
            <v:group style="position:absolute;left:828;top:3260;width:1325;height:209" coordorigin="828,3260" coordsize="1325,209">
              <v:shape style="position:absolute;left:828;top:3260;width:1325;height:209" coordorigin="828,3260" coordsize="1325,209" path="m828,3468l2153,3468,2153,3260,828,3260,828,3468e" filled="t" fillcolor="#FFFFFF" stroked="f">
                <v:path arrowok="t"/>
                <v:fill/>
              </v:shape>
            </v:group>
            <v:group style="position:absolute;left:2261;top:3248;width:108;height:185" coordorigin="2261,3248" coordsize="108,185">
              <v:shape style="position:absolute;left:2261;top:3248;width:108;height:185" coordorigin="2261,3248" coordsize="108,185" path="m2261,3432l2369,3432,2369,3248,2261,3248,2261,3432e" filled="t" fillcolor="#FFFFFF" stroked="f">
                <v:path arrowok="t"/>
                <v:fill/>
              </v:shape>
            </v:group>
            <v:group style="position:absolute;left:2844;top:3248;width:103;height:185" coordorigin="2844,3248" coordsize="103,185">
              <v:shape style="position:absolute;left:2844;top:3248;width:103;height:185" coordorigin="2844,3248" coordsize="103,185" path="m2844,3432l2948,3432,2948,3248,2844,3248,2844,3432e" filled="t" fillcolor="#FFFFFF" stroked="f">
                <v:path arrowok="t"/>
                <v:fill/>
              </v:shape>
            </v:group>
            <v:group style="position:absolute;left:2261;top:3473;width:686;height:2" coordorigin="2261,3473" coordsize="686,2">
              <v:shape style="position:absolute;left:2261;top:3473;width:686;height:2" coordorigin="2261,3473" coordsize="686,0" path="m2261,3473l2948,3473e" filled="f" stroked="t" strokeweight="4.18pt" strokecolor="#FFFFFF">
                <v:path arrowok="t"/>
              </v:shape>
            </v:group>
            <v:group style="position:absolute;left:2369;top:3248;width:475;height:185" coordorigin="2369,3248" coordsize="475,185">
              <v:shape style="position:absolute;left:2369;top:3248;width:475;height:185" coordorigin="2369,3248" coordsize="475,185" path="m2369,3432l2844,3432,2844,3248,2369,3248,2369,3432e" filled="t" fillcolor="#FFFFFF" stroked="f">
                <v:path arrowok="t"/>
                <v:fill/>
              </v:shape>
            </v:group>
            <v:group style="position:absolute;left:2952;top:3236;width:108;height:209" coordorigin="2952,3236" coordsize="108,209">
              <v:shape style="position:absolute;left:2952;top:3236;width:108;height:209" coordorigin="2952,3236" coordsize="108,209" path="m2952,3444l3060,3444,3060,3236,2952,3236,2952,3444e" filled="t" fillcolor="#FFFFFF" stroked="f">
                <v:path arrowok="t"/>
                <v:fill/>
              </v:shape>
            </v:group>
            <v:group style="position:absolute;left:3528;top:3236;width:103;height:209" coordorigin="3528,3236" coordsize="103,209">
              <v:shape style="position:absolute;left:3528;top:3236;width:103;height:209" coordorigin="3528,3236" coordsize="103,209" path="m3528,3444l3632,3444,3632,3236,3528,3236,3528,3444e" filled="t" fillcolor="#FFFFFF" stroked="f">
                <v:path arrowok="t"/>
                <v:fill/>
              </v:shape>
            </v:group>
            <v:group style="position:absolute;left:2952;top:3473;width:679;height:2" coordorigin="2952,3473" coordsize="679,2">
              <v:shape style="position:absolute;left:2952;top:3473;width:679;height:2" coordorigin="2952,3473" coordsize="679,0" path="m2952,3473l3632,3473e" filled="f" stroked="t" strokeweight="2.98pt" strokecolor="#FFFFFF">
                <v:path arrowok="t"/>
              </v:shape>
            </v:group>
            <v:group style="position:absolute;left:3060;top:3236;width:468;height:209" coordorigin="3060,3236" coordsize="468,209">
              <v:shape style="position:absolute;left:3060;top:3236;width:468;height:209" coordorigin="3060,3236" coordsize="468,209" path="m3060,3444l3528,3444,3528,3236,3060,3236,3060,3444e" filled="t" fillcolor="#FFFFFF" stroked="f">
                <v:path arrowok="t"/>
                <v:fill/>
              </v:shape>
            </v:group>
            <v:group style="position:absolute;left:3636;top:3248;width:108;height:185" coordorigin="3636,3248" coordsize="108,185">
              <v:shape style="position:absolute;left:3636;top:3248;width:108;height:185" coordorigin="3636,3248" coordsize="108,185" path="m3636,3432l3744,3432,3744,3248,3636,3248,3636,3432e" filled="t" fillcolor="#FFFFFF" stroked="f">
                <v:path arrowok="t"/>
                <v:fill/>
              </v:shape>
            </v:group>
            <v:group style="position:absolute;left:4393;top:3248;width:103;height:185" coordorigin="4393,3248" coordsize="103,185">
              <v:shape style="position:absolute;left:4393;top:3248;width:103;height:185" coordorigin="4393,3248" coordsize="103,185" path="m4393,3432l4496,3432,4496,3248,4393,3248,4393,3432e" filled="t" fillcolor="#FFFFFF" stroked="f">
                <v:path arrowok="t"/>
                <v:fill/>
              </v:shape>
            </v:group>
            <v:group style="position:absolute;left:3636;top:3473;width:860;height:2" coordorigin="3636,3473" coordsize="860,2">
              <v:shape style="position:absolute;left:3636;top:3473;width:860;height:2" coordorigin="3636,3473" coordsize="860,0" path="m3636,3473l4496,3473e" filled="f" stroked="t" strokeweight="4.18pt" strokecolor="#FFFFFF">
                <v:path arrowok="t"/>
              </v:shape>
            </v:group>
            <v:group style="position:absolute;left:3744;top:3248;width:648;height:185" coordorigin="3744,3248" coordsize="648,185">
              <v:shape style="position:absolute;left:3744;top:3248;width:648;height:185" coordorigin="3744,3248" coordsize="648,185" path="m3744,3432l4393,3432,4393,3248,3744,3248,3744,3432e" filled="t" fillcolor="#FFFFFF" stroked="f">
                <v:path arrowok="t"/>
                <v:fill/>
              </v:shape>
            </v:group>
            <v:group style="position:absolute;left:4501;top:3236;width:667;height:2" coordorigin="4501,3236" coordsize="667,2">
              <v:shape style="position:absolute;left:4501;top:3236;width:667;height:2" coordorigin="4501,3236" coordsize="667,0" path="m4501,3236l5168,3236e" filled="f" stroked="t" strokeweight="2.5pt" strokecolor="#FFFFFF">
                <v:path arrowok="t"/>
              </v:shape>
            </v:group>
            <v:group style="position:absolute;left:4501;top:3260;width:108;height:209" coordorigin="4501,3260" coordsize="108,209">
              <v:shape style="position:absolute;left:4501;top:3260;width:108;height:209" coordorigin="4501,3260" coordsize="108,209" path="m4501,3468l4609,3468,4609,3260,4501,3260,4501,3468e" filled="t" fillcolor="#FFFFFF" stroked="f">
                <v:path arrowok="t"/>
                <v:fill/>
              </v:shape>
            </v:group>
            <v:group style="position:absolute;left:5065;top:3260;width:103;height:209" coordorigin="5065,3260" coordsize="103,209">
              <v:shape style="position:absolute;left:5065;top:3260;width:103;height:209" coordorigin="5065,3260" coordsize="103,209" path="m5065,3468l5168,3468,5168,3260,5065,3260,5065,3468e" filled="t" fillcolor="#FFFFFF" stroked="f">
                <v:path arrowok="t"/>
                <v:fill/>
              </v:shape>
            </v:group>
            <v:group style="position:absolute;left:4609;top:3260;width:456;height:209" coordorigin="4609,3260" coordsize="456,209">
              <v:shape style="position:absolute;left:4609;top:3260;width:456;height:209" coordorigin="4609,3260" coordsize="456,209" path="m4609,3468l5065,3468,5065,3260,4609,3260,4609,3468e" filled="t" fillcolor="#FFFFFF" stroked="f">
                <v:path arrowok="t"/>
                <v:fill/>
              </v:shape>
            </v:group>
            <v:group style="position:absolute;left:5173;top:3248;width:108;height:185" coordorigin="5173,3248" coordsize="108,185">
              <v:shape style="position:absolute;left:5173;top:3248;width:108;height:185" coordorigin="5173,3248" coordsize="108,185" path="m5173,3432l5281,3432,5281,3248,5173,3248,5173,3432e" filled="t" fillcolor="#FFFFFF" stroked="f">
                <v:path arrowok="t"/>
                <v:fill/>
              </v:shape>
            </v:group>
            <v:group style="position:absolute;left:5754;top:3248;width:103;height:185" coordorigin="5754,3248" coordsize="103,185">
              <v:shape style="position:absolute;left:5754;top:3248;width:103;height:185" coordorigin="5754,3248" coordsize="103,185" path="m5754,3432l5857,3432,5857,3248,5754,3248,5754,3432e" filled="t" fillcolor="#FFFFFF" stroked="f">
                <v:path arrowok="t"/>
                <v:fill/>
              </v:shape>
            </v:group>
            <v:group style="position:absolute;left:5173;top:3473;width:684;height:2" coordorigin="5173,3473" coordsize="684,2">
              <v:shape style="position:absolute;left:5173;top:3473;width:684;height:2" coordorigin="5173,3473" coordsize="684,0" path="m5173,3473l5857,3473e" filled="f" stroked="t" strokeweight="4.18pt" strokecolor="#FFFFFF">
                <v:path arrowok="t"/>
              </v:shape>
            </v:group>
            <v:group style="position:absolute;left:5281;top:3248;width:473;height:185" coordorigin="5281,3248" coordsize="473,185">
              <v:shape style="position:absolute;left:5281;top:3248;width:473;height:185" coordorigin="5281,3248" coordsize="473,185" path="m5281,3432l5754,3432,5754,3248,5281,3248,5281,3432e" filled="t" fillcolor="#FFFFFF" stroked="f">
                <v:path arrowok="t"/>
                <v:fill/>
              </v:shape>
            </v:group>
            <v:group style="position:absolute;left:5862;top:3236;width:588;height:2" coordorigin="5862,3236" coordsize="588,2">
              <v:shape style="position:absolute;left:5862;top:3236;width:588;height:2" coordorigin="5862,3236" coordsize="588,0" path="m5862,3236l6450,3236e" filled="f" stroked="t" strokeweight="2.5pt" strokecolor="#FFFFFF">
                <v:path arrowok="t"/>
              </v:shape>
            </v:group>
            <v:group style="position:absolute;left:5862;top:3260;width:108;height:209" coordorigin="5862,3260" coordsize="108,209">
              <v:shape style="position:absolute;left:5862;top:3260;width:108;height:209" coordorigin="5862,3260" coordsize="108,209" path="m5862,3468l5970,3468,5970,3260,5862,3260,5862,3468e" filled="t" fillcolor="#FFFFFF" stroked="f">
                <v:path arrowok="t"/>
                <v:fill/>
              </v:shape>
            </v:group>
            <v:group style="position:absolute;left:6347;top:3260;width:103;height:209" coordorigin="6347,3260" coordsize="103,209">
              <v:shape style="position:absolute;left:6347;top:3260;width:103;height:209" coordorigin="6347,3260" coordsize="103,209" path="m6347,3468l6450,3468,6450,3260,6347,3260,6347,3468e" filled="t" fillcolor="#FFFFFF" stroked="f">
                <v:path arrowok="t"/>
                <v:fill/>
              </v:shape>
            </v:group>
            <v:group style="position:absolute;left:5970;top:3260;width:377;height:209" coordorigin="5970,3260" coordsize="377,209">
              <v:shape style="position:absolute;left:5970;top:3260;width:377;height:209" coordorigin="5970,3260" coordsize="377,209" path="m5970,3468l6347,3468,6347,3260,5970,3260,5970,3468e" filled="t" fillcolor="#FFFFFF" stroked="f">
                <v:path arrowok="t"/>
                <v:fill/>
              </v:shape>
            </v:group>
            <v:group style="position:absolute;left:6455;top:3211;width:2002;height:38" coordorigin="6455,3211" coordsize="2002,38">
              <v:shape style="position:absolute;left:6455;top:3211;width:2002;height:38" coordorigin="6455,3211" coordsize="2002,38" path="m6455,3249l8457,3249,8457,3211,6455,3211,6455,3249xe" filled="t" fillcolor="#FFFFFF" stroked="f">
                <v:path arrowok="t"/>
                <v:fill/>
              </v:shape>
            </v:group>
            <v:group style="position:absolute;left:6455;top:3248;width:108;height:185" coordorigin="6455,3248" coordsize="108,185">
              <v:shape style="position:absolute;left:6455;top:3248;width:108;height:185" coordorigin="6455,3248" coordsize="108,185" path="m6455,3432l6563,3432,6563,3248,6455,3248,6455,3432e" filled="t" fillcolor="#FFFFFF" stroked="f">
                <v:path arrowok="t"/>
                <v:fill/>
              </v:shape>
            </v:group>
            <v:group style="position:absolute;left:7624;top:3248;width:103;height:185" coordorigin="7624,3248" coordsize="103,185">
              <v:shape style="position:absolute;left:7624;top:3248;width:103;height:185" coordorigin="7624,3248" coordsize="103,185" path="m7624,3432l7727,3432,7727,3248,7624,3248,7624,3432e" filled="t" fillcolor="#FFFFFF" stroked="f">
                <v:path arrowok="t"/>
                <v:fill/>
              </v:shape>
            </v:group>
            <v:group style="position:absolute;left:6455;top:3431;width:2002;height:38" coordorigin="6455,3431" coordsize="2002,38">
              <v:shape style="position:absolute;left:6455;top:3431;width:2002;height:38" coordorigin="6455,3431" coordsize="2002,38" path="m6455,3469l8457,3469,8457,3431,6455,3431,6455,3469xe" filled="t" fillcolor="#FFFFFF" stroked="f">
                <v:path arrowok="t"/>
                <v:fill/>
              </v:shape>
            </v:group>
            <v:group style="position:absolute;left:6563;top:3248;width:1061;height:185" coordorigin="6563,3248" coordsize="1061,185">
              <v:shape style="position:absolute;left:6563;top:3248;width:1061;height:185" coordorigin="6563,3248" coordsize="1061,185" path="m6563,3432l7624,3432,7624,3248,6563,3248,6563,3432e" filled="t" fillcolor="#FFFFFF" stroked="f">
                <v:path arrowok="t"/>
                <v:fill/>
              </v:shape>
            </v:group>
            <v:group style="position:absolute;left:7732;top:3248;width:108;height:185" coordorigin="7732,3248" coordsize="108,185">
              <v:shape style="position:absolute;left:7732;top:3248;width:108;height:185" coordorigin="7732,3248" coordsize="108,185" path="m7732,3432l7840,3432,7840,3248,7732,3248,7732,3432e" filled="t" fillcolor="#FFFFFF" stroked="f">
                <v:path arrowok="t"/>
                <v:fill/>
              </v:shape>
            </v:group>
            <v:group style="position:absolute;left:8353;top:3248;width:103;height:185" coordorigin="8353,3248" coordsize="103,185">
              <v:shape style="position:absolute;left:8353;top:3248;width:103;height:185" coordorigin="8353,3248" coordsize="103,185" path="m8353,3432l8457,3432,8457,3248,8353,3248,8353,3432e" filled="t" fillcolor="#FFFFFF" stroked="f">
                <v:path arrowok="t"/>
                <v:fill/>
              </v:shape>
            </v:group>
            <v:group style="position:absolute;left:7840;top:3248;width:514;height:185" coordorigin="7840,3248" coordsize="514,185">
              <v:shape style="position:absolute;left:7840;top:3248;width:514;height:185" coordorigin="7840,3248" coordsize="514,185" path="m7840,3432l8353,3432,8353,3248,7840,3248,7840,3432e" filled="t" fillcolor="#FFFFFF" stroked="f">
                <v:path arrowok="t"/>
                <v:fill/>
              </v:shape>
            </v:group>
            <v:group style="position:absolute;left:8461;top:3211;width:1976;height:26" coordorigin="8461,3211" coordsize="1976,26">
              <v:shape style="position:absolute;left:8461;top:3211;width:1976;height:26" coordorigin="8461,3211" coordsize="1976,26" path="m8461,3237l10437,3237,10437,3211,8461,3211,8461,3237xe" filled="t" fillcolor="#FFFFFF" stroked="f">
                <v:path arrowok="t"/>
                <v:fill/>
              </v:shape>
            </v:group>
            <v:group style="position:absolute;left:8461;top:3236;width:108;height:209" coordorigin="8461,3236" coordsize="108,209">
              <v:shape style="position:absolute;left:8461;top:3236;width:108;height:209" coordorigin="8461,3236" coordsize="108,209" path="m8461,3444l8569,3444,8569,3236,8461,3236,8461,3444e" filled="t" fillcolor="#FFFFFF" stroked="f">
                <v:path arrowok="t"/>
                <v:fill/>
              </v:shape>
            </v:group>
            <v:group style="position:absolute;left:9079;top:3236;width:103;height:209" coordorigin="9079,3236" coordsize="103,209">
              <v:shape style="position:absolute;left:9079;top:3236;width:103;height:209" coordorigin="9079,3236" coordsize="103,209" path="m9079,3444l9182,3444,9182,3236,9079,3236,9079,3444e" filled="t" fillcolor="#FFFFFF" stroked="f">
                <v:path arrowok="t"/>
                <v:fill/>
              </v:shape>
            </v:group>
            <v:group style="position:absolute;left:8461;top:3443;width:1976;height:26" coordorigin="8461,3443" coordsize="1976,26">
              <v:shape style="position:absolute;left:8461;top:3443;width:1976;height:26" coordorigin="8461,3443" coordsize="1976,26" path="m8461,3469l10437,3469,10437,3443,8461,3443,8461,3469xe" filled="t" fillcolor="#FFFFFF" stroked="f">
                <v:path arrowok="t"/>
                <v:fill/>
              </v:shape>
            </v:group>
            <v:group style="position:absolute;left:8569;top:3236;width:509;height:209" coordorigin="8569,3236" coordsize="509,209">
              <v:shape style="position:absolute;left:8569;top:3236;width:509;height:209" coordorigin="8569,3236" coordsize="509,209" path="m8569,3444l9079,3444,9079,3236,8569,3236,8569,3444e" filled="t" fillcolor="#FFFFFF" stroked="f">
                <v:path arrowok="t"/>
                <v:fill/>
              </v:shape>
            </v:group>
            <v:group style="position:absolute;left:9187;top:3236;width:108;height:209" coordorigin="9187,3236" coordsize="108,209">
              <v:shape style="position:absolute;left:9187;top:3236;width:108;height:209" coordorigin="9187,3236" coordsize="108,209" path="m9187,3444l9295,3444,9295,3236,9187,3236,9187,3444e" filled="t" fillcolor="#FFFFFF" stroked="f">
                <v:path arrowok="t"/>
                <v:fill/>
              </v:shape>
            </v:group>
            <v:group style="position:absolute;left:9686;top:3236;width:103;height:209" coordorigin="9686,3236" coordsize="103,209">
              <v:shape style="position:absolute;left:9686;top:3236;width:103;height:209" coordorigin="9686,3236" coordsize="103,209" path="m9686,3444l9789,3444,9789,3236,9686,3236,9686,3444e" filled="t" fillcolor="#FFFFFF" stroked="f">
                <v:path arrowok="t"/>
                <v:fill/>
              </v:shape>
            </v:group>
            <v:group style="position:absolute;left:9295;top:3236;width:391;height:209" coordorigin="9295,3236" coordsize="391,209">
              <v:shape style="position:absolute;left:9295;top:3236;width:391;height:209" coordorigin="9295,3236" coordsize="391,209" path="m9295,3444l9686,3444,9686,3236,9295,3236,9295,3444e" filled="t" fillcolor="#FFFFFF" stroked="f">
                <v:path arrowok="t"/>
                <v:fill/>
              </v:shape>
            </v:group>
            <v:group style="position:absolute;left:9794;top:3236;width:108;height:209" coordorigin="9794,3236" coordsize="108,209">
              <v:shape style="position:absolute;left:9794;top:3236;width:108;height:209" coordorigin="9794,3236" coordsize="108,209" path="m9794,3444l9902,3444,9902,3236,9794,3236,9794,3444e" filled="t" fillcolor="#FFFFFF" stroked="f">
                <v:path arrowok="t"/>
                <v:fill/>
              </v:shape>
            </v:group>
            <v:group style="position:absolute;left:10334;top:3236;width:103;height:209" coordorigin="10334,3236" coordsize="103,209">
              <v:shape style="position:absolute;left:10334;top:3236;width:103;height:209" coordorigin="10334,3236" coordsize="103,209" path="m10334,3444l10437,3444,10437,3236,10334,3236,10334,3444e" filled="t" fillcolor="#FFFFFF" stroked="f">
                <v:path arrowok="t"/>
                <v:fill/>
              </v:shape>
            </v:group>
            <v:group style="position:absolute;left:9902;top:3236;width:432;height:209" coordorigin="9902,3236" coordsize="432,209">
              <v:shape style="position:absolute;left:9902;top:3236;width:432;height:209" coordorigin="9902,3236" coordsize="432,209" path="m9902,3444l10334,3444,10334,3236,9902,3236,9902,3444e" filled="t" fillcolor="#FFFFFF" stroked="f">
                <v:path arrowok="t"/>
                <v:fill/>
              </v:shape>
            </v:group>
            <v:group style="position:absolute;left:10442;top:3248;width:108;height:185" coordorigin="10442,3248" coordsize="108,185">
              <v:shape style="position:absolute;left:10442;top:3248;width:108;height:185" coordorigin="10442,3248" coordsize="108,185" path="m10442,3432l10550,3432,10550,3248,10442,3248,10442,3432e" filled="t" fillcolor="#FFFFFF" stroked="f">
                <v:path arrowok="t"/>
                <v:fill/>
              </v:shape>
            </v:group>
            <v:group style="position:absolute;left:11054;top:3248;width:101;height:185" coordorigin="11054,3248" coordsize="101,185">
              <v:shape style="position:absolute;left:11054;top:3248;width:101;height:185" coordorigin="11054,3248" coordsize="101,185" path="m11054,3432l11155,3432,11155,3248,11054,3248,11054,3432e" filled="t" fillcolor="#FFFFFF" stroked="f">
                <v:path arrowok="t"/>
                <v:fill/>
              </v:shape>
            </v:group>
            <v:group style="position:absolute;left:10442;top:3473;width:713;height:2" coordorigin="10442,3473" coordsize="713,2">
              <v:shape style="position:absolute;left:10442;top:3473;width:713;height:2" coordorigin="10442,3473" coordsize="713,0" path="m10442,3473l11155,3473e" filled="f" stroked="t" strokeweight="4.18pt" strokecolor="#FFFFFF">
                <v:path arrowok="t"/>
              </v:shape>
            </v:group>
            <v:group style="position:absolute;left:10550;top:3248;width:504;height:185" coordorigin="10550,3248" coordsize="504,185">
              <v:shape style="position:absolute;left:10550;top:3248;width:504;height:185" coordorigin="10550,3248" coordsize="504,185" path="m10550,3432l11054,3432,11054,3248,10550,3248,10550,3432e" filled="t" fillcolor="#FFFFFF" stroked="f">
                <v:path arrowok="t"/>
                <v:fill/>
              </v:shape>
            </v:group>
            <v:group style="position:absolute;left:715;top:3207;width:10452;height:2" coordorigin="715,3207" coordsize="10452,2">
              <v:shape style="position:absolute;left:715;top:3207;width:10452;height:2" coordorigin="715,3207" coordsize="10452,0" path="m715,3207l11167,3207e" filled="f" stroked="t" strokeweight=".580pt" strokecolor="#000000">
                <v:path arrowok="t"/>
              </v:shape>
            </v:group>
            <v:group style="position:absolute;left:725;top:3502;width:1532;height:2" coordorigin="725,3502" coordsize="1532,2">
              <v:shape style="position:absolute;left:725;top:3502;width:1532;height:2" coordorigin="725,3502" coordsize="1532,0" path="m725,3502l2256,3502e" filled="f" stroked="t" strokeweight="2.5pt" strokecolor="#FFFFFF">
                <v:path arrowok="t"/>
              </v:shape>
            </v:group>
            <v:group style="position:absolute;left:725;top:3526;width:103;height:206" coordorigin="725,3526" coordsize="103,206">
              <v:shape style="position:absolute;left:725;top:3526;width:103;height:206" coordorigin="725,3526" coordsize="103,206" path="m725,3732l828,3732,828,3526,725,3526,725,3732e" filled="t" fillcolor="#FFFFFF" stroked="f">
                <v:path arrowok="t"/>
                <v:fill/>
              </v:shape>
            </v:group>
            <v:group style="position:absolute;left:2153;top:3526;width:103;height:206" coordorigin="2153,3526" coordsize="103,206">
              <v:shape style="position:absolute;left:2153;top:3526;width:103;height:206" coordorigin="2153,3526" coordsize="103,206" path="m2153,3732l2256,3732,2256,3526,2153,3526,2153,3732e" filled="t" fillcolor="#FFFFFF" stroked="f">
                <v:path arrowok="t"/>
                <v:fill/>
              </v:shape>
            </v:group>
            <v:group style="position:absolute;left:828;top:3526;width:1325;height:206" coordorigin="828,3526" coordsize="1325,206">
              <v:shape style="position:absolute;left:828;top:3526;width:1325;height:206" coordorigin="828,3526" coordsize="1325,206" path="m828,3732l2153,3732,2153,3526,828,3526,828,3732e" filled="t" fillcolor="#FFFFFF" stroked="f">
                <v:path arrowok="t"/>
                <v:fill/>
              </v:shape>
            </v:group>
            <v:group style="position:absolute;left:2261;top:3514;width:108;height:182" coordorigin="2261,3514" coordsize="108,182">
              <v:shape style="position:absolute;left:2261;top:3514;width:108;height:182" coordorigin="2261,3514" coordsize="108,182" path="m2261,3696l2369,3696,2369,3514,2261,3514,2261,3696e" filled="t" fillcolor="#FFFFFF" stroked="f">
                <v:path arrowok="t"/>
                <v:fill/>
              </v:shape>
            </v:group>
            <v:group style="position:absolute;left:2844;top:3514;width:103;height:182" coordorigin="2844,3514" coordsize="103,182">
              <v:shape style="position:absolute;left:2844;top:3514;width:103;height:182" coordorigin="2844,3514" coordsize="103,182" path="m2844,3696l2948,3696,2948,3514,2844,3514,2844,3696e" filled="t" fillcolor="#FFFFFF" stroked="f">
                <v:path arrowok="t"/>
                <v:fill/>
              </v:shape>
            </v:group>
            <v:group style="position:absolute;left:2261;top:3695;width:686;height:38" coordorigin="2261,3695" coordsize="686,38">
              <v:shape style="position:absolute;left:2261;top:3695;width:686;height:38" coordorigin="2261,3695" coordsize="686,38" path="m2261,3733l2948,3733,2948,3695,2261,3695,2261,3733xe" filled="t" fillcolor="#FFFFFF" stroked="f">
                <v:path arrowok="t"/>
                <v:fill/>
              </v:shape>
            </v:group>
            <v:group style="position:absolute;left:2369;top:3514;width:475;height:182" coordorigin="2369,3514" coordsize="475,182">
              <v:shape style="position:absolute;left:2369;top:3514;width:475;height:182" coordorigin="2369,3514" coordsize="475,182" path="m2369,3696l2844,3696,2844,3514,2369,3514,2369,3696e" filled="t" fillcolor="#FFFFFF" stroked="f">
                <v:path arrowok="t"/>
                <v:fill/>
              </v:shape>
            </v:group>
            <v:group style="position:absolute;left:2952;top:3502;width:108;height:206" coordorigin="2952,3502" coordsize="108,206">
              <v:shape style="position:absolute;left:2952;top:3502;width:108;height:206" coordorigin="2952,3502" coordsize="108,206" path="m2952,3708l3060,3708,3060,3502,2952,3502,2952,3708e" filled="t" fillcolor="#FFFFFF" stroked="f">
                <v:path arrowok="t"/>
                <v:fill/>
              </v:shape>
            </v:group>
            <v:group style="position:absolute;left:3528;top:3502;width:103;height:206" coordorigin="3528,3502" coordsize="103,206">
              <v:shape style="position:absolute;left:3528;top:3502;width:103;height:206" coordorigin="3528,3502" coordsize="103,206" path="m3528,3708l3632,3708,3632,3502,3528,3502,3528,3708e" filled="t" fillcolor="#FFFFFF" stroked="f">
                <v:path arrowok="t"/>
                <v:fill/>
              </v:shape>
            </v:group>
            <v:group style="position:absolute;left:2952;top:3707;width:679;height:26" coordorigin="2952,3707" coordsize="679,26">
              <v:shape style="position:absolute;left:2952;top:3707;width:679;height:26" coordorigin="2952,3707" coordsize="679,26" path="m2952,3733l3632,3733,3632,3707,2952,3707,2952,3733xe" filled="t" fillcolor="#FFFFFF" stroked="f">
                <v:path arrowok="t"/>
                <v:fill/>
              </v:shape>
            </v:group>
            <v:group style="position:absolute;left:3060;top:3502;width:468;height:206" coordorigin="3060,3502" coordsize="468,206">
              <v:shape style="position:absolute;left:3060;top:3502;width:468;height:206" coordorigin="3060,3502" coordsize="468,206" path="m3060,3708l3528,3708,3528,3502,3060,3502,3060,3708e" filled="t" fillcolor="#FFFFFF" stroked="f">
                <v:path arrowok="t"/>
                <v:fill/>
              </v:shape>
            </v:group>
            <v:group style="position:absolute;left:3636;top:3514;width:108;height:182" coordorigin="3636,3514" coordsize="108,182">
              <v:shape style="position:absolute;left:3636;top:3514;width:108;height:182" coordorigin="3636,3514" coordsize="108,182" path="m3636,3696l3744,3696,3744,3514,3636,3514,3636,3696e" filled="t" fillcolor="#FFFFFF" stroked="f">
                <v:path arrowok="t"/>
                <v:fill/>
              </v:shape>
            </v:group>
            <v:group style="position:absolute;left:4393;top:3514;width:103;height:182" coordorigin="4393,3514" coordsize="103,182">
              <v:shape style="position:absolute;left:4393;top:3514;width:103;height:182" coordorigin="4393,3514" coordsize="103,182" path="m4393,3696l4496,3696,4496,3514,4393,3514,4393,3696e" filled="t" fillcolor="#FFFFFF" stroked="f">
                <v:path arrowok="t"/>
                <v:fill/>
              </v:shape>
            </v:group>
            <v:group style="position:absolute;left:3636;top:3695;width:860;height:38" coordorigin="3636,3695" coordsize="860,38">
              <v:shape style="position:absolute;left:3636;top:3695;width:860;height:38" coordorigin="3636,3695" coordsize="860,38" path="m3636,3733l4496,3733,4496,3695,3636,3695,3636,3733xe" filled="t" fillcolor="#FFFFFF" stroked="f">
                <v:path arrowok="t"/>
                <v:fill/>
              </v:shape>
            </v:group>
            <v:group style="position:absolute;left:3744;top:3514;width:648;height:182" coordorigin="3744,3514" coordsize="648,182">
              <v:shape style="position:absolute;left:3744;top:3514;width:648;height:182" coordorigin="3744,3514" coordsize="648,182" path="m3744,3696l4393,3696,4393,3514,3744,3514,3744,3696e" filled="t" fillcolor="#FFFFFF" stroked="f">
                <v:path arrowok="t"/>
                <v:fill/>
              </v:shape>
            </v:group>
            <v:group style="position:absolute;left:4501;top:3502;width:667;height:2" coordorigin="4501,3502" coordsize="667,2">
              <v:shape style="position:absolute;left:4501;top:3502;width:667;height:2" coordorigin="4501,3502" coordsize="667,0" path="m4501,3502l5168,3502e" filled="f" stroked="t" strokeweight="2.5pt" strokecolor="#FFFFFF">
                <v:path arrowok="t"/>
              </v:shape>
            </v:group>
            <v:group style="position:absolute;left:4501;top:3526;width:108;height:206" coordorigin="4501,3526" coordsize="108,206">
              <v:shape style="position:absolute;left:4501;top:3526;width:108;height:206" coordorigin="4501,3526" coordsize="108,206" path="m4501,3732l4609,3732,4609,3526,4501,3526,4501,3732e" filled="t" fillcolor="#FFFFFF" stroked="f">
                <v:path arrowok="t"/>
                <v:fill/>
              </v:shape>
            </v:group>
            <v:group style="position:absolute;left:5065;top:3526;width:103;height:206" coordorigin="5065,3526" coordsize="103,206">
              <v:shape style="position:absolute;left:5065;top:3526;width:103;height:206" coordorigin="5065,3526" coordsize="103,206" path="m5065,3732l5168,3732,5168,3526,5065,3526,5065,3732e" filled="t" fillcolor="#FFFFFF" stroked="f">
                <v:path arrowok="t"/>
                <v:fill/>
              </v:shape>
            </v:group>
            <v:group style="position:absolute;left:4609;top:3526;width:456;height:206" coordorigin="4609,3526" coordsize="456,206">
              <v:shape style="position:absolute;left:4609;top:3526;width:456;height:206" coordorigin="4609,3526" coordsize="456,206" path="m4609,3732l5065,3732,5065,3526,4609,3526,4609,3732e" filled="t" fillcolor="#FFFFFF" stroked="f">
                <v:path arrowok="t"/>
                <v:fill/>
              </v:shape>
            </v:group>
            <v:group style="position:absolute;left:5173;top:3514;width:108;height:182" coordorigin="5173,3514" coordsize="108,182">
              <v:shape style="position:absolute;left:5173;top:3514;width:108;height:182" coordorigin="5173,3514" coordsize="108,182" path="m5173,3696l5281,3696,5281,3514,5173,3514,5173,3696e" filled="t" fillcolor="#FFFFFF" stroked="f">
                <v:path arrowok="t"/>
                <v:fill/>
              </v:shape>
            </v:group>
            <v:group style="position:absolute;left:5754;top:3514;width:103;height:182" coordorigin="5754,3514" coordsize="103,182">
              <v:shape style="position:absolute;left:5754;top:3514;width:103;height:182" coordorigin="5754,3514" coordsize="103,182" path="m5754,3696l5857,3696,5857,3514,5754,3514,5754,3696e" filled="t" fillcolor="#FFFFFF" stroked="f">
                <v:path arrowok="t"/>
                <v:fill/>
              </v:shape>
            </v:group>
            <v:group style="position:absolute;left:5173;top:3695;width:684;height:38" coordorigin="5173,3695" coordsize="684,38">
              <v:shape style="position:absolute;left:5173;top:3695;width:684;height:38" coordorigin="5173,3695" coordsize="684,38" path="m5173,3733l5857,3733,5857,3695,5173,3695,5173,3733xe" filled="t" fillcolor="#FFFFFF" stroked="f">
                <v:path arrowok="t"/>
                <v:fill/>
              </v:shape>
            </v:group>
            <v:group style="position:absolute;left:5281;top:3514;width:473;height:182" coordorigin="5281,3514" coordsize="473,182">
              <v:shape style="position:absolute;left:5281;top:3514;width:473;height:182" coordorigin="5281,3514" coordsize="473,182" path="m5281,3696l5754,3696,5754,3514,5281,3514,5281,3696e" filled="t" fillcolor="#FFFFFF" stroked="f">
                <v:path arrowok="t"/>
                <v:fill/>
              </v:shape>
            </v:group>
            <v:group style="position:absolute;left:5862;top:3502;width:588;height:2" coordorigin="5862,3502" coordsize="588,2">
              <v:shape style="position:absolute;left:5862;top:3502;width:588;height:2" coordorigin="5862,3502" coordsize="588,0" path="m5862,3502l6450,3502e" filled="f" stroked="t" strokeweight="2.5pt" strokecolor="#FFFFFF">
                <v:path arrowok="t"/>
              </v:shape>
            </v:group>
            <v:group style="position:absolute;left:5862;top:3526;width:108;height:206" coordorigin="5862,3526" coordsize="108,206">
              <v:shape style="position:absolute;left:5862;top:3526;width:108;height:206" coordorigin="5862,3526" coordsize="108,206" path="m5862,3732l5970,3732,5970,3526,5862,3526,5862,3732e" filled="t" fillcolor="#FFFFFF" stroked="f">
                <v:path arrowok="t"/>
                <v:fill/>
              </v:shape>
            </v:group>
            <v:group style="position:absolute;left:6347;top:3526;width:103;height:206" coordorigin="6347,3526" coordsize="103,206">
              <v:shape style="position:absolute;left:6347;top:3526;width:103;height:206" coordorigin="6347,3526" coordsize="103,206" path="m6347,3732l6450,3732,6450,3526,6347,3526,6347,3732e" filled="t" fillcolor="#FFFFFF" stroked="f">
                <v:path arrowok="t"/>
                <v:fill/>
              </v:shape>
            </v:group>
            <v:group style="position:absolute;left:5970;top:3526;width:377;height:206" coordorigin="5970,3526" coordsize="377,206">
              <v:shape style="position:absolute;left:5970;top:3526;width:377;height:206" coordorigin="5970,3526" coordsize="377,206" path="m5970,3732l6347,3732,6347,3526,5970,3526,5970,3732e" filled="t" fillcolor="#FFFFFF" stroked="f">
                <v:path arrowok="t"/>
                <v:fill/>
              </v:shape>
            </v:group>
            <v:group style="position:absolute;left:6455;top:3477;width:2002;height:38" coordorigin="6455,3477" coordsize="2002,38">
              <v:shape style="position:absolute;left:6455;top:3477;width:2002;height:38" coordorigin="6455,3477" coordsize="2002,38" path="m6455,3515l8457,3515,8457,3477,6455,3477,6455,3515xe" filled="t" fillcolor="#FFFFFF" stroked="f">
                <v:path arrowok="t"/>
                <v:fill/>
              </v:shape>
            </v:group>
            <v:group style="position:absolute;left:6455;top:3514;width:108;height:182" coordorigin="6455,3514" coordsize="108,182">
              <v:shape style="position:absolute;left:6455;top:3514;width:108;height:182" coordorigin="6455,3514" coordsize="108,182" path="m6455,3696l6563,3696,6563,3514,6455,3514,6455,3696e" filled="t" fillcolor="#FFFFFF" stroked="f">
                <v:path arrowok="t"/>
                <v:fill/>
              </v:shape>
            </v:group>
            <v:group style="position:absolute;left:7624;top:3514;width:103;height:182" coordorigin="7624,3514" coordsize="103,182">
              <v:shape style="position:absolute;left:7624;top:3514;width:103;height:182" coordorigin="7624,3514" coordsize="103,182" path="m7624,3696l7727,3696,7727,3514,7624,3514,7624,3696e" filled="t" fillcolor="#FFFFFF" stroked="f">
                <v:path arrowok="t"/>
                <v:fill/>
              </v:shape>
            </v:group>
            <v:group style="position:absolute;left:6455;top:3695;width:2002;height:38" coordorigin="6455,3695" coordsize="2002,38">
              <v:shape style="position:absolute;left:6455;top:3695;width:2002;height:38" coordorigin="6455,3695" coordsize="2002,38" path="m6455,3733l8457,3733,8457,3695,6455,3695,6455,3733xe" filled="t" fillcolor="#FFFFFF" stroked="f">
                <v:path arrowok="t"/>
                <v:fill/>
              </v:shape>
            </v:group>
            <v:group style="position:absolute;left:6563;top:3514;width:1061;height:182" coordorigin="6563,3514" coordsize="1061,182">
              <v:shape style="position:absolute;left:6563;top:3514;width:1061;height:182" coordorigin="6563,3514" coordsize="1061,182" path="m6563,3696l7624,3696,7624,3514,6563,3514,6563,3696e" filled="t" fillcolor="#FFFFFF" stroked="f">
                <v:path arrowok="t"/>
                <v:fill/>
              </v:shape>
            </v:group>
            <v:group style="position:absolute;left:7732;top:3514;width:108;height:182" coordorigin="7732,3514" coordsize="108,182">
              <v:shape style="position:absolute;left:7732;top:3514;width:108;height:182" coordorigin="7732,3514" coordsize="108,182" path="m7732,3696l7840,3696,7840,3514,7732,3514,7732,3696e" filled="t" fillcolor="#FFFFFF" stroked="f">
                <v:path arrowok="t"/>
                <v:fill/>
              </v:shape>
            </v:group>
            <v:group style="position:absolute;left:8353;top:3514;width:103;height:182" coordorigin="8353,3514" coordsize="103,182">
              <v:shape style="position:absolute;left:8353;top:3514;width:103;height:182" coordorigin="8353,3514" coordsize="103,182" path="m8353,3696l8457,3696,8457,3514,8353,3514,8353,3696e" filled="t" fillcolor="#FFFFFF" stroked="f">
                <v:path arrowok="t"/>
                <v:fill/>
              </v:shape>
            </v:group>
            <v:group style="position:absolute;left:7840;top:3514;width:514;height:182" coordorigin="7840,3514" coordsize="514,182">
              <v:shape style="position:absolute;left:7840;top:3514;width:514;height:182" coordorigin="7840,3514" coordsize="514,182" path="m7840,3696l8353,3696,8353,3514,7840,3514,7840,3696e" filled="t" fillcolor="#FFFFFF" stroked="f">
                <v:path arrowok="t"/>
                <v:fill/>
              </v:shape>
            </v:group>
            <v:group style="position:absolute;left:8461;top:3477;width:1976;height:26" coordorigin="8461,3477" coordsize="1976,26">
              <v:shape style="position:absolute;left:8461;top:3477;width:1976;height:26" coordorigin="8461,3477" coordsize="1976,26" path="m8461,3503l10437,3503,10437,3477,8461,3477,8461,3503xe" filled="t" fillcolor="#FFFFFF" stroked="f">
                <v:path arrowok="t"/>
                <v:fill/>
              </v:shape>
            </v:group>
            <v:group style="position:absolute;left:8461;top:3502;width:108;height:206" coordorigin="8461,3502" coordsize="108,206">
              <v:shape style="position:absolute;left:8461;top:3502;width:108;height:206" coordorigin="8461,3502" coordsize="108,206" path="m8461,3708l8569,3708,8569,3502,8461,3502,8461,3708e" filled="t" fillcolor="#FFFFFF" stroked="f">
                <v:path arrowok="t"/>
                <v:fill/>
              </v:shape>
            </v:group>
            <v:group style="position:absolute;left:9079;top:3502;width:103;height:206" coordorigin="9079,3502" coordsize="103,206">
              <v:shape style="position:absolute;left:9079;top:3502;width:103;height:206" coordorigin="9079,3502" coordsize="103,206" path="m9079,3708l9182,3708,9182,3502,9079,3502,9079,3708e" filled="t" fillcolor="#FFFFFF" stroked="f">
                <v:path arrowok="t"/>
                <v:fill/>
              </v:shape>
            </v:group>
            <v:group style="position:absolute;left:8461;top:3707;width:1976;height:26" coordorigin="8461,3707" coordsize="1976,26">
              <v:shape style="position:absolute;left:8461;top:3707;width:1976;height:26" coordorigin="8461,3707" coordsize="1976,26" path="m8461,3733l10437,3733,10437,3707,8461,3707,8461,3733xe" filled="t" fillcolor="#FFFFFF" stroked="f">
                <v:path arrowok="t"/>
                <v:fill/>
              </v:shape>
            </v:group>
            <v:group style="position:absolute;left:8569;top:3502;width:509;height:206" coordorigin="8569,3502" coordsize="509,206">
              <v:shape style="position:absolute;left:8569;top:3502;width:509;height:206" coordorigin="8569,3502" coordsize="509,206" path="m8569,3708l9079,3708,9079,3502,8569,3502,8569,3708e" filled="t" fillcolor="#FFFFFF" stroked="f">
                <v:path arrowok="t"/>
                <v:fill/>
              </v:shape>
            </v:group>
            <v:group style="position:absolute;left:9187;top:3502;width:108;height:206" coordorigin="9187,3502" coordsize="108,206">
              <v:shape style="position:absolute;left:9187;top:3502;width:108;height:206" coordorigin="9187,3502" coordsize="108,206" path="m9187,3708l9295,3708,9295,3502,9187,3502,9187,3708e" filled="t" fillcolor="#FFFFFF" stroked="f">
                <v:path arrowok="t"/>
                <v:fill/>
              </v:shape>
            </v:group>
            <v:group style="position:absolute;left:9686;top:3502;width:103;height:206" coordorigin="9686,3502" coordsize="103,206">
              <v:shape style="position:absolute;left:9686;top:3502;width:103;height:206" coordorigin="9686,3502" coordsize="103,206" path="m9686,3708l9789,3708,9789,3502,9686,3502,9686,3708e" filled="t" fillcolor="#FFFFFF" stroked="f">
                <v:path arrowok="t"/>
                <v:fill/>
              </v:shape>
            </v:group>
            <v:group style="position:absolute;left:9295;top:3502;width:391;height:206" coordorigin="9295,3502" coordsize="391,206">
              <v:shape style="position:absolute;left:9295;top:3502;width:391;height:206" coordorigin="9295,3502" coordsize="391,206" path="m9295,3708l9686,3708,9686,3502,9295,3502,9295,3708e" filled="t" fillcolor="#FFFFFF" stroked="f">
                <v:path arrowok="t"/>
                <v:fill/>
              </v:shape>
            </v:group>
            <v:group style="position:absolute;left:9794;top:3502;width:108;height:206" coordorigin="9794,3502" coordsize="108,206">
              <v:shape style="position:absolute;left:9794;top:3502;width:108;height:206" coordorigin="9794,3502" coordsize="108,206" path="m9794,3708l9902,3708,9902,3502,9794,3502,9794,3708e" filled="t" fillcolor="#FFFFFF" stroked="f">
                <v:path arrowok="t"/>
                <v:fill/>
              </v:shape>
            </v:group>
            <v:group style="position:absolute;left:10334;top:3502;width:103;height:206" coordorigin="10334,3502" coordsize="103,206">
              <v:shape style="position:absolute;left:10334;top:3502;width:103;height:206" coordorigin="10334,3502" coordsize="103,206" path="m10334,3708l10437,3708,10437,3502,10334,3502,10334,3708e" filled="t" fillcolor="#FFFFFF" stroked="f">
                <v:path arrowok="t"/>
                <v:fill/>
              </v:shape>
            </v:group>
            <v:group style="position:absolute;left:9902;top:3502;width:432;height:206" coordorigin="9902,3502" coordsize="432,206">
              <v:shape style="position:absolute;left:9902;top:3502;width:432;height:206" coordorigin="9902,3502" coordsize="432,206" path="m9902,3708l10334,3708,10334,3502,9902,3502,9902,3708e" filled="t" fillcolor="#FFFFFF" stroked="f">
                <v:path arrowok="t"/>
                <v:fill/>
              </v:shape>
            </v:group>
            <v:group style="position:absolute;left:10442;top:3514;width:108;height:182" coordorigin="10442,3514" coordsize="108,182">
              <v:shape style="position:absolute;left:10442;top:3514;width:108;height:182" coordorigin="10442,3514" coordsize="108,182" path="m10442,3696l10550,3696,10550,3514,10442,3514,10442,3696e" filled="t" fillcolor="#FFFFFF" stroked="f">
                <v:path arrowok="t"/>
                <v:fill/>
              </v:shape>
            </v:group>
            <v:group style="position:absolute;left:11054;top:3514;width:101;height:182" coordorigin="11054,3514" coordsize="101,182">
              <v:shape style="position:absolute;left:11054;top:3514;width:101;height:182" coordorigin="11054,3514" coordsize="101,182" path="m11054,3696l11155,3696,11155,3514,11054,3514,11054,3696e" filled="t" fillcolor="#FFFFFF" stroked="f">
                <v:path arrowok="t"/>
                <v:fill/>
              </v:shape>
            </v:group>
            <v:group style="position:absolute;left:10442;top:3695;width:713;height:38" coordorigin="10442,3695" coordsize="713,38">
              <v:shape style="position:absolute;left:10442;top:3695;width:713;height:38" coordorigin="10442,3695" coordsize="713,38" path="m10442,3733l11155,3733,11155,3695,10442,3695,10442,3733xe" filled="t" fillcolor="#FFFFFF" stroked="f">
                <v:path arrowok="t"/>
                <v:fill/>
              </v:shape>
            </v:group>
            <v:group style="position:absolute;left:10550;top:3514;width:504;height:182" coordorigin="10550,3514" coordsize="504,182">
              <v:shape style="position:absolute;left:10550;top:3514;width:504;height:182" coordorigin="10550,3514" coordsize="504,182" path="m10550,3696l11054,3696,11054,3514,10550,3514,10550,3696e" filled="t" fillcolor="#FFFFFF" stroked="f">
                <v:path arrowok="t"/>
                <v:fill/>
              </v:shape>
            </v:group>
            <v:group style="position:absolute;left:715;top:3473;width:10452;height:2" coordorigin="715,3473" coordsize="10452,2">
              <v:shape style="position:absolute;left:715;top:3473;width:10452;height:2" coordorigin="715,3473" coordsize="10452,0" path="m715,3473l11167,3473e" filled="f" stroked="t" strokeweight=".58001pt" strokecolor="#000000">
                <v:path arrowok="t"/>
              </v:shape>
            </v:group>
            <v:group style="position:absolute;left:725;top:3766;width:1532;height:2" coordorigin="725,3766" coordsize="1532,2">
              <v:shape style="position:absolute;left:725;top:3766;width:1532;height:2" coordorigin="725,3766" coordsize="1532,0" path="m725,3766l2256,3766e" filled="f" stroked="t" strokeweight="2.5pt" strokecolor="#6FAC46">
                <v:path arrowok="t"/>
              </v:shape>
            </v:group>
            <v:group style="position:absolute;left:725;top:3790;width:103;height:206" coordorigin="725,3790" coordsize="103,206">
              <v:shape style="position:absolute;left:725;top:3790;width:103;height:206" coordorigin="725,3790" coordsize="103,206" path="m725,3996l828,3996,828,3790,725,3790,725,3996e" filled="t" fillcolor="#6FAC46" stroked="f">
                <v:path arrowok="t"/>
                <v:fill/>
              </v:shape>
            </v:group>
            <v:group style="position:absolute;left:2153;top:3790;width:103;height:206" coordorigin="2153,3790" coordsize="103,206">
              <v:shape style="position:absolute;left:2153;top:3790;width:103;height:206" coordorigin="2153,3790" coordsize="103,206" path="m2153,3996l2256,3996,2256,3790,2153,3790,2153,3996e" filled="t" fillcolor="#6FAC46" stroked="f">
                <v:path arrowok="t"/>
                <v:fill/>
              </v:shape>
            </v:group>
            <v:group style="position:absolute;left:828;top:3790;width:1325;height:206" coordorigin="828,3790" coordsize="1325,206">
              <v:shape style="position:absolute;left:828;top:3790;width:1325;height:206" coordorigin="828,3790" coordsize="1325,206" path="m828,3996l2153,3996,2153,3790,828,3790,828,3996e" filled="t" fillcolor="#6FAC46" stroked="f">
                <v:path arrowok="t"/>
                <v:fill/>
              </v:shape>
            </v:group>
            <v:group style="position:absolute;left:2261;top:3741;width:686;height:38" coordorigin="2261,3741" coordsize="686,38">
              <v:shape style="position:absolute;left:2261;top:3741;width:686;height:38" coordorigin="2261,3741" coordsize="686,38" path="m2261,3779l2948,3779,2948,3741,2261,3741,2261,3779xe" filled="t" fillcolor="#6FAC46" stroked="f">
                <v:path arrowok="t"/>
                <v:fill/>
              </v:shape>
            </v:group>
            <v:group style="position:absolute;left:2261;top:3778;width:108;height:185" coordorigin="2261,3778" coordsize="108,185">
              <v:shape style="position:absolute;left:2261;top:3778;width:108;height:185" coordorigin="2261,3778" coordsize="108,185" path="m2261,3963l2369,3963,2369,3778,2261,3778,2261,3963e" filled="t" fillcolor="#6FAC46" stroked="f">
                <v:path arrowok="t"/>
                <v:fill/>
              </v:shape>
            </v:group>
            <v:group style="position:absolute;left:2844;top:3778;width:103;height:185" coordorigin="2844,3778" coordsize="103,185">
              <v:shape style="position:absolute;left:2844;top:3778;width:103;height:185" coordorigin="2844,3778" coordsize="103,185" path="m2844,3963l2948,3963,2948,3778,2844,3778,2844,3963e" filled="t" fillcolor="#6FAC46" stroked="f">
                <v:path arrowok="t"/>
                <v:fill/>
              </v:shape>
            </v:group>
            <v:group style="position:absolute;left:2261;top:3980;width:2235;height:2" coordorigin="2261,3980" coordsize="2235,2">
              <v:shape style="position:absolute;left:2261;top:3980;width:2235;height:2" coordorigin="2261,3980" coordsize="2235,0" path="m2261,3980l4496,3980e" filled="f" stroked="t" strokeweight="1.78pt" strokecolor="#6FAC46">
                <v:path arrowok="t"/>
              </v:shape>
            </v:group>
            <v:group style="position:absolute;left:2369;top:3778;width:475;height:185" coordorigin="2369,3778" coordsize="475,185">
              <v:shape style="position:absolute;left:2369;top:3778;width:475;height:185" coordorigin="2369,3778" coordsize="475,185" path="m2369,3963l2844,3963,2844,3778,2369,3778,2369,3963e" filled="t" fillcolor="#6FAC46" stroked="f">
                <v:path arrowok="t"/>
                <v:fill/>
              </v:shape>
            </v:group>
            <v:group style="position:absolute;left:2952;top:3741;width:679;height:26" coordorigin="2952,3741" coordsize="679,26">
              <v:shape style="position:absolute;left:2952;top:3741;width:679;height:26" coordorigin="2952,3741" coordsize="679,26" path="m2952,3767l3632,3767,3632,3741,2952,3741,2952,3767xe" filled="t" fillcolor="#6FAC46" stroked="f">
                <v:path arrowok="t"/>
                <v:fill/>
              </v:shape>
            </v:group>
            <v:group style="position:absolute;left:2952;top:3766;width:108;height:206" coordorigin="2952,3766" coordsize="108,206">
              <v:shape style="position:absolute;left:2952;top:3766;width:108;height:206" coordorigin="2952,3766" coordsize="108,206" path="m2952,3972l3060,3972,3060,3766,2952,3766,2952,3972e" filled="t" fillcolor="#6FAC46" stroked="f">
                <v:path arrowok="t"/>
                <v:fill/>
              </v:shape>
            </v:group>
            <v:group style="position:absolute;left:3528;top:3766;width:103;height:206" coordorigin="3528,3766" coordsize="103,206">
              <v:shape style="position:absolute;left:3528;top:3766;width:103;height:206" coordorigin="3528,3766" coordsize="103,206" path="m3528,3972l3632,3972,3632,3766,3528,3766,3528,3972e" filled="t" fillcolor="#6FAC46" stroked="f">
                <v:path arrowok="t"/>
                <v:fill/>
              </v:shape>
            </v:group>
            <v:group style="position:absolute;left:3060;top:3766;width:468;height:206" coordorigin="3060,3766" coordsize="468,206">
              <v:shape style="position:absolute;left:3060;top:3766;width:468;height:206" coordorigin="3060,3766" coordsize="468,206" path="m3060,3972l3528,3972,3528,3766,3060,3766,3060,3972e" filled="t" fillcolor="#6FAC46" stroked="f">
                <v:path arrowok="t"/>
                <v:fill/>
              </v:shape>
            </v:group>
            <v:group style="position:absolute;left:3636;top:3741;width:860;height:38" coordorigin="3636,3741" coordsize="860,38">
              <v:shape style="position:absolute;left:3636;top:3741;width:860;height:38" coordorigin="3636,3741" coordsize="860,38" path="m3636,3779l4496,3779,4496,3741,3636,3741,3636,3779xe" filled="t" fillcolor="#6FAC46" stroked="f">
                <v:path arrowok="t"/>
                <v:fill/>
              </v:shape>
            </v:group>
            <v:group style="position:absolute;left:3636;top:3778;width:108;height:185" coordorigin="3636,3778" coordsize="108,185">
              <v:shape style="position:absolute;left:3636;top:3778;width:108;height:185" coordorigin="3636,3778" coordsize="108,185" path="m3636,3963l3744,3963,3744,3778,3636,3778,3636,3963e" filled="t" fillcolor="#6FAC46" stroked="f">
                <v:path arrowok="t"/>
                <v:fill/>
              </v:shape>
            </v:group>
            <v:group style="position:absolute;left:4393;top:3778;width:103;height:185" coordorigin="4393,3778" coordsize="103,185">
              <v:shape style="position:absolute;left:4393;top:3778;width:103;height:185" coordorigin="4393,3778" coordsize="103,185" path="m4393,3963l4496,3963,4496,3778,4393,3778,4393,3963e" filled="t" fillcolor="#6FAC46" stroked="f">
                <v:path arrowok="t"/>
                <v:fill/>
              </v:shape>
            </v:group>
            <v:group style="position:absolute;left:3744;top:3778;width:648;height:185" coordorigin="3744,3778" coordsize="648,185">
              <v:shape style="position:absolute;left:3744;top:3778;width:648;height:185" coordorigin="3744,3778" coordsize="648,185" path="m3744,3963l4393,3963,4393,3778,3744,3778,3744,3963e" filled="t" fillcolor="#6FAC46" stroked="f">
                <v:path arrowok="t"/>
                <v:fill/>
              </v:shape>
            </v:group>
            <v:group style="position:absolute;left:4501;top:3766;width:667;height:2" coordorigin="4501,3766" coordsize="667,2">
              <v:shape style="position:absolute;left:4501;top:3766;width:667;height:2" coordorigin="4501,3766" coordsize="667,0" path="m4501,3766l5168,3766e" filled="f" stroked="t" strokeweight="2.5pt" strokecolor="#6FAC46">
                <v:path arrowok="t"/>
              </v:shape>
            </v:group>
            <v:group style="position:absolute;left:4501;top:3790;width:108;height:206" coordorigin="4501,3790" coordsize="108,206">
              <v:shape style="position:absolute;left:4501;top:3790;width:108;height:206" coordorigin="4501,3790" coordsize="108,206" path="m4501,3996l4609,3996,4609,3790,4501,3790,4501,3996e" filled="t" fillcolor="#6FAC46" stroked="f">
                <v:path arrowok="t"/>
                <v:fill/>
              </v:shape>
            </v:group>
            <v:group style="position:absolute;left:5065;top:3790;width:103;height:206" coordorigin="5065,3790" coordsize="103,206">
              <v:shape style="position:absolute;left:5065;top:3790;width:103;height:206" coordorigin="5065,3790" coordsize="103,206" path="m5065,3996l5168,3996,5168,3790,5065,3790,5065,3996e" filled="t" fillcolor="#6FAC46" stroked="f">
                <v:path arrowok="t"/>
                <v:fill/>
              </v:shape>
            </v:group>
            <v:group style="position:absolute;left:4609;top:3790;width:456;height:206" coordorigin="4609,3790" coordsize="456,206">
              <v:shape style="position:absolute;left:4609;top:3790;width:456;height:206" coordorigin="4609,3790" coordsize="456,206" path="m4609,3996l5065,3996,5065,3790,4609,3790,4609,3996e" filled="t" fillcolor="#6FAC46" stroked="f">
                <v:path arrowok="t"/>
                <v:fill/>
              </v:shape>
            </v:group>
            <v:group style="position:absolute;left:5173;top:3741;width:684;height:38" coordorigin="5173,3741" coordsize="684,38">
              <v:shape style="position:absolute;left:5173;top:3741;width:684;height:38" coordorigin="5173,3741" coordsize="684,38" path="m5173,3779l5857,3779,5857,3741,5173,3741,5173,3779xe" filled="t" fillcolor="#6FAC46" stroked="f">
                <v:path arrowok="t"/>
                <v:fill/>
              </v:shape>
            </v:group>
            <v:group style="position:absolute;left:5173;top:3778;width:108;height:185" coordorigin="5173,3778" coordsize="108,185">
              <v:shape style="position:absolute;left:5173;top:3778;width:108;height:185" coordorigin="5173,3778" coordsize="108,185" path="m5173,3963l5281,3963,5281,3778,5173,3778,5173,3963e" filled="t" fillcolor="#6FAC46" stroked="f">
                <v:path arrowok="t"/>
                <v:fill/>
              </v:shape>
            </v:group>
            <v:group style="position:absolute;left:5754;top:3778;width:103;height:185" coordorigin="5754,3778" coordsize="103,185">
              <v:shape style="position:absolute;left:5754;top:3778;width:103;height:185" coordorigin="5754,3778" coordsize="103,185" path="m5754,3963l5857,3963,5857,3778,5754,3778,5754,3963e" filled="t" fillcolor="#6FAC46" stroked="f">
                <v:path arrowok="t"/>
                <v:fill/>
              </v:shape>
            </v:group>
            <v:group style="position:absolute;left:5173;top:3980;width:684;height:2" coordorigin="5173,3980" coordsize="684,2">
              <v:shape style="position:absolute;left:5173;top:3980;width:684;height:2" coordorigin="5173,3980" coordsize="684,0" path="m5173,3980l5857,3980e" filled="f" stroked="t" strokeweight="1.78pt" strokecolor="#6FAC46">
                <v:path arrowok="t"/>
              </v:shape>
            </v:group>
            <v:group style="position:absolute;left:5281;top:3778;width:473;height:185" coordorigin="5281,3778" coordsize="473,185">
              <v:shape style="position:absolute;left:5281;top:3778;width:473;height:185" coordorigin="5281,3778" coordsize="473,185" path="m5281,3963l5754,3963,5754,3778,5281,3778,5281,3963e" filled="t" fillcolor="#6FAC46" stroked="f">
                <v:path arrowok="t"/>
                <v:fill/>
              </v:shape>
            </v:group>
            <v:group style="position:absolute;left:5862;top:3766;width:588;height:2" coordorigin="5862,3766" coordsize="588,2">
              <v:shape style="position:absolute;left:5862;top:3766;width:588;height:2" coordorigin="5862,3766" coordsize="588,0" path="m5862,3766l6450,3766e" filled="f" stroked="t" strokeweight="2.5pt" strokecolor="#6FAC46">
                <v:path arrowok="t"/>
              </v:shape>
            </v:group>
            <v:group style="position:absolute;left:5862;top:3790;width:108;height:206" coordorigin="5862,3790" coordsize="108,206">
              <v:shape style="position:absolute;left:5862;top:3790;width:108;height:206" coordorigin="5862,3790" coordsize="108,206" path="m5862,3996l5970,3996,5970,3790,5862,3790,5862,3996e" filled="t" fillcolor="#6FAC46" stroked="f">
                <v:path arrowok="t"/>
                <v:fill/>
              </v:shape>
            </v:group>
            <v:group style="position:absolute;left:6347;top:3790;width:103;height:206" coordorigin="6347,3790" coordsize="103,206">
              <v:shape style="position:absolute;left:6347;top:3790;width:103;height:206" coordorigin="6347,3790" coordsize="103,206" path="m6347,3996l6450,3996,6450,3790,6347,3790,6347,3996e" filled="t" fillcolor="#6FAC46" stroked="f">
                <v:path arrowok="t"/>
                <v:fill/>
              </v:shape>
            </v:group>
            <v:group style="position:absolute;left:5970;top:3790;width:377;height:206" coordorigin="5970,3790" coordsize="377,206">
              <v:shape style="position:absolute;left:5970;top:3790;width:377;height:206" coordorigin="5970,3790" coordsize="377,206" path="m5970,3996l6347,3996,6347,3790,5970,3790,5970,3996e" filled="t" fillcolor="#6FAC46" stroked="f">
                <v:path arrowok="t"/>
                <v:fill/>
              </v:shape>
            </v:group>
            <v:group style="position:absolute;left:6455;top:3741;width:2002;height:38" coordorigin="6455,3741" coordsize="2002,38">
              <v:shape style="position:absolute;left:6455;top:3741;width:2002;height:38" coordorigin="6455,3741" coordsize="2002,38" path="m6455,3779l8457,3779,8457,3741,6455,3741,6455,3779xe" filled="t" fillcolor="#6FAC46" stroked="f">
                <v:path arrowok="t"/>
                <v:fill/>
              </v:shape>
            </v:group>
            <v:group style="position:absolute;left:6455;top:3778;width:108;height:185" coordorigin="6455,3778" coordsize="108,185">
              <v:shape style="position:absolute;left:6455;top:3778;width:108;height:185" coordorigin="6455,3778" coordsize="108,185" path="m6455,3963l6563,3963,6563,3778,6455,3778,6455,3963e" filled="t" fillcolor="#6FAC46" stroked="f">
                <v:path arrowok="t"/>
                <v:fill/>
              </v:shape>
            </v:group>
            <v:group style="position:absolute;left:7624;top:3778;width:103;height:185" coordorigin="7624,3778" coordsize="103,185">
              <v:shape style="position:absolute;left:7624;top:3778;width:103;height:185" coordorigin="7624,3778" coordsize="103,185" path="m7624,3963l7727,3963,7727,3778,7624,3778,7624,3963e" filled="t" fillcolor="#6FAC46" stroked="f">
                <v:path arrowok="t"/>
                <v:fill/>
              </v:shape>
            </v:group>
            <v:group style="position:absolute;left:6455;top:3980;width:4700;height:2" coordorigin="6455,3980" coordsize="4700,2">
              <v:shape style="position:absolute;left:6455;top:3980;width:4700;height:2" coordorigin="6455,3980" coordsize="4700,0" path="m6455,3980l11155,3980e" filled="f" stroked="t" strokeweight="1.78pt" strokecolor="#6FAC46">
                <v:path arrowok="t"/>
              </v:shape>
            </v:group>
            <v:group style="position:absolute;left:6563;top:3778;width:1061;height:185" coordorigin="6563,3778" coordsize="1061,185">
              <v:shape style="position:absolute;left:6563;top:3778;width:1061;height:185" coordorigin="6563,3778" coordsize="1061,185" path="m6563,3963l7624,3963,7624,3778,6563,3778,6563,3963e" filled="t" fillcolor="#6FAC46" stroked="f">
                <v:path arrowok="t"/>
                <v:fill/>
              </v:shape>
            </v:group>
            <v:group style="position:absolute;left:7732;top:3778;width:108;height:185" coordorigin="7732,3778" coordsize="108,185">
              <v:shape style="position:absolute;left:7732;top:3778;width:108;height:185" coordorigin="7732,3778" coordsize="108,185" path="m7732,3963l7840,3963,7840,3778,7732,3778,7732,3963e" filled="t" fillcolor="#6FAC46" stroked="f">
                <v:path arrowok="t"/>
                <v:fill/>
              </v:shape>
            </v:group>
            <v:group style="position:absolute;left:8353;top:3778;width:103;height:185" coordorigin="8353,3778" coordsize="103,185">
              <v:shape style="position:absolute;left:8353;top:3778;width:103;height:185" coordorigin="8353,3778" coordsize="103,185" path="m8353,3963l8457,3963,8457,3778,8353,3778,8353,3963e" filled="t" fillcolor="#6FAC46" stroked="f">
                <v:path arrowok="t"/>
                <v:fill/>
              </v:shape>
            </v:group>
            <v:group style="position:absolute;left:7840;top:3778;width:514;height:185" coordorigin="7840,3778" coordsize="514,185">
              <v:shape style="position:absolute;left:7840;top:3778;width:514;height:185" coordorigin="7840,3778" coordsize="514,185" path="m7840,3963l8353,3963,8353,3778,7840,3778,7840,3963e" filled="t" fillcolor="#6FAC46" stroked="f">
                <v:path arrowok="t"/>
                <v:fill/>
              </v:shape>
            </v:group>
            <v:group style="position:absolute;left:8461;top:3741;width:1976;height:26" coordorigin="8461,3741" coordsize="1976,26">
              <v:shape style="position:absolute;left:8461;top:3741;width:1976;height:26" coordorigin="8461,3741" coordsize="1976,26" path="m8461,3767l10437,3767,10437,3741,8461,3741,8461,3767xe" filled="t" fillcolor="#6FAC46" stroked="f">
                <v:path arrowok="t"/>
                <v:fill/>
              </v:shape>
            </v:group>
            <v:group style="position:absolute;left:8461;top:3766;width:108;height:206" coordorigin="8461,3766" coordsize="108,206">
              <v:shape style="position:absolute;left:8461;top:3766;width:108;height:206" coordorigin="8461,3766" coordsize="108,206" path="m8461,3972l8569,3972,8569,3766,8461,3766,8461,3972e" filled="t" fillcolor="#6FAC46" stroked="f">
                <v:path arrowok="t"/>
                <v:fill/>
              </v:shape>
            </v:group>
            <v:group style="position:absolute;left:9079;top:3766;width:103;height:206" coordorigin="9079,3766" coordsize="103,206">
              <v:shape style="position:absolute;left:9079;top:3766;width:103;height:206" coordorigin="9079,3766" coordsize="103,206" path="m9079,3972l9182,3972,9182,3766,9079,3766,9079,3972e" filled="t" fillcolor="#6FAC46" stroked="f">
                <v:path arrowok="t"/>
                <v:fill/>
              </v:shape>
            </v:group>
            <v:group style="position:absolute;left:8569;top:3766;width:509;height:206" coordorigin="8569,3766" coordsize="509,206">
              <v:shape style="position:absolute;left:8569;top:3766;width:509;height:206" coordorigin="8569,3766" coordsize="509,206" path="m8569,3972l9079,3972,9079,3766,8569,3766,8569,3972e" filled="t" fillcolor="#6FAC46" stroked="f">
                <v:path arrowok="t"/>
                <v:fill/>
              </v:shape>
            </v:group>
            <v:group style="position:absolute;left:9187;top:3766;width:108;height:206" coordorigin="9187,3766" coordsize="108,206">
              <v:shape style="position:absolute;left:9187;top:3766;width:108;height:206" coordorigin="9187,3766" coordsize="108,206" path="m9187,3972l9295,3972,9295,3766,9187,3766,9187,3972e" filled="t" fillcolor="#6FAC46" stroked="f">
                <v:path arrowok="t"/>
                <v:fill/>
              </v:shape>
            </v:group>
            <v:group style="position:absolute;left:9686;top:3766;width:103;height:206" coordorigin="9686,3766" coordsize="103,206">
              <v:shape style="position:absolute;left:9686;top:3766;width:103;height:206" coordorigin="9686,3766" coordsize="103,206" path="m9686,3972l9789,3972,9789,3766,9686,3766,9686,3972e" filled="t" fillcolor="#6FAC46" stroked="f">
                <v:path arrowok="t"/>
                <v:fill/>
              </v:shape>
            </v:group>
            <v:group style="position:absolute;left:9295;top:3766;width:391;height:206" coordorigin="9295,3766" coordsize="391,206">
              <v:shape style="position:absolute;left:9295;top:3766;width:391;height:206" coordorigin="9295,3766" coordsize="391,206" path="m9295,3972l9686,3972,9686,3766,9295,3766,9295,3972e" filled="t" fillcolor="#6FAC46" stroked="f">
                <v:path arrowok="t"/>
                <v:fill/>
              </v:shape>
            </v:group>
            <v:group style="position:absolute;left:9794;top:3766;width:108;height:206" coordorigin="9794,3766" coordsize="108,206">
              <v:shape style="position:absolute;left:9794;top:3766;width:108;height:206" coordorigin="9794,3766" coordsize="108,206" path="m9794,3972l9902,3972,9902,3766,9794,3766,9794,3972e" filled="t" fillcolor="#6FAC46" stroked="f">
                <v:path arrowok="t"/>
                <v:fill/>
              </v:shape>
            </v:group>
            <v:group style="position:absolute;left:10334;top:3766;width:103;height:206" coordorigin="10334,3766" coordsize="103,206">
              <v:shape style="position:absolute;left:10334;top:3766;width:103;height:206" coordorigin="10334,3766" coordsize="103,206" path="m10334,3972l10437,3972,10437,3766,10334,3766,10334,3972e" filled="t" fillcolor="#6FAC46" stroked="f">
                <v:path arrowok="t"/>
                <v:fill/>
              </v:shape>
            </v:group>
            <v:group style="position:absolute;left:9902;top:3766;width:432;height:206" coordorigin="9902,3766" coordsize="432,206">
              <v:shape style="position:absolute;left:9902;top:3766;width:432;height:206" coordorigin="9902,3766" coordsize="432,206" path="m9902,3972l10334,3972,10334,3766,9902,3766,9902,3972e" filled="t" fillcolor="#6FAC46" stroked="f">
                <v:path arrowok="t"/>
                <v:fill/>
              </v:shape>
            </v:group>
            <v:group style="position:absolute;left:10442;top:3741;width:713;height:38" coordorigin="10442,3741" coordsize="713,38">
              <v:shape style="position:absolute;left:10442;top:3741;width:713;height:38" coordorigin="10442,3741" coordsize="713,38" path="m10442,3779l11155,3779,11155,3741,10442,3741,10442,3779xe" filled="t" fillcolor="#6FAC46" stroked="f">
                <v:path arrowok="t"/>
                <v:fill/>
              </v:shape>
            </v:group>
            <v:group style="position:absolute;left:10442;top:3778;width:108;height:185" coordorigin="10442,3778" coordsize="108,185">
              <v:shape style="position:absolute;left:10442;top:3778;width:108;height:185" coordorigin="10442,3778" coordsize="108,185" path="m10442,3963l10550,3963,10550,3778,10442,3778,10442,3963e" filled="t" fillcolor="#6FAC46" stroked="f">
                <v:path arrowok="t"/>
                <v:fill/>
              </v:shape>
            </v:group>
            <v:group style="position:absolute;left:11054;top:3778;width:101;height:185" coordorigin="11054,3778" coordsize="101,185">
              <v:shape style="position:absolute;left:11054;top:3778;width:101;height:185" coordorigin="11054,3778" coordsize="101,185" path="m11054,3963l11155,3963,11155,3778,11054,3778,11054,3963e" filled="t" fillcolor="#6FAC46" stroked="f">
                <v:path arrowok="t"/>
                <v:fill/>
              </v:shape>
            </v:group>
            <v:group style="position:absolute;left:10550;top:3778;width:504;height:185" coordorigin="10550,3778" coordsize="504,185">
              <v:shape style="position:absolute;left:10550;top:3778;width:504;height:185" coordorigin="10550,3778" coordsize="504,185" path="m10550,3963l11054,3963,11054,3778,10550,3778,10550,3963e" filled="t" fillcolor="#6FAC46" stroked="f">
                <v:path arrowok="t"/>
                <v:fill/>
              </v:shape>
            </v:group>
            <v:group style="position:absolute;left:715;top:3737;width:10452;height:2" coordorigin="715,3737" coordsize="10452,2">
              <v:shape style="position:absolute;left:715;top:3737;width:10452;height:2" coordorigin="715,3737" coordsize="10452,0" path="m715,3737l11167,3737e" filled="f" stroked="t" strokeweight=".580pt" strokecolor="#000000">
                <v:path arrowok="t"/>
              </v:shape>
            </v:group>
            <v:group style="position:absolute;left:725;top:4032;width:1532;height:2" coordorigin="725,4032" coordsize="1532,2">
              <v:shape style="position:absolute;left:725;top:4032;width:1532;height:2" coordorigin="725,4032" coordsize="1532,0" path="m725,4032l2256,4032e" filled="f" stroked="t" strokeweight="2.5pt" strokecolor="#FFFF00">
                <v:path arrowok="t"/>
              </v:shape>
            </v:group>
            <v:group style="position:absolute;left:725;top:4056;width:103;height:206" coordorigin="725,4056" coordsize="103,206">
              <v:shape style="position:absolute;left:725;top:4056;width:103;height:206" coordorigin="725,4056" coordsize="103,206" path="m725,4263l828,4263,828,4056,725,4056,725,4263e" filled="t" fillcolor="#FFFF00" stroked="f">
                <v:path arrowok="t"/>
                <v:fill/>
              </v:shape>
            </v:group>
            <v:group style="position:absolute;left:2153;top:4056;width:103;height:206" coordorigin="2153,4056" coordsize="103,206">
              <v:shape style="position:absolute;left:2153;top:4056;width:103;height:206" coordorigin="2153,4056" coordsize="103,206" path="m2153,4263l2256,4263,2256,4056,2153,4056,2153,4263e" filled="t" fillcolor="#FFFF00" stroked="f">
                <v:path arrowok="t"/>
                <v:fill/>
              </v:shape>
            </v:group>
            <v:group style="position:absolute;left:828;top:4056;width:1325;height:206" coordorigin="828,4056" coordsize="1325,206">
              <v:shape style="position:absolute;left:828;top:4056;width:1325;height:206" coordorigin="828,4056" coordsize="1325,206" path="m828,4263l2153,4263,2153,4056,828,4056,828,4263e" filled="t" fillcolor="#FFFF00" stroked="f">
                <v:path arrowok="t"/>
                <v:fill/>
              </v:shape>
            </v:group>
            <v:group style="position:absolute;left:2261;top:4025;width:2235;height:2" coordorigin="2261,4025" coordsize="2235,2">
              <v:shape style="position:absolute;left:2261;top:4025;width:2235;height:2" coordorigin="2261,4025" coordsize="2235,0" path="m2261,4025l4496,4025e" filled="f" stroked="t" strokeweight="1.78pt" strokecolor="#FFFF00">
                <v:path arrowok="t"/>
              </v:shape>
            </v:group>
            <v:group style="position:absolute;left:2261;top:4042;width:108;height:185" coordorigin="2261,4042" coordsize="108,185">
              <v:shape style="position:absolute;left:2261;top:4042;width:108;height:185" coordorigin="2261,4042" coordsize="108,185" path="m2261,4227l2369,4227,2369,4042,2261,4042,2261,4227e" filled="t" fillcolor="#FFFF00" stroked="f">
                <v:path arrowok="t"/>
                <v:fill/>
              </v:shape>
            </v:group>
            <v:group style="position:absolute;left:2844;top:4042;width:103;height:185" coordorigin="2844,4042" coordsize="103,185">
              <v:shape style="position:absolute;left:2844;top:4042;width:103;height:185" coordorigin="2844,4042" coordsize="103,185" path="m2844,4227l2948,4227,2948,4042,2844,4042,2844,4227e" filled="t" fillcolor="#FFFF00" stroked="f">
                <v:path arrowok="t"/>
                <v:fill/>
              </v:shape>
            </v:group>
            <v:group style="position:absolute;left:2261;top:4226;width:686;height:38" coordorigin="2261,4226" coordsize="686,38">
              <v:shape style="position:absolute;left:2261;top:4226;width:686;height:38" coordorigin="2261,4226" coordsize="686,38" path="m2261,4264l2948,4264,2948,4226,2261,4226,2261,4264xe" filled="t" fillcolor="#FFFF00" stroked="f">
                <v:path arrowok="t"/>
                <v:fill/>
              </v:shape>
            </v:group>
            <v:group style="position:absolute;left:2369;top:4042;width:475;height:185" coordorigin="2369,4042" coordsize="475,185">
              <v:shape style="position:absolute;left:2369;top:4042;width:475;height:185" coordorigin="2369,4042" coordsize="475,185" path="m2369,4227l2844,4227,2844,4042,2369,4042,2369,4227e" filled="t" fillcolor="#FFFF00" stroked="f">
                <v:path arrowok="t"/>
                <v:fill/>
              </v:shape>
            </v:group>
            <v:group style="position:absolute;left:2952;top:4032;width:108;height:206" coordorigin="2952,4032" coordsize="108,206">
              <v:shape style="position:absolute;left:2952;top:4032;width:108;height:206" coordorigin="2952,4032" coordsize="108,206" path="m2952,4239l3060,4239,3060,4032,2952,4032,2952,4239e" filled="t" fillcolor="#FFFF00" stroked="f">
                <v:path arrowok="t"/>
                <v:fill/>
              </v:shape>
            </v:group>
            <v:group style="position:absolute;left:3528;top:4032;width:103;height:206" coordorigin="3528,4032" coordsize="103,206">
              <v:shape style="position:absolute;left:3528;top:4032;width:103;height:206" coordorigin="3528,4032" coordsize="103,206" path="m3528,4239l3632,4239,3632,4032,3528,4032,3528,4239e" filled="t" fillcolor="#FFFF00" stroked="f">
                <v:path arrowok="t"/>
                <v:fill/>
              </v:shape>
            </v:group>
            <v:group style="position:absolute;left:2952;top:4238;width:679;height:26" coordorigin="2952,4238" coordsize="679,26">
              <v:shape style="position:absolute;left:2952;top:4238;width:679;height:26" coordorigin="2952,4238" coordsize="679,26" path="m2952,4264l3632,4264,3632,4238,2952,4238,2952,4264xe" filled="t" fillcolor="#FFFF00" stroked="f">
                <v:path arrowok="t"/>
                <v:fill/>
              </v:shape>
            </v:group>
            <v:group style="position:absolute;left:3060;top:4032;width:468;height:206" coordorigin="3060,4032" coordsize="468,206">
              <v:shape style="position:absolute;left:3060;top:4032;width:468;height:206" coordorigin="3060,4032" coordsize="468,206" path="m3060,4239l3528,4239,3528,4032,3060,4032,3060,4239e" filled="t" fillcolor="#FFFF00" stroked="f">
                <v:path arrowok="t"/>
                <v:fill/>
              </v:shape>
            </v:group>
            <v:group style="position:absolute;left:3636;top:4042;width:108;height:185" coordorigin="3636,4042" coordsize="108,185">
              <v:shape style="position:absolute;left:3636;top:4042;width:108;height:185" coordorigin="3636,4042" coordsize="108,185" path="m3636,4227l3744,4227,3744,4042,3636,4042,3636,4227e" filled="t" fillcolor="#FFFF00" stroked="f">
                <v:path arrowok="t"/>
                <v:fill/>
              </v:shape>
            </v:group>
            <v:group style="position:absolute;left:4393;top:4042;width:103;height:185" coordorigin="4393,4042" coordsize="103,185">
              <v:shape style="position:absolute;left:4393;top:4042;width:103;height:185" coordorigin="4393,4042" coordsize="103,185" path="m4393,4227l4496,4227,4496,4042,4393,4042,4393,4227e" filled="t" fillcolor="#FFFF00" stroked="f">
                <v:path arrowok="t"/>
                <v:fill/>
              </v:shape>
            </v:group>
            <v:group style="position:absolute;left:3636;top:4226;width:860;height:38" coordorigin="3636,4226" coordsize="860,38">
              <v:shape style="position:absolute;left:3636;top:4226;width:860;height:38" coordorigin="3636,4226" coordsize="860,38" path="m3636,4264l4496,4264,4496,4226,3636,4226,3636,4264xe" filled="t" fillcolor="#FFFF00" stroked="f">
                <v:path arrowok="t"/>
                <v:fill/>
              </v:shape>
            </v:group>
            <v:group style="position:absolute;left:3744;top:4042;width:648;height:185" coordorigin="3744,4042" coordsize="648,185">
              <v:shape style="position:absolute;left:3744;top:4042;width:648;height:185" coordorigin="3744,4042" coordsize="648,185" path="m3744,4227l4393,4227,4393,4042,3744,4042,3744,4227e" filled="t" fillcolor="#FFFF00" stroked="f">
                <v:path arrowok="t"/>
                <v:fill/>
              </v:shape>
            </v:group>
            <v:group style="position:absolute;left:4501;top:4032;width:667;height:2" coordorigin="4501,4032" coordsize="667,2">
              <v:shape style="position:absolute;left:4501;top:4032;width:667;height:2" coordorigin="4501,4032" coordsize="667,0" path="m4501,4032l5168,4032e" filled="f" stroked="t" strokeweight="2.5pt" strokecolor="#FFFF00">
                <v:path arrowok="t"/>
              </v:shape>
            </v:group>
            <v:group style="position:absolute;left:4501;top:4056;width:108;height:206" coordorigin="4501,4056" coordsize="108,206">
              <v:shape style="position:absolute;left:4501;top:4056;width:108;height:206" coordorigin="4501,4056" coordsize="108,206" path="m4501,4263l4609,4263,4609,4056,4501,4056,4501,4263e" filled="t" fillcolor="#FFFF00" stroked="f">
                <v:path arrowok="t"/>
                <v:fill/>
              </v:shape>
            </v:group>
            <v:group style="position:absolute;left:5065;top:4056;width:103;height:206" coordorigin="5065,4056" coordsize="103,206">
              <v:shape style="position:absolute;left:5065;top:4056;width:103;height:206" coordorigin="5065,4056" coordsize="103,206" path="m5065,4263l5168,4263,5168,4056,5065,4056,5065,4263e" filled="t" fillcolor="#FFFF00" stroked="f">
                <v:path arrowok="t"/>
                <v:fill/>
              </v:shape>
            </v:group>
            <v:group style="position:absolute;left:4609;top:4056;width:456;height:206" coordorigin="4609,4056" coordsize="456,206">
              <v:shape style="position:absolute;left:4609;top:4056;width:456;height:206" coordorigin="4609,4056" coordsize="456,206" path="m4609,4263l5065,4263,5065,4056,4609,4056,4609,4263e" filled="t" fillcolor="#FFFF00" stroked="f">
                <v:path arrowok="t"/>
                <v:fill/>
              </v:shape>
            </v:group>
            <v:group style="position:absolute;left:5173;top:4025;width:684;height:2" coordorigin="5173,4025" coordsize="684,2">
              <v:shape style="position:absolute;left:5173;top:4025;width:684;height:2" coordorigin="5173,4025" coordsize="684,0" path="m5173,4025l5857,4025e" filled="f" stroked="t" strokeweight="1.78pt" strokecolor="#FFFF00">
                <v:path arrowok="t"/>
              </v:shape>
            </v:group>
            <v:group style="position:absolute;left:5173;top:4042;width:108;height:185" coordorigin="5173,4042" coordsize="108,185">
              <v:shape style="position:absolute;left:5173;top:4042;width:108;height:185" coordorigin="5173,4042" coordsize="108,185" path="m5173,4227l5281,4227,5281,4042,5173,4042,5173,4227e" filled="t" fillcolor="#FFFF00" stroked="f">
                <v:path arrowok="t"/>
                <v:fill/>
              </v:shape>
            </v:group>
            <v:group style="position:absolute;left:5754;top:4042;width:103;height:185" coordorigin="5754,4042" coordsize="103,185">
              <v:shape style="position:absolute;left:5754;top:4042;width:103;height:185" coordorigin="5754,4042" coordsize="103,185" path="m5754,4227l5857,4227,5857,4042,5754,4042,5754,4227e" filled="t" fillcolor="#FFFF00" stroked="f">
                <v:path arrowok="t"/>
                <v:fill/>
              </v:shape>
            </v:group>
            <v:group style="position:absolute;left:5173;top:4245;width:684;height:2" coordorigin="5173,4245" coordsize="684,2">
              <v:shape style="position:absolute;left:5173;top:4245;width:684;height:2" coordorigin="5173,4245" coordsize="684,0" path="m5173,4245l5857,4245e" filled="f" stroked="t" strokeweight="1.9pt" strokecolor="#FFFF00">
                <v:path arrowok="t"/>
              </v:shape>
            </v:group>
            <v:group style="position:absolute;left:5281;top:4042;width:473;height:185" coordorigin="5281,4042" coordsize="473,185">
              <v:shape style="position:absolute;left:5281;top:4042;width:473;height:185" coordorigin="5281,4042" coordsize="473,185" path="m5281,4227l5754,4227,5754,4042,5281,4042,5281,4227e" filled="t" fillcolor="#FFFF00" stroked="f">
                <v:path arrowok="t"/>
                <v:fill/>
              </v:shape>
            </v:group>
            <v:group style="position:absolute;left:5862;top:4032;width:588;height:2" coordorigin="5862,4032" coordsize="588,2">
              <v:shape style="position:absolute;left:5862;top:4032;width:588;height:2" coordorigin="5862,4032" coordsize="588,0" path="m5862,4032l6450,4032e" filled="f" stroked="t" strokeweight="2.5pt" strokecolor="#FFFF00">
                <v:path arrowok="t"/>
              </v:shape>
            </v:group>
            <v:group style="position:absolute;left:5862;top:4056;width:108;height:206" coordorigin="5862,4056" coordsize="108,206">
              <v:shape style="position:absolute;left:5862;top:4056;width:108;height:206" coordorigin="5862,4056" coordsize="108,206" path="m5862,4263l5970,4263,5970,4056,5862,4056,5862,4263e" filled="t" fillcolor="#FFFF00" stroked="f">
                <v:path arrowok="t"/>
                <v:fill/>
              </v:shape>
            </v:group>
            <v:group style="position:absolute;left:6347;top:4056;width:103;height:206" coordorigin="6347,4056" coordsize="103,206">
              <v:shape style="position:absolute;left:6347;top:4056;width:103;height:206" coordorigin="6347,4056" coordsize="103,206" path="m6347,4263l6450,4263,6450,4056,6347,4056,6347,4263e" filled="t" fillcolor="#FFFF00" stroked="f">
                <v:path arrowok="t"/>
                <v:fill/>
              </v:shape>
            </v:group>
            <v:group style="position:absolute;left:5970;top:4056;width:377;height:206" coordorigin="5970,4056" coordsize="377,206">
              <v:shape style="position:absolute;left:5970;top:4056;width:377;height:206" coordorigin="5970,4056" coordsize="377,206" path="m5970,4263l6347,4263,6347,4056,5970,4056,5970,4263e" filled="t" fillcolor="#FFFF00" stroked="f">
                <v:path arrowok="t"/>
                <v:fill/>
              </v:shape>
            </v:group>
            <v:group style="position:absolute;left:6455;top:4025;width:4700;height:2" coordorigin="6455,4025" coordsize="4700,2">
              <v:shape style="position:absolute;left:6455;top:4025;width:4700;height:2" coordorigin="6455,4025" coordsize="4700,0" path="m6455,4025l11155,4025e" filled="f" stroked="t" strokeweight="1.78pt" strokecolor="#FFFF00">
                <v:path arrowok="t"/>
              </v:shape>
            </v:group>
            <v:group style="position:absolute;left:6455;top:4042;width:108;height:185" coordorigin="6455,4042" coordsize="108,185">
              <v:shape style="position:absolute;left:6455;top:4042;width:108;height:185" coordorigin="6455,4042" coordsize="108,185" path="m6455,4227l6563,4227,6563,4042,6455,4042,6455,4227e" filled="t" fillcolor="#FFFF00" stroked="f">
                <v:path arrowok="t"/>
                <v:fill/>
              </v:shape>
            </v:group>
            <v:group style="position:absolute;left:7624;top:4042;width:103;height:185" coordorigin="7624,4042" coordsize="103,185">
              <v:shape style="position:absolute;left:7624;top:4042;width:103;height:185" coordorigin="7624,4042" coordsize="103,185" path="m7624,4227l7727,4227,7727,4042,7624,4042,7624,4227e" filled="t" fillcolor="#FFFF00" stroked="f">
                <v:path arrowok="t"/>
                <v:fill/>
              </v:shape>
            </v:group>
            <v:group style="position:absolute;left:6455;top:4245;width:2002;height:2" coordorigin="6455,4245" coordsize="2002,2">
              <v:shape style="position:absolute;left:6455;top:4245;width:2002;height:2" coordorigin="6455,4245" coordsize="2002,0" path="m6455,4245l8457,4245e" filled="f" stroked="t" strokeweight="1.9pt" strokecolor="#FFFF00">
                <v:path arrowok="t"/>
              </v:shape>
            </v:group>
            <v:group style="position:absolute;left:6563;top:4042;width:1061;height:185" coordorigin="6563,4042" coordsize="1061,185">
              <v:shape style="position:absolute;left:6563;top:4042;width:1061;height:185" coordorigin="6563,4042" coordsize="1061,185" path="m6563,4227l7624,4227,7624,4042,6563,4042,6563,4227e" filled="t" fillcolor="#FFFF00" stroked="f">
                <v:path arrowok="t"/>
                <v:fill/>
              </v:shape>
            </v:group>
            <v:group style="position:absolute;left:7732;top:4042;width:108;height:185" coordorigin="7732,4042" coordsize="108,185">
              <v:shape style="position:absolute;left:7732;top:4042;width:108;height:185" coordorigin="7732,4042" coordsize="108,185" path="m7732,4227l7840,4227,7840,4042,7732,4042,7732,4227e" filled="t" fillcolor="#FFFF00" stroked="f">
                <v:path arrowok="t"/>
                <v:fill/>
              </v:shape>
            </v:group>
            <v:group style="position:absolute;left:8353;top:4042;width:103;height:185" coordorigin="8353,4042" coordsize="103,185">
              <v:shape style="position:absolute;left:8353;top:4042;width:103;height:185" coordorigin="8353,4042" coordsize="103,185" path="m8353,4227l8457,4227,8457,4042,8353,4042,8353,4227e" filled="t" fillcolor="#FFFF00" stroked="f">
                <v:path arrowok="t"/>
                <v:fill/>
              </v:shape>
            </v:group>
            <v:group style="position:absolute;left:7840;top:4042;width:514;height:185" coordorigin="7840,4042" coordsize="514,185">
              <v:shape style="position:absolute;left:7840;top:4042;width:514;height:185" coordorigin="7840,4042" coordsize="514,185" path="m7840,4227l8353,4227,8353,4042,7840,4042,7840,4227e" filled="t" fillcolor="#FFFF00" stroked="f">
                <v:path arrowok="t"/>
                <v:fill/>
              </v:shape>
            </v:group>
            <v:group style="position:absolute;left:8461;top:4032;width:108;height:206" coordorigin="8461,4032" coordsize="108,206">
              <v:shape style="position:absolute;left:8461;top:4032;width:108;height:206" coordorigin="8461,4032" coordsize="108,206" path="m8461,4239l8569,4239,8569,4032,8461,4032,8461,4239e" filled="t" fillcolor="#FFFF00" stroked="f">
                <v:path arrowok="t"/>
                <v:fill/>
              </v:shape>
            </v:group>
            <v:group style="position:absolute;left:9079;top:4032;width:103;height:206" coordorigin="9079,4032" coordsize="103,206">
              <v:shape style="position:absolute;left:9079;top:4032;width:103;height:206" coordorigin="9079,4032" coordsize="103,206" path="m9079,4239l9182,4239,9182,4032,9079,4032,9079,4239e" filled="t" fillcolor="#FFFF00" stroked="f">
                <v:path arrowok="t"/>
                <v:fill/>
              </v:shape>
            </v:group>
            <v:group style="position:absolute;left:8461;top:4251;width:1976;height:2" coordorigin="8461,4251" coordsize="1976,2">
              <v:shape style="position:absolute;left:8461;top:4251;width:1976;height:2" coordorigin="8461,4251" coordsize="1976,0" path="m8461,4251l10437,4251e" filled="f" stroked="t" strokeweight="1.3pt" strokecolor="#FFFF00">
                <v:path arrowok="t"/>
              </v:shape>
            </v:group>
            <v:group style="position:absolute;left:8569;top:4032;width:509;height:206" coordorigin="8569,4032" coordsize="509,206">
              <v:shape style="position:absolute;left:8569;top:4032;width:509;height:206" coordorigin="8569,4032" coordsize="509,206" path="m8569,4239l9079,4239,9079,4032,8569,4032,8569,4239e" filled="t" fillcolor="#FFFF00" stroked="f">
                <v:path arrowok="t"/>
                <v:fill/>
              </v:shape>
            </v:group>
            <v:group style="position:absolute;left:9187;top:4032;width:108;height:206" coordorigin="9187,4032" coordsize="108,206">
              <v:shape style="position:absolute;left:9187;top:4032;width:108;height:206" coordorigin="9187,4032" coordsize="108,206" path="m9187,4239l9295,4239,9295,4032,9187,4032,9187,4239e" filled="t" fillcolor="#FFFF00" stroked="f">
                <v:path arrowok="t"/>
                <v:fill/>
              </v:shape>
            </v:group>
            <v:group style="position:absolute;left:9686;top:4032;width:103;height:206" coordorigin="9686,4032" coordsize="103,206">
              <v:shape style="position:absolute;left:9686;top:4032;width:103;height:206" coordorigin="9686,4032" coordsize="103,206" path="m9686,4239l9789,4239,9789,4032,9686,4032,9686,4239e" filled="t" fillcolor="#FFFF00" stroked="f">
                <v:path arrowok="t"/>
                <v:fill/>
              </v:shape>
            </v:group>
            <v:group style="position:absolute;left:9295;top:4032;width:391;height:206" coordorigin="9295,4032" coordsize="391,206">
              <v:shape style="position:absolute;left:9295;top:4032;width:391;height:206" coordorigin="9295,4032" coordsize="391,206" path="m9295,4239l9686,4239,9686,4032,9295,4032,9295,4239e" filled="t" fillcolor="#FFFF00" stroked="f">
                <v:path arrowok="t"/>
                <v:fill/>
              </v:shape>
            </v:group>
            <v:group style="position:absolute;left:9794;top:4032;width:108;height:206" coordorigin="9794,4032" coordsize="108,206">
              <v:shape style="position:absolute;left:9794;top:4032;width:108;height:206" coordorigin="9794,4032" coordsize="108,206" path="m9794,4239l9902,4239,9902,4032,9794,4032,9794,4239e" filled="t" fillcolor="#FFFF00" stroked="f">
                <v:path arrowok="t"/>
                <v:fill/>
              </v:shape>
            </v:group>
            <v:group style="position:absolute;left:10334;top:4032;width:103;height:206" coordorigin="10334,4032" coordsize="103,206">
              <v:shape style="position:absolute;left:10334;top:4032;width:103;height:206" coordorigin="10334,4032" coordsize="103,206" path="m10334,4239l10437,4239,10437,4032,10334,4032,10334,4239e" filled="t" fillcolor="#FFFF00" stroked="f">
                <v:path arrowok="t"/>
                <v:fill/>
              </v:shape>
            </v:group>
            <v:group style="position:absolute;left:9902;top:4032;width:432;height:206" coordorigin="9902,4032" coordsize="432,206">
              <v:shape style="position:absolute;left:9902;top:4032;width:432;height:206" coordorigin="9902,4032" coordsize="432,206" path="m9902,4239l10334,4239,10334,4032,9902,4032,9902,4239e" filled="t" fillcolor="#FFFF00" stroked="f">
                <v:path arrowok="t"/>
                <v:fill/>
              </v:shape>
            </v:group>
            <v:group style="position:absolute;left:10442;top:4042;width:108;height:185" coordorigin="10442,4042" coordsize="108,185">
              <v:shape style="position:absolute;left:10442;top:4042;width:108;height:185" coordorigin="10442,4042" coordsize="108,185" path="m10442,4227l10550,4227,10550,4042,10442,4042,10442,4227e" filled="t" fillcolor="#FFFF00" stroked="f">
                <v:path arrowok="t"/>
                <v:fill/>
              </v:shape>
            </v:group>
            <v:group style="position:absolute;left:11054;top:4042;width:101;height:185" coordorigin="11054,4042" coordsize="101,185">
              <v:shape style="position:absolute;left:11054;top:4042;width:101;height:185" coordorigin="11054,4042" coordsize="101,185" path="m11054,4227l11155,4227,11155,4042,11054,4042,11054,4227e" filled="t" fillcolor="#FFFF00" stroked="f">
                <v:path arrowok="t"/>
                <v:fill/>
              </v:shape>
            </v:group>
            <v:group style="position:absolute;left:10442;top:4245;width:713;height:2" coordorigin="10442,4245" coordsize="713,2">
              <v:shape style="position:absolute;left:10442;top:4245;width:713;height:2" coordorigin="10442,4245" coordsize="713,0" path="m10442,4245l11155,4245e" filled="f" stroked="t" strokeweight="1.9pt" strokecolor="#FFFF00">
                <v:path arrowok="t"/>
              </v:shape>
            </v:group>
            <v:group style="position:absolute;left:10550;top:4042;width:504;height:185" coordorigin="10550,4042" coordsize="504,185">
              <v:shape style="position:absolute;left:10550;top:4042;width:504;height:185" coordorigin="10550,4042" coordsize="504,185" path="m10550,4227l11054,4227,11054,4042,10550,4042,10550,4227e" filled="t" fillcolor="#FFFF00" stroked="f">
                <v:path arrowok="t"/>
                <v:fill/>
              </v:shape>
            </v:group>
            <v:group style="position:absolute;left:715;top:4001;width:10452;height:2" coordorigin="715,4001" coordsize="10452,2">
              <v:shape style="position:absolute;left:715;top:4001;width:10452;height:2" coordorigin="715,4001" coordsize="10452,0" path="m715,4001l11167,4001e" filled="f" stroked="t" strokeweight=".580pt" strokecolor="#000000">
                <v:path arrowok="t"/>
              </v:shape>
            </v:group>
            <v:group style="position:absolute;left:725;top:4272;width:1532;height:206" coordorigin="725,4272" coordsize="1532,206">
              <v:shape style="position:absolute;left:725;top:4272;width:1532;height:206" coordorigin="725,4272" coordsize="1532,206" path="m725,4479l2256,4479,2256,4272,725,4272,725,4479e" filled="t" fillcolor="#FFFFFF" stroked="f">
                <v:path arrowok="t"/>
                <v:fill/>
              </v:shape>
            </v:group>
            <v:group style="position:absolute;left:725;top:4479;width:103;height:206" coordorigin="725,4479" coordsize="103,206">
              <v:shape style="position:absolute;left:725;top:4479;width:103;height:206" coordorigin="725,4479" coordsize="103,206" path="m725,4685l828,4685,828,4479,725,4479,725,4685e" filled="t" fillcolor="#FFFFFF" stroked="f">
                <v:path arrowok="t"/>
                <v:fill/>
              </v:shape>
            </v:group>
            <v:group style="position:absolute;left:2153;top:4479;width:103;height:206" coordorigin="2153,4479" coordsize="103,206">
              <v:shape style="position:absolute;left:2153;top:4479;width:103;height:206" coordorigin="2153,4479" coordsize="103,206" path="m2153,4685l2256,4685,2256,4479,2153,4479,2153,4685e" filled="t" fillcolor="#FFFFFF" stroked="f">
                <v:path arrowok="t"/>
                <v:fill/>
              </v:shape>
            </v:group>
            <v:group style="position:absolute;left:828;top:4479;width:1325;height:206" coordorigin="828,4479" coordsize="1325,206">
              <v:shape style="position:absolute;left:828;top:4479;width:1325;height:206" coordorigin="828,4479" coordsize="1325,206" path="m828,4685l2153,4685,2153,4479,828,4479,828,4685e" filled="t" fillcolor="#FFFFFF" stroked="f">
                <v:path arrowok="t"/>
                <v:fill/>
              </v:shape>
            </v:group>
            <v:group style="position:absolute;left:2261;top:4272;width:686;height:103" coordorigin="2261,4272" coordsize="686,103">
              <v:shape style="position:absolute;left:2261;top:4272;width:686;height:103" coordorigin="2261,4272" coordsize="686,103" path="m2261,4376l2948,4376,2948,4272,2261,4272,2261,4376e" filled="t" fillcolor="#FFFFFF" stroked="f">
                <v:path arrowok="t"/>
                <v:fill/>
              </v:shape>
            </v:group>
            <v:group style="position:absolute;left:2261;top:4376;width:108;height:206" coordorigin="2261,4376" coordsize="108,206">
              <v:shape style="position:absolute;left:2261;top:4376;width:108;height:206" coordorigin="2261,4376" coordsize="108,206" path="m2261,4582l2369,4582,2369,4376,2261,4376,2261,4582e" filled="t" fillcolor="#FFFFFF" stroked="f">
                <v:path arrowok="t"/>
                <v:fill/>
              </v:shape>
            </v:group>
            <v:group style="position:absolute;left:2844;top:4376;width:103;height:206" coordorigin="2844,4376" coordsize="103,206">
              <v:shape style="position:absolute;left:2844;top:4376;width:103;height:206" coordorigin="2844,4376" coordsize="103,206" path="m2844,4582l2948,4582,2948,4376,2844,4376,2844,4582e" filled="t" fillcolor="#FFFFFF" stroked="f">
                <v:path arrowok="t"/>
                <v:fill/>
              </v:shape>
            </v:group>
            <v:group style="position:absolute;left:2261;top:4582;width:686;height:103" coordorigin="2261,4582" coordsize="686,103">
              <v:shape style="position:absolute;left:2261;top:4582;width:686;height:103" coordorigin="2261,4582" coordsize="686,103" path="m2261,4685l2948,4685,2948,4582,2261,4582,2261,4685e" filled="t" fillcolor="#FFFFFF" stroked="f">
                <v:path arrowok="t"/>
                <v:fill/>
              </v:shape>
            </v:group>
            <v:group style="position:absolute;left:2369;top:4376;width:475;height:206" coordorigin="2369,4376" coordsize="475,206">
              <v:shape style="position:absolute;left:2369;top:4376;width:475;height:206" coordorigin="2369,4376" coordsize="475,206" path="m2369,4582l2844,4582,2844,4376,2369,4376,2369,4582e" filled="t" fillcolor="#FFFFFF" stroked="f">
                <v:path arrowok="t"/>
                <v:fill/>
              </v:shape>
            </v:group>
            <v:group style="position:absolute;left:2952;top:4272;width:679;height:206" coordorigin="2952,4272" coordsize="679,206">
              <v:shape style="position:absolute;left:2952;top:4272;width:679;height:206" coordorigin="2952,4272" coordsize="679,206" path="m2952,4479l3632,4479,3632,4272,2952,4272,2952,4479e" filled="t" fillcolor="#FFFFFF" stroked="f">
                <v:path arrowok="t"/>
                <v:fill/>
              </v:shape>
            </v:group>
            <v:group style="position:absolute;left:2952;top:4479;width:108;height:206" coordorigin="2952,4479" coordsize="108,206">
              <v:shape style="position:absolute;left:2952;top:4479;width:108;height:206" coordorigin="2952,4479" coordsize="108,206" path="m2952,4685l3060,4685,3060,4479,2952,4479,2952,4685e" filled="t" fillcolor="#FFFFFF" stroked="f">
                <v:path arrowok="t"/>
                <v:fill/>
              </v:shape>
            </v:group>
            <v:group style="position:absolute;left:3528;top:4479;width:103;height:206" coordorigin="3528,4479" coordsize="103,206">
              <v:shape style="position:absolute;left:3528;top:4479;width:103;height:206" coordorigin="3528,4479" coordsize="103,206" path="m3528,4685l3632,4685,3632,4479,3528,4479,3528,4685e" filled="t" fillcolor="#FFFFFF" stroked="f">
                <v:path arrowok="t"/>
                <v:fill/>
              </v:shape>
            </v:group>
            <v:group style="position:absolute;left:3060;top:4479;width:468;height:206" coordorigin="3060,4479" coordsize="468,206">
              <v:shape style="position:absolute;left:3060;top:4479;width:468;height:206" coordorigin="3060,4479" coordsize="468,206" path="m3060,4685l3528,4685,3528,4479,3060,4479,3060,4685e" filled="t" fillcolor="#FFFFFF" stroked="f">
                <v:path arrowok="t"/>
                <v:fill/>
              </v:shape>
            </v:group>
            <v:group style="position:absolute;left:3636;top:4272;width:860;height:206" coordorigin="3636,4272" coordsize="860,206">
              <v:shape style="position:absolute;left:3636;top:4272;width:860;height:206" coordorigin="3636,4272" coordsize="860,206" path="m3636,4479l4496,4479,4496,4272,3636,4272,3636,4479e" filled="t" fillcolor="#FFFFFF" stroked="f">
                <v:path arrowok="t"/>
                <v:fill/>
              </v:shape>
            </v:group>
            <v:group style="position:absolute;left:3636;top:4479;width:108;height:206" coordorigin="3636,4479" coordsize="108,206">
              <v:shape style="position:absolute;left:3636;top:4479;width:108;height:206" coordorigin="3636,4479" coordsize="108,206" path="m3636,4685l3744,4685,3744,4479,3636,4479,3636,4685e" filled="t" fillcolor="#FFFFFF" stroked="f">
                <v:path arrowok="t"/>
                <v:fill/>
              </v:shape>
            </v:group>
            <v:group style="position:absolute;left:4393;top:4479;width:103;height:206" coordorigin="4393,4479" coordsize="103,206">
              <v:shape style="position:absolute;left:4393;top:4479;width:103;height:206" coordorigin="4393,4479" coordsize="103,206" path="m4393,4685l4496,4685,4496,4479,4393,4479,4393,4685e" filled="t" fillcolor="#FFFFFF" stroked="f">
                <v:path arrowok="t"/>
                <v:fill/>
              </v:shape>
            </v:group>
            <v:group style="position:absolute;left:3744;top:4479;width:648;height:206" coordorigin="3744,4479" coordsize="648,206">
              <v:shape style="position:absolute;left:3744;top:4479;width:648;height:206" coordorigin="3744,4479" coordsize="648,206" path="m3744,4685l4393,4685,4393,4479,3744,4479,3744,4685e" filled="t" fillcolor="#FFFFFF" stroked="f">
                <v:path arrowok="t"/>
                <v:fill/>
              </v:shape>
            </v:group>
            <v:group style="position:absolute;left:4501;top:4272;width:108;height:413" coordorigin="4501,4272" coordsize="108,413">
              <v:shape style="position:absolute;left:4501;top:4272;width:108;height:413" coordorigin="4501,4272" coordsize="108,413" path="m4501,4685l4609,4685,4609,4272,4501,4272,4501,4685e" filled="t" fillcolor="#FFFFFF" stroked="f">
                <v:path arrowok="t"/>
                <v:fill/>
              </v:shape>
            </v:group>
            <v:group style="position:absolute;left:5065;top:4272;width:103;height:413" coordorigin="5065,4272" coordsize="103,413">
              <v:shape style="position:absolute;left:5065;top:4272;width:103;height:413" coordorigin="5065,4272" coordsize="103,413" path="m5065,4685l5168,4685,5168,4272,5065,4272,5065,4685e" filled="t" fillcolor="#FFFFFF" stroked="f">
                <v:path arrowok="t"/>
                <v:fill/>
              </v:shape>
            </v:group>
            <v:group style="position:absolute;left:4609;top:4273;width:456;height:206" coordorigin="4609,4273" coordsize="456,206">
              <v:shape style="position:absolute;left:4609;top:4273;width:456;height:206" coordorigin="4609,4273" coordsize="456,206" path="m4609,4479l5065,4479,5065,4273,4609,4273,4609,4479e" filled="t" fillcolor="#FFFFFF" stroked="f">
                <v:path arrowok="t"/>
                <v:fill/>
              </v:shape>
            </v:group>
            <v:group style="position:absolute;left:4609;top:4479;width:456;height:206" coordorigin="4609,4479" coordsize="456,206">
              <v:shape style="position:absolute;left:4609;top:4479;width:456;height:206" coordorigin="4609,4479" coordsize="456,206" path="m4609,4685l5065,4685,5065,4479,4609,4479,4609,4685e" filled="t" fillcolor="#FFFFFF" stroked="f">
                <v:path arrowok="t"/>
                <v:fill/>
              </v:shape>
            </v:group>
            <v:group style="position:absolute;left:5173;top:4272;width:108;height:413" coordorigin="5173,4272" coordsize="108,413">
              <v:shape style="position:absolute;left:5173;top:4272;width:108;height:413" coordorigin="5173,4272" coordsize="108,413" path="m5173,4685l5281,4685,5281,4272,5173,4272,5173,4685e" filled="t" fillcolor="#FFFFFF" stroked="f">
                <v:path arrowok="t"/>
                <v:fill/>
              </v:shape>
            </v:group>
            <v:group style="position:absolute;left:5754;top:4272;width:103;height:413" coordorigin="5754,4272" coordsize="103,413">
              <v:shape style="position:absolute;left:5754;top:4272;width:103;height:413" coordorigin="5754,4272" coordsize="103,413" path="m5754,4685l5857,4685,5857,4272,5754,4272,5754,4685e" filled="t" fillcolor="#FFFFFF" stroked="f">
                <v:path arrowok="t"/>
                <v:fill/>
              </v:shape>
            </v:group>
            <v:group style="position:absolute;left:5281;top:4273;width:473;height:206" coordorigin="5281,4273" coordsize="473,206">
              <v:shape style="position:absolute;left:5281;top:4273;width:473;height:206" coordorigin="5281,4273" coordsize="473,206" path="m5281,4479l5754,4479,5754,4273,5281,4273,5281,4479e" filled="t" fillcolor="#FFFFFF" stroked="f">
                <v:path arrowok="t"/>
                <v:fill/>
              </v:shape>
            </v:group>
            <v:group style="position:absolute;left:5281;top:4479;width:473;height:206" coordorigin="5281,4479" coordsize="473,206">
              <v:shape style="position:absolute;left:5281;top:4479;width:473;height:206" coordorigin="5281,4479" coordsize="473,206" path="m5281,4685l5754,4685,5754,4479,5281,4479,5281,4685e" filled="t" fillcolor="#FFFFFF" stroked="f">
                <v:path arrowok="t"/>
                <v:fill/>
              </v:shape>
            </v:group>
            <v:group style="position:absolute;left:5862;top:4272;width:588;height:206" coordorigin="5862,4272" coordsize="588,206">
              <v:shape style="position:absolute;left:5862;top:4272;width:588;height:206" coordorigin="5862,4272" coordsize="588,206" path="m5862,4479l6450,4479,6450,4272,5862,4272,5862,4479e" filled="t" fillcolor="#FFFFFF" stroked="f">
                <v:path arrowok="t"/>
                <v:fill/>
              </v:shape>
            </v:group>
            <v:group style="position:absolute;left:5862;top:4479;width:108;height:206" coordorigin="5862,4479" coordsize="108,206">
              <v:shape style="position:absolute;left:5862;top:4479;width:108;height:206" coordorigin="5862,4479" coordsize="108,206" path="m5862,4685l5970,4685,5970,4479,5862,4479,5862,4685e" filled="t" fillcolor="#FFFFFF" stroked="f">
                <v:path arrowok="t"/>
                <v:fill/>
              </v:shape>
            </v:group>
            <v:group style="position:absolute;left:6347;top:4479;width:103;height:206" coordorigin="6347,4479" coordsize="103,206">
              <v:shape style="position:absolute;left:6347;top:4479;width:103;height:206" coordorigin="6347,4479" coordsize="103,206" path="m6347,4685l6450,4685,6450,4479,6347,4479,6347,4685e" filled="t" fillcolor="#FFFFFF" stroked="f">
                <v:path arrowok="t"/>
                <v:fill/>
              </v:shape>
            </v:group>
            <v:group style="position:absolute;left:5970;top:4479;width:377;height:206" coordorigin="5970,4479" coordsize="377,206">
              <v:shape style="position:absolute;left:5970;top:4479;width:377;height:206" coordorigin="5970,4479" coordsize="377,206" path="m5970,4685l6347,4685,6347,4479,5970,4479,5970,4685e" filled="t" fillcolor="#FFFFFF" stroked="f">
                <v:path arrowok="t"/>
                <v:fill/>
              </v:shape>
            </v:group>
            <v:group style="position:absolute;left:6455;top:4272;width:1272;height:206" coordorigin="6455,4272" coordsize="1272,206">
              <v:shape style="position:absolute;left:6455;top:4272;width:1272;height:206" coordorigin="6455,4272" coordsize="1272,206" path="m6455,4479l7727,4479,7727,4272,6455,4272,6455,4479e" filled="t" fillcolor="#FFFFFF" stroked="f">
                <v:path arrowok="t"/>
                <v:fill/>
              </v:shape>
            </v:group>
            <v:group style="position:absolute;left:6455;top:4479;width:108;height:206" coordorigin="6455,4479" coordsize="108,206">
              <v:shape style="position:absolute;left:6455;top:4479;width:108;height:206" coordorigin="6455,4479" coordsize="108,206" path="m6455,4685l6563,4685,6563,4479,6455,4479,6455,4685e" filled="t" fillcolor="#FFFFFF" stroked="f">
                <v:path arrowok="t"/>
                <v:fill/>
              </v:shape>
            </v:group>
            <v:group style="position:absolute;left:7624;top:4479;width:103;height:206" coordorigin="7624,4479" coordsize="103,206">
              <v:shape style="position:absolute;left:7624;top:4479;width:103;height:206" coordorigin="7624,4479" coordsize="103,206" path="m7624,4685l7727,4685,7727,4479,7624,4479,7624,4685e" filled="t" fillcolor="#FFFFFF" stroked="f">
                <v:path arrowok="t"/>
                <v:fill/>
              </v:shape>
            </v:group>
            <v:group style="position:absolute;left:6563;top:4479;width:1061;height:206" coordorigin="6563,4479" coordsize="1061,206">
              <v:shape style="position:absolute;left:6563;top:4479;width:1061;height:206" coordorigin="6563,4479" coordsize="1061,206" path="m6563,4685l7624,4685,7624,4479,6563,4479,6563,4685e" filled="t" fillcolor="#FFFFFF" stroked="f">
                <v:path arrowok="t"/>
                <v:fill/>
              </v:shape>
            </v:group>
            <v:group style="position:absolute;left:7732;top:4272;width:108;height:413" coordorigin="7732,4272" coordsize="108,413">
              <v:shape style="position:absolute;left:7732;top:4272;width:108;height:413" coordorigin="7732,4272" coordsize="108,413" path="m7732,4685l7840,4685,7840,4272,7732,4272,7732,4685e" filled="t" fillcolor="#FFFFFF" stroked="f">
                <v:path arrowok="t"/>
                <v:fill/>
              </v:shape>
            </v:group>
            <v:group style="position:absolute;left:8353;top:4272;width:103;height:413" coordorigin="8353,4272" coordsize="103,413">
              <v:shape style="position:absolute;left:8353;top:4272;width:103;height:413" coordorigin="8353,4272" coordsize="103,413" path="m8353,4685l8457,4685,8457,4272,8353,4272,8353,4685e" filled="t" fillcolor="#FFFFFF" stroked="f">
                <v:path arrowok="t"/>
                <v:fill/>
              </v:shape>
            </v:group>
            <v:group style="position:absolute;left:7840;top:4273;width:514;height:206" coordorigin="7840,4273" coordsize="514,206">
              <v:shape style="position:absolute;left:7840;top:4273;width:514;height:206" coordorigin="7840,4273" coordsize="514,206" path="m7840,4479l8353,4479,8353,4273,7840,4273,7840,4479e" filled="t" fillcolor="#FFFFFF" stroked="f">
                <v:path arrowok="t"/>
                <v:fill/>
              </v:shape>
            </v:group>
            <v:group style="position:absolute;left:7840;top:4479;width:514;height:206" coordorigin="7840,4479" coordsize="514,206">
              <v:shape style="position:absolute;left:7840;top:4479;width:514;height:206" coordorigin="7840,4479" coordsize="514,206" path="m7840,4685l8353,4685,8353,4479,7840,4479,7840,4685e" filled="t" fillcolor="#FFFFFF" stroked="f">
                <v:path arrowok="t"/>
                <v:fill/>
              </v:shape>
            </v:group>
            <v:group style="position:absolute;left:8461;top:4272;width:720;height:206" coordorigin="8461,4272" coordsize="720,206">
              <v:shape style="position:absolute;left:8461;top:4272;width:720;height:206" coordorigin="8461,4272" coordsize="720,206" path="m8461,4479l9182,4479,9182,4272,8461,4272,8461,4479e" filled="t" fillcolor="#FFFFFF" stroked="f">
                <v:path arrowok="t"/>
                <v:fill/>
              </v:shape>
            </v:group>
            <v:group style="position:absolute;left:8461;top:4479;width:108;height:206" coordorigin="8461,4479" coordsize="108,206">
              <v:shape style="position:absolute;left:8461;top:4479;width:108;height:206" coordorigin="8461,4479" coordsize="108,206" path="m8461,4685l8569,4685,8569,4479,8461,4479,8461,4685e" filled="t" fillcolor="#FFFFFF" stroked="f">
                <v:path arrowok="t"/>
                <v:fill/>
              </v:shape>
            </v:group>
            <v:group style="position:absolute;left:9079;top:4479;width:103;height:206" coordorigin="9079,4479" coordsize="103,206">
              <v:shape style="position:absolute;left:9079;top:4479;width:103;height:206" coordorigin="9079,4479" coordsize="103,206" path="m9079,4685l9182,4685,9182,4479,9079,4479,9079,4685e" filled="t" fillcolor="#FFFFFF" stroked="f">
                <v:path arrowok="t"/>
                <v:fill/>
              </v:shape>
            </v:group>
            <v:group style="position:absolute;left:8569;top:4479;width:509;height:206" coordorigin="8569,4479" coordsize="509,206">
              <v:shape style="position:absolute;left:8569;top:4479;width:509;height:206" coordorigin="8569,4479" coordsize="509,206" path="m8569,4685l9079,4685,9079,4479,8569,4479,8569,4685e" filled="t" fillcolor="#FFFFFF" stroked="f">
                <v:path arrowok="t"/>
                <v:fill/>
              </v:shape>
            </v:group>
            <v:group style="position:absolute;left:9187;top:4272;width:602;height:206" coordorigin="9187,4272" coordsize="602,206">
              <v:shape style="position:absolute;left:9187;top:4272;width:602;height:206" coordorigin="9187,4272" coordsize="602,206" path="m9187,4479l9789,4479,9789,4272,9187,4272,9187,4479e" filled="t" fillcolor="#FFFFFF" stroked="f">
                <v:path arrowok="t"/>
                <v:fill/>
              </v:shape>
            </v:group>
            <v:group style="position:absolute;left:9187;top:4479;width:108;height:206" coordorigin="9187,4479" coordsize="108,206">
              <v:shape style="position:absolute;left:9187;top:4479;width:108;height:206" coordorigin="9187,4479" coordsize="108,206" path="m9187,4685l9295,4685,9295,4479,9187,4479,9187,4685e" filled="t" fillcolor="#FFFFFF" stroked="f">
                <v:path arrowok="t"/>
                <v:fill/>
              </v:shape>
            </v:group>
            <v:group style="position:absolute;left:9686;top:4479;width:103;height:206" coordorigin="9686,4479" coordsize="103,206">
              <v:shape style="position:absolute;left:9686;top:4479;width:103;height:206" coordorigin="9686,4479" coordsize="103,206" path="m9686,4685l9789,4685,9789,4479,9686,4479,9686,4685e" filled="t" fillcolor="#FFFFFF" stroked="f">
                <v:path arrowok="t"/>
                <v:fill/>
              </v:shape>
            </v:group>
            <v:group style="position:absolute;left:9295;top:4479;width:391;height:206" coordorigin="9295,4479" coordsize="391,206">
              <v:shape style="position:absolute;left:9295;top:4479;width:391;height:206" coordorigin="9295,4479" coordsize="391,206" path="m9295,4685l9686,4685,9686,4479,9295,4479,9295,4685e" filled="t" fillcolor="#FFFFFF" stroked="f">
                <v:path arrowok="t"/>
                <v:fill/>
              </v:shape>
            </v:group>
            <v:group style="position:absolute;left:9794;top:4272;width:643;height:206" coordorigin="9794,4272" coordsize="643,206">
              <v:shape style="position:absolute;left:9794;top:4272;width:643;height:206" coordorigin="9794,4272" coordsize="643,206" path="m9794,4479l10437,4479,10437,4272,9794,4272,9794,4479e" filled="t" fillcolor="#FFFFFF" stroked="f">
                <v:path arrowok="t"/>
                <v:fill/>
              </v:shape>
            </v:group>
            <v:group style="position:absolute;left:9794;top:4479;width:108;height:206" coordorigin="9794,4479" coordsize="108,206">
              <v:shape style="position:absolute;left:9794;top:4479;width:108;height:206" coordorigin="9794,4479" coordsize="108,206" path="m9794,4685l9902,4685,9902,4479,9794,4479,9794,4685e" filled="t" fillcolor="#FFFFFF" stroked="f">
                <v:path arrowok="t"/>
                <v:fill/>
              </v:shape>
            </v:group>
            <v:group style="position:absolute;left:10334;top:4479;width:103;height:206" coordorigin="10334,4479" coordsize="103,206">
              <v:shape style="position:absolute;left:10334;top:4479;width:103;height:206" coordorigin="10334,4479" coordsize="103,206" path="m10334,4685l10437,4685,10437,4479,10334,4479,10334,4685e" filled="t" fillcolor="#FFFFFF" stroked="f">
                <v:path arrowok="t"/>
                <v:fill/>
              </v:shape>
            </v:group>
            <v:group style="position:absolute;left:9902;top:4479;width:432;height:206" coordorigin="9902,4479" coordsize="432,206">
              <v:shape style="position:absolute;left:9902;top:4479;width:432;height:206" coordorigin="9902,4479" coordsize="432,206" path="m9902,4685l10334,4685,10334,4479,9902,4479,9902,4685e" filled="t" fillcolor="#FFFFFF" stroked="f">
                <v:path arrowok="t"/>
                <v:fill/>
              </v:shape>
            </v:group>
            <v:group style="position:absolute;left:10442;top:4272;width:108;height:413" coordorigin="10442,4272" coordsize="108,413">
              <v:shape style="position:absolute;left:10442;top:4272;width:108;height:413" coordorigin="10442,4272" coordsize="108,413" path="m10442,4685l10550,4685,10550,4272,10442,4272,10442,4685e" filled="t" fillcolor="#FFFFFF" stroked="f">
                <v:path arrowok="t"/>
                <v:fill/>
              </v:shape>
            </v:group>
            <v:group style="position:absolute;left:11054;top:4272;width:101;height:413" coordorigin="11054,4272" coordsize="101,413">
              <v:shape style="position:absolute;left:11054;top:4272;width:101;height:413" coordorigin="11054,4272" coordsize="101,413" path="m11054,4685l11155,4685,11155,4272,11054,4272,11054,4685e" filled="t" fillcolor="#FFFFFF" stroked="f">
                <v:path arrowok="t"/>
                <v:fill/>
              </v:shape>
            </v:group>
            <v:group style="position:absolute;left:10550;top:4273;width:504;height:206" coordorigin="10550,4273" coordsize="504,206">
              <v:shape style="position:absolute;left:10550;top:4273;width:504;height:206" coordorigin="10550,4273" coordsize="504,206" path="m10550,4479l11054,4479,11054,4273,10550,4273,10550,4479e" filled="t" fillcolor="#FFFFFF" stroked="f">
                <v:path arrowok="t"/>
                <v:fill/>
              </v:shape>
            </v:group>
            <v:group style="position:absolute;left:10550;top:4479;width:504;height:206" coordorigin="10550,4479" coordsize="504,206">
              <v:shape style="position:absolute;left:10550;top:4479;width:504;height:206" coordorigin="10550,4479" coordsize="504,206" path="m10550,4685l11054,4685,11054,4479,10550,4479,10550,4685e" filled="t" fillcolor="#FFFFFF" stroked="f">
                <v:path arrowok="t"/>
                <v:fill/>
              </v:shape>
            </v:group>
            <v:group style="position:absolute;left:715;top:4268;width:10452;height:2" coordorigin="715,4268" coordsize="10452,2">
              <v:shape style="position:absolute;left:715;top:4268;width:10452;height:2" coordorigin="715,4268" coordsize="10452,0" path="m715,4268l11167,4268e" filled="f" stroked="t" strokeweight=".58001pt" strokecolor="#000000">
                <v:path arrowok="t"/>
              </v:shape>
            </v:group>
            <v:group style="position:absolute;left:715;top:4692;width:10452;height:2" coordorigin="715,4692" coordsize="10452,2">
              <v:shape style="position:absolute;left:715;top:4692;width:10452;height:2" coordorigin="715,4692" coordsize="10452,0" path="m715,4692l11167,4692e" filled="f" stroked="t" strokeweight=".580pt" strokecolor="#000000">
                <v:path arrowok="t"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00.354126pt;margin-top:52.140629pt;width:47.600004pt;height:50.399363pt;mso-position-horizontal-relative:page;mso-position-vertical-relative:page;z-index:-7107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ct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7" w:after="0" w:line="170" w:lineRule="exact"/>
                    <w:jc w:val="left"/>
                    <w:rPr>
                      <w:sz w:val="17"/>
                      <w:szCs w:val="17"/>
                    </w:rPr>
                  </w:pPr>
                  <w:rPr/>
                  <w:r>
                    <w:rPr>
                      <w:sz w:val="17"/>
                      <w:szCs w:val="17"/>
                    </w:rPr>
                  </w:r>
                </w:p>
                <w:p>
                  <w:pPr>
                    <w:spacing w:before="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%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2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of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 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/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" w:after="0" w:line="240" w:lineRule="auto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rep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99.384125pt;margin-top:63.743671pt;width:26.000001pt;height:38.796323pt;mso-position-horizontal-relative:page;mso-position-vertical-relative:page;z-index:-7105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bi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45.944122pt;margin-top:59.504311pt;width:13.040003pt;height:43.035683pt;mso-position-horizontal-relative:page;mso-position-vertical-relative:page;z-index:-7104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C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o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280.264130pt;margin-top:47.260948pt;width:42.700002pt;height:55.279043pt;mso-position-horizontal-relative:page;mso-position-vertical-relative:page;z-index:-7103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ery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80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uinea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Worm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73.884125pt;margin-top:62.507191pt;width:13.040003pt;height:40.032803pt;mso-position-horizontal-relative:page;mso-position-vertical-relative:page;z-index:-7102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10.364136pt;margin-top:57.583351pt;width:13.040003pt;height:44.956643pt;mso-position-horizontal-relative:page;mso-position-vertical-relative:page;z-index:-7101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sles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446.51413pt;margin-top:46.06863pt;width:13.040004pt;height:56.471363pt;mso-position-horizontal-relative:page;mso-position-vertical-relative:page;z-index:-7100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M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n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3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2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i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s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09.394135pt;margin-top:64.383987pt;width:13.040003pt;height:38.156003pt;mso-position-horizontal-relative:page;mso-position-vertical-relative:page;z-index:-7098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1"/>
                      <w:w w:val="100"/>
                      <w:b/>
                      <w:bCs/>
                    </w:rPr>
                    <w:t>l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a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g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ue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532.314148pt;margin-top:57.704788pt;width:26.000002pt;height:44.835203pt;mso-position-horizontal-relative:page;mso-position-vertical-relative:page;z-index:-7097" type="#_x0000_t202" filled="f" stroked="f">
            <v:textbox inset="0,0,0,0" style="layout-flow:vertical;mso-layout-flow-alt:bottom-to-top">
              <w:txbxContent>
                <w:p>
                  <w:pPr>
                    <w:spacing w:before="0" w:after="0" w:line="246" w:lineRule="exact"/>
                    <w:ind w:left="20" w:right="-53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T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y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p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h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  <w:b/>
                      <w:bCs/>
                    </w:rPr>
                    <w:t>oid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  <w:p>
                  <w:pPr>
                    <w:spacing w:before="6" w:after="0" w:line="240" w:lineRule="auto"/>
                    <w:ind w:left="20" w:right="-2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Pr/>
                  <w:r>
                    <w:rPr>
                      <w:rFonts w:ascii="Arial" w:hAnsi="Arial" w:cs="Arial" w:eastAsia="Arial"/>
                      <w:sz w:val="22"/>
                      <w:szCs w:val="22"/>
                      <w:spacing w:val="-1"/>
                      <w:w w:val="100"/>
                      <w:b/>
                      <w:bCs/>
                    </w:rPr>
                    <w:t>Fever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  <w:spacing w:val="0"/>
                      <w:w w:val="100"/>
                    </w:rPr>
                  </w:r>
                </w:p>
              </w:txbxContent>
            </v:textbox>
          </v:shape>
        </w:pict>
      </w:r>
      <w:r>
        <w:rPr>
          <w:sz w:val="24"/>
          <w:szCs w:val="24"/>
        </w:rPr>
      </w:r>
    </w:p>
    <w:p>
      <w:pPr>
        <w:spacing w:before="34" w:after="0" w:line="240" w:lineRule="auto"/>
        <w:ind w:left="268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K</w:t>
      </w:r>
      <w:r>
        <w:rPr>
          <w:rFonts w:ascii="Arial" w:hAnsi="Arial" w:cs="Arial" w:eastAsia="Arial"/>
          <w:sz w:val="20"/>
          <w:szCs w:val="20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0"/>
          <w:szCs w:val="20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0%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g,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n: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-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9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9%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: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w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8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%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ing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11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25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  <w:r>
        <w:rPr>
          <w:rFonts w:ascii="Arial" w:hAnsi="Arial" w:cs="Arial" w:eastAsia="Arial"/>
          <w:sz w:val="20"/>
          <w:szCs w:val="20"/>
          <w:spacing w:val="-7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ute</w:t>
      </w:r>
      <w:r>
        <w:rPr>
          <w:rFonts w:ascii="Arial" w:hAnsi="Arial" w:cs="Arial" w:eastAsia="Arial"/>
          <w:sz w:val="20"/>
          <w:szCs w:val="20"/>
          <w:spacing w:val="-1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ar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-6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Neo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2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tal</w:t>
      </w:r>
      <w:r>
        <w:rPr>
          <w:rFonts w:ascii="Arial" w:hAnsi="Arial" w:cs="Arial" w:eastAsia="Arial"/>
          <w:sz w:val="20"/>
          <w:szCs w:val="20"/>
          <w:spacing w:val="-1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7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9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=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Not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Re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orted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25" w:lineRule="exact"/>
        <w:ind w:left="244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14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y</w:t>
      </w:r>
      <w:r>
        <w:rPr>
          <w:rFonts w:ascii="Arial" w:hAnsi="Arial" w:cs="Arial" w:eastAsia="Arial"/>
          <w:sz w:val="20"/>
          <w:szCs w:val="20"/>
          <w:spacing w:val="-1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9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p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g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20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u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c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18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D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v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4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,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M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n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i</w:t>
      </w:r>
      <w:r>
        <w:rPr>
          <w:rFonts w:ascii="Arial" w:hAnsi="Arial" w:cs="Arial" w:eastAsia="Arial"/>
          <w:sz w:val="20"/>
          <w:szCs w:val="20"/>
          <w:spacing w:val="-5"/>
          <w:w w:val="100"/>
          <w:b/>
          <w:bCs/>
          <w:position w:val="-1"/>
        </w:rPr>
        <w:t>s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y</w:t>
      </w:r>
      <w:r>
        <w:rPr>
          <w:rFonts w:ascii="Arial" w:hAnsi="Arial" w:cs="Arial" w:eastAsia="Arial"/>
          <w:sz w:val="20"/>
          <w:szCs w:val="20"/>
          <w:spacing w:val="-1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f</w:t>
      </w:r>
      <w:r>
        <w:rPr>
          <w:rFonts w:ascii="Arial" w:hAnsi="Arial" w:cs="Arial" w:eastAsia="Arial"/>
          <w:sz w:val="20"/>
          <w:szCs w:val="20"/>
          <w:spacing w:val="-6"/>
          <w:w w:val="100"/>
          <w:b/>
          <w:bCs/>
          <w:position w:val="-1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H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e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a</w:t>
      </w:r>
      <w:r>
        <w:rPr>
          <w:rFonts w:ascii="Arial" w:hAnsi="Arial" w:cs="Arial" w:eastAsia="Arial"/>
          <w:sz w:val="20"/>
          <w:szCs w:val="20"/>
          <w:spacing w:val="-3"/>
          <w:w w:val="100"/>
          <w:b/>
          <w:bCs/>
          <w:position w:val="-1"/>
        </w:rPr>
        <w:t>l</w:t>
      </w:r>
      <w:r>
        <w:rPr>
          <w:rFonts w:ascii="Arial" w:hAnsi="Arial" w:cs="Arial" w:eastAsia="Arial"/>
          <w:sz w:val="20"/>
          <w:szCs w:val="20"/>
          <w:spacing w:val="-2"/>
          <w:w w:val="100"/>
          <w:b/>
          <w:bCs/>
          <w:position w:val="-1"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b/>
          <w:bCs/>
          <w:position w:val="-1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position w:val="0"/>
        </w:rPr>
      </w:r>
    </w:p>
    <w:p>
      <w:pPr>
        <w:spacing w:before="3" w:after="0" w:line="180" w:lineRule="exact"/>
        <w:jc w:val="left"/>
        <w:rPr>
          <w:sz w:val="18"/>
          <w:szCs w:val="18"/>
        </w:rPr>
      </w:pPr>
      <w:rPr/>
      <w:r>
        <w:rPr>
          <w:sz w:val="18"/>
          <w:szCs w:val="18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9" w:after="0" w:line="240" w:lineRule="auto"/>
        <w:ind w:left="100" w:right="-20"/>
        <w:jc w:val="left"/>
        <w:tabs>
          <w:tab w:pos="9460" w:val="left"/>
        </w:tabs>
        <w:rPr>
          <w:rFonts w:ascii="Calibri Light" w:hAnsi="Calibri Light" w:cs="Calibri Light" w:eastAsia="Calibri Light"/>
          <w:sz w:val="20"/>
          <w:szCs w:val="20"/>
        </w:rPr>
      </w:pPr>
      <w:rPr/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W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k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p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og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c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B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n,</w:t>
      </w:r>
      <w:r>
        <w:rPr>
          <w:rFonts w:ascii="Arial" w:hAnsi="Arial" w:cs="Arial" w:eastAsia="Arial"/>
          <w:sz w:val="16"/>
          <w:szCs w:val="16"/>
          <w:color w:val="5B9BD4"/>
          <w:spacing w:val="3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M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i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s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ry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of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e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a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l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t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h</w:t>
      </w:r>
      <w:r>
        <w:rPr>
          <w:rFonts w:ascii="Arial" w:hAnsi="Arial" w:cs="Arial" w:eastAsia="Arial"/>
          <w:sz w:val="16"/>
          <w:szCs w:val="16"/>
          <w:color w:val="5B9BD4"/>
          <w:spacing w:val="1"/>
          <w:w w:val="100"/>
          <w:b/>
          <w:bCs/>
          <w:i/>
        </w:rPr>
        <w:t> </w:t>
      </w:r>
      <w:r>
        <w:rPr>
          <w:rFonts w:ascii="Arial" w:hAnsi="Arial" w:cs="Arial" w:eastAsia="Arial"/>
          <w:sz w:val="16"/>
          <w:szCs w:val="16"/>
          <w:color w:val="5B9BD4"/>
          <w:spacing w:val="-1"/>
          <w:w w:val="100"/>
          <w:b/>
          <w:bCs/>
          <w:i/>
        </w:rPr>
        <w:t>U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ga</w:t>
      </w:r>
      <w:r>
        <w:rPr>
          <w:rFonts w:ascii="Arial" w:hAnsi="Arial" w:cs="Arial" w:eastAsia="Arial"/>
          <w:sz w:val="16"/>
          <w:szCs w:val="16"/>
          <w:color w:val="5B9BD4"/>
          <w:spacing w:val="-3"/>
          <w:w w:val="100"/>
          <w:b/>
          <w:bCs/>
          <w:i/>
        </w:rPr>
        <w:t>n</w:t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  <w:t>da</w:t>
        <w:tab/>
      </w:r>
      <w:r>
        <w:rPr>
          <w:rFonts w:ascii="Arial" w:hAnsi="Arial" w:cs="Arial" w:eastAsia="Arial"/>
          <w:sz w:val="16"/>
          <w:szCs w:val="16"/>
          <w:color w:val="5B9BD4"/>
          <w:spacing w:val="0"/>
          <w:w w:val="100"/>
          <w:b/>
          <w:bCs/>
          <w:i/>
        </w:rPr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P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g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0"/>
          <w:w w:val="100"/>
        </w:rPr>
        <w:t>.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2"/>
          <w:w w:val="100"/>
        </w:rPr>
        <w:t> </w:t>
      </w:r>
      <w:r>
        <w:rPr>
          <w:rFonts w:ascii="Calibri Light" w:hAnsi="Calibri Light" w:cs="Calibri Light" w:eastAsia="Calibri Light"/>
          <w:sz w:val="20"/>
          <w:szCs w:val="20"/>
          <w:color w:val="5B9BD4"/>
          <w:spacing w:val="-3"/>
          <w:w w:val="100"/>
        </w:rPr>
        <w:t>12</w:t>
      </w:r>
      <w:r>
        <w:rPr>
          <w:rFonts w:ascii="Calibri Light" w:hAnsi="Calibri Light" w:cs="Calibri Light" w:eastAsia="Calibri Light"/>
          <w:sz w:val="20"/>
          <w:szCs w:val="20"/>
          <w:color w:val="000000"/>
          <w:spacing w:val="0"/>
          <w:w w:val="100"/>
        </w:rPr>
      </w:r>
    </w:p>
    <w:sectPr>
      <w:type w:val="continuous"/>
      <w:pgSz w:w="11920" w:h="16840"/>
      <w:pgMar w:top="520" w:bottom="280" w:left="38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 Light">
    <w:altName w:val="Calibri Light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91.100006pt;margin-top:806.786011pt;width:21.328086pt;height:11.96pt;mso-position-horizontal-relative:page;mso-position-vertical-relative:page;z-index:-7145" type="#_x0000_t202" filled="f" stroked="f">
          <v:textbox inset="0,0,0,0">
            <w:txbxContent>
              <w:p>
                <w:pPr>
                  <w:spacing w:before="0" w:after="0" w:line="223" w:lineRule="exact"/>
                  <w:ind w:left="20" w:right="-50"/>
                  <w:jc w:val="left"/>
                  <w:rPr>
                    <w:rFonts w:ascii="Calibri Light" w:hAnsi="Calibri Light" w:cs="Calibri Light" w:eastAsia="Calibri Light"/>
                    <w:sz w:val="20"/>
                    <w:szCs w:val="20"/>
                  </w:rPr>
                </w:pPr>
                <w:rPr/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P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3"/>
                    <w:w w:val="100"/>
                    <w:position w:val="1"/>
                  </w:rPr>
                  <w:t>g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.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2"/>
                    <w:w w:val="100"/>
                    <w:position w:val="1"/>
                  </w:rPr>
                  <w:t> 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6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3pt;margin-top:807.741089pt;width:227.958645pt;height:10.040pt;mso-position-horizontal-relative:page;mso-position-vertical-relative:page;z-index:-7144" type="#_x0000_t202" filled="f" stroked="f">
          <v:textbox inset="0,0,0,0">
            <w:txbxContent>
              <w:p>
                <w:pPr>
                  <w:spacing w:before="0" w:after="0" w:line="240" w:lineRule="auto"/>
                  <w:ind w:left="20" w:right="-44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W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k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p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og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c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B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n,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3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s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ry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of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ga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200" w:lineRule="exact"/>
      <w:jc w:val="left"/>
      <w:rPr>
        <w:sz w:val="20"/>
        <w:szCs w:val="20"/>
      </w:rPr>
    </w:pPr>
    <w:rPr/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91.100006pt;margin-top:806.786011pt;width:22.32972pt;height:11.96pt;mso-position-horizontal-relative:page;mso-position-vertical-relative:page;z-index:-7143" type="#_x0000_t202" filled="f" stroked="f">
          <v:textbox inset="0,0,0,0">
            <w:txbxContent>
              <w:p>
                <w:pPr>
                  <w:spacing w:before="0" w:after="0" w:line="223" w:lineRule="exact"/>
                  <w:ind w:left="20" w:right="-20"/>
                  <w:jc w:val="left"/>
                  <w:rPr>
                    <w:rFonts w:ascii="Calibri Light" w:hAnsi="Calibri Light" w:cs="Calibri Light" w:eastAsia="Calibri Light"/>
                    <w:sz w:val="20"/>
                    <w:szCs w:val="20"/>
                  </w:rPr>
                </w:pPr>
                <w:rPr/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P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3"/>
                    <w:w w:val="100"/>
                    <w:position w:val="1"/>
                  </w:rPr>
                  <w:t>g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t>.</w:t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-2"/>
                    <w:w w:val="100"/>
                    <w:position w:val="1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5B9BD4"/>
                    <w:spacing w:val="0"/>
                    <w:w w:val="100"/>
                    <w:position w:val="1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</w:t>
                </w:r>
                <w:r>
                  <w:rPr/>
                  <w:fldChar w:fldCharType="end"/>
                </w:r>
                <w:r>
                  <w:rPr>
                    <w:rFonts w:ascii="Calibri Light" w:hAnsi="Calibri Light" w:cs="Calibri Light" w:eastAsia="Calibri Light"/>
                    <w:sz w:val="20"/>
                    <w:szCs w:val="20"/>
                    <w:color w:val="000000"/>
                    <w:spacing w:val="0"/>
                    <w:w w:val="100"/>
                    <w:position w:val="0"/>
                  </w:rPr>
                </w:r>
              </w:p>
            </w:txbxContent>
          </v:textbox>
        </v:shape>
      </w:pict>
    </w:r>
    <w:r>
      <w:rPr/>
      <w:pict>
        <w10:wrap type="none"/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23pt;margin-top:807.741089pt;width:227.958645pt;height:10.040pt;mso-position-horizontal-relative:page;mso-position-vertical-relative:page;z-index:-7142" type="#_x0000_t202" filled="f" stroked="f">
          <v:textbox inset="0,0,0,0">
            <w:txbxContent>
              <w:p>
                <w:pPr>
                  <w:spacing w:before="0" w:after="0" w:line="240" w:lineRule="auto"/>
                  <w:ind w:left="20" w:right="-44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Pr/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W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k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p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og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c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B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n,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3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M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2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i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s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ry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of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e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l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t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h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1"/>
                    <w:w w:val="100"/>
                    <w:b/>
                    <w:bCs/>
                    <w:i/>
                  </w:rPr>
                  <w:t> 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1"/>
                    <w:w w:val="100"/>
                    <w:b/>
                    <w:bCs/>
                    <w:i/>
                  </w:rPr>
                  <w:t>U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ga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-3"/>
                    <w:w w:val="100"/>
                    <w:b/>
                    <w:bCs/>
                    <w:i/>
                  </w:rPr>
                  <w:t>n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5B9BD4"/>
                    <w:spacing w:val="0"/>
                    <w:w w:val="100"/>
                    <w:b/>
                    <w:bCs/>
                    <w:i/>
                  </w:rPr>
                  <w:t>da</w:t>
                </w:r>
                <w:r>
                  <w:rPr>
                    <w:rFonts w:ascii="Arial" w:hAnsi="Arial" w:cs="Arial" w:eastAsia="Arial"/>
                    <w:sz w:val="16"/>
                    <w:szCs w:val="16"/>
                    <w:color w:val="000000"/>
                    <w:spacing w:val="0"/>
                    <w:w w:val="100"/>
                  </w:rPr>
                </w:r>
              </w:p>
            </w:txbxContent>
          </v:textbox>
        </v:shape>
      </w:pict>
    </w:r>
    <w:r>
      <w:rPr>
        <w:sz w:val="20"/>
        <w:szCs w:val="20"/>
      </w:rPr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p>
    <w:pPr>
      <w:spacing w:before="0" w:after="0" w:line="0" w:lineRule="exact"/>
      <w:jc w:val="left"/>
      <w:rPr>
        <w:sz w:val="0"/>
        <w:szCs w:val="0"/>
      </w:rPr>
    </w:pPr>
    <w:rPr/>
    <w:r>
      <w:rPr>
        <w:sz w:val="0"/>
        <w:szCs w:val="0"/>
      </w:rPr>
    </w: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footer" Target="footer1.xml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footer" Target="footer2.xml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image" Target="media/image22.png"/><Relationship Id="rId29" Type="http://schemas.openxmlformats.org/officeDocument/2006/relationships/hyperlink" Target="http://apps.who.int/ebola/current-situation/ebola-situation-report-18-Nov-2015" TargetMode="External"/><Relationship Id="rId30" Type="http://schemas.openxmlformats.org/officeDocument/2006/relationships/hyperlink" Target="mailto:esd@health.go.ug" TargetMode="External"/><Relationship Id="rId31" Type="http://schemas.openxmlformats.org/officeDocument/2006/relationships/hyperlink" Target="mailto:esduganda@yahoo.co.uk" TargetMode="External"/><Relationship Id="rId32" Type="http://schemas.openxmlformats.org/officeDocument/2006/relationships/footer" Target="footer3.xml"/><Relationship Id="rId33" Type="http://schemas.openxmlformats.org/officeDocument/2006/relationships/footer" Target="footer4.xml"/><Relationship Id="rId34" Type="http://schemas.openxmlformats.org/officeDocument/2006/relationships/footer" Target="footer5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Julius Okwadi</dc:creator>
  <dcterms:created xsi:type="dcterms:W3CDTF">2015-12-10T13:41:21Z</dcterms:created>
  <dcterms:modified xsi:type="dcterms:W3CDTF">2015-12-10T13:41:21Z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2015-11-27T00:00:00Z</vt:filetime>
  </property>
  <property fmtid="{D5CDD505-2E9C-101B-9397-08002B2CF9AE}" pid="3" name="LastSaved">
    <vt:filetime>2015-12-10T00:00:00Z</vt:filetime>
  </property>
</Properties>
</file>