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g" ContentType="image/jpg"/>
  <Default Extension="png" ContentType="image/png"/>
  <Override PartName="/word/footer1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53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73.660480pt;height:68.850pt;mso-position-horizontal-relative:char;mso-position-vertical-relative:line" type="#_x0000_t75">
            <v:imagedata r:id="rId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40" w:right="540"/>
        </w:sectPr>
      </w:pPr>
      <w:rPr/>
    </w:p>
    <w:p>
      <w:pPr>
        <w:spacing w:before="66" w:after="0" w:line="240" w:lineRule="auto"/>
        <w:ind w:left="248" w:right="1454"/>
        <w:jc w:val="both"/>
        <w:rPr>
          <w:rFonts w:ascii="Arial" w:hAnsi="Arial" w:cs="Arial" w:eastAsia="Arial"/>
          <w:sz w:val="24"/>
          <w:szCs w:val="24"/>
        </w:rPr>
      </w:pPr>
      <w:rPr/>
      <w:r>
        <w:rPr/>
        <w:pict>
          <v:shape style="position:absolute;margin-left:171.149048pt;margin-top:-68.634117pt;width:157.63026pt;height:19.875pt;mso-position-horizontal-relative:page;mso-position-vertical-relative:paragraph;z-index:-5537" type="#_x0000_t75">
            <v:imagedata r:id="rId6" o:title=""/>
          </v:shape>
        </w:pict>
      </w:r>
      <w:r>
        <w:rPr/>
        <w:pict>
          <v:group style="position:absolute;margin-left:338.529999pt;margin-top:-68.848305pt;width:41.302735pt;height:16.462132pt;mso-position-horizontal-relative:page;mso-position-vertical-relative:paragraph;z-index:-5536" coordorigin="6771,-1377" coordsize="826,329">
            <v:group style="position:absolute;left:6841;top:-1255;width:400;height:197" coordorigin="6841,-1255" coordsize="400,197">
              <v:shape style="position:absolute;left:6841;top:-1255;width:400;height:197" coordorigin="6841,-1255" coordsize="400,197" path="m7040,-1255l6978,-1250,6903,-1228,6852,-1190,6841,-1156,6841,-1149,6888,-1090,6946,-1068,7006,-1059,7055,-1058,7077,-1058,7140,-1066,7210,-1089,7234,-1107,7035,-1107,7016,-1111,6998,-1120,6985,-1135,6981,-1156,6982,-1164,7043,-1204,7070,-1204,7241,-1204,7237,-1208,7174,-1241,7093,-1253,7068,-1255,7040,-1255e" filled="t" fillcolor="#9999FF" stroked="f">
                <v:path arrowok="t"/>
                <v:fill/>
              </v:shape>
            </v:group>
            <v:group style="position:absolute;left:7035;top:-1204;width:224;height:97" coordorigin="7035,-1204" coordsize="224,97">
              <v:shape style="position:absolute;left:7035;top:-1204;width:224;height:97" coordorigin="7035,-1204" coordsize="224,97" path="m7241,-1204l7070,-1204,7089,-1199,7108,-1189,7117,-1173,7120,-1149,7112,-1131,7096,-1116,7082,-1111,7062,-1108,7035,-1107,7234,-1107,7242,-1115,7252,-1131,7258,-1151,7259,-1175,7251,-1192,7241,-1204e" filled="t" fillcolor="#9999FF" stroked="f">
                <v:path arrowok="t"/>
                <v:fill/>
              </v:shape>
            </v:group>
            <v:group style="position:absolute;left:7295;top:-1327;width:292;height:265" coordorigin="7295,-1327" coordsize="292,265">
              <v:shape style="position:absolute;left:7295;top:-1327;width:292;height:265" coordorigin="7295,-1327" coordsize="292,265" path="m7467,-1327l7388,-1315,7352,-1281,7350,-1275,7348,-1267,7348,-1265,7348,-1259,7348,-1254,7334,-1251,7314,-1247,7295,-1236,7298,-1217,7307,-1197,7326,-1194,7345,-1182,7344,-1158,7344,-1138,7344,-1122,7343,-1062,7363,-1062,7443,-1068,7483,-1098,7484,-1118,7491,-1178,7515,-1199,7534,-1203,7554,-1211,7553,-1231,7548,-1251,7488,-1251,7489,-1259,7517,-1281,7533,-1281,7550,-1281,7573,-1285,7580,-1304,7587,-1323,7564,-1324,7543,-1325,7524,-1326,7504,-1327,7486,-1327,7467,-1327e" filled="t" fillcolor="#9999FF" stroked="f">
                <v:path arrowok="t"/>
                <v:fill/>
              </v:shape>
            </v:group>
            <v:group style="position:absolute;left:6781;top:-1295;width:400;height:197" coordorigin="6781,-1295" coordsize="400,197">
              <v:shape style="position:absolute;left:6781;top:-1295;width:400;height:197" coordorigin="6781,-1295" coordsize="400,197" path="m6980,-1295l6918,-1290,6843,-1268,6792,-1230,6781,-1196,6781,-1189,6828,-1130,6886,-1108,6946,-1099,6995,-1098,7017,-1098,7080,-1106,7150,-1129,7174,-1147,6975,-1147,6956,-1151,6938,-1160,6925,-1175,6921,-1196,6922,-1204,6983,-1244,7010,-1244,7181,-1244,7177,-1248,7114,-1281,7033,-1293,7008,-1295,6980,-1295e" filled="t" fillcolor="#B1B1B1" stroked="f">
                <v:path arrowok="t"/>
                <v:fill/>
              </v:shape>
            </v:group>
            <v:group style="position:absolute;left:6975;top:-1244;width:224;height:97" coordorigin="6975,-1244" coordsize="224,97">
              <v:shape style="position:absolute;left:6975;top:-1244;width:224;height:97" coordorigin="6975,-1244" coordsize="224,97" path="m7181,-1244l7010,-1244,7029,-1239,7048,-1229,7057,-1213,7060,-1189,7052,-1171,7036,-1156,7022,-1151,7002,-1148,6975,-1147,7174,-1147,7182,-1155,7192,-1171,7198,-1191,7199,-1215,7191,-1232,7181,-1244e" filled="t" fillcolor="#B1B1B1" stroked="f">
                <v:path arrowok="t"/>
                <v:fill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07,-1367l7328,-1355,7292,-1321,7290,-1315,7288,-1307,7288,-1305,7288,-1299,7288,-1294,7274,-1291,7254,-1287,7235,-1276,7238,-1257,7247,-1237,7266,-1234,7285,-1222,7284,-1198,7284,-1178,7284,-1162,7283,-1102,7303,-1102,7383,-1108,7423,-1138,7424,-1158,7431,-1218,7455,-1239,7474,-1243,7494,-1251,7493,-1271,7488,-1291,7428,-1291,7429,-1299,7457,-1321,7473,-1321,7490,-1321,7513,-1325,7520,-1344,7527,-1363,7504,-1364,7483,-1365,7464,-1366,7444,-1367,7426,-1367,7407,-1367e" filled="t" fillcolor="#B1B1B1" stroked="f">
                <v:path arrowok="t"/>
                <v:fill/>
              </v:shape>
            </v:group>
            <v:group style="position:absolute;left:6781;top:-1295;width:419;height:197" coordorigin="6781,-1295" coordsize="419,197">
              <v:shape style="position:absolute;left:6781;top:-1295;width:419;height:197" coordorigin="6781,-1295" coordsize="419,197" path="m6781,-1196l6825,-1259,6899,-1286,6959,-1294,6980,-1295,7008,-1295,7077,-1289,7145,-1270,7199,-1215,7198,-1191,7150,-1129,7080,-1106,7017,-1098,6995,-1098,6969,-1098,6904,-1104,6828,-1130,6785,-1173,6781,-1196xe" filled="f" stroked="t" strokeweight="1pt" strokecolor="#3333CC">
                <v:path arrowok="t"/>
              </v:shape>
            </v:group>
            <v:group style="position:absolute;left:6921;top:-1244;width:138;height:97" coordorigin="6921,-1244" coordsize="138,97">
              <v:shape style="position:absolute;left:6921;top:-1244;width:138;height:97" coordorigin="6921,-1244" coordsize="138,97" path="m6921,-1196l6925,-1175,6938,-1160,6956,-1151,6975,-1147,7002,-1148,7022,-1151,7036,-1156,7052,-1171,7060,-1189,7057,-1213,7048,-1229,7029,-1239,7010,-1244,6983,-1244,6922,-1204,6921,-1196xe" filled="f" stroked="t" strokeweight="1pt" strokecolor="#3333CC">
                <v:path arrowok="t"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28,-1291l7448,-1291,7468,-1291,7488,-1291,7493,-1271,7494,-1251,7474,-1243,7455,-1239,7435,-1238,7431,-1218,7424,-1158,7423,-1118,7402,-1112,7343,-1103,7283,-1102,7283,-1122,7284,-1182,7285,-1222,7266,-1234,7247,-1237,7238,-1257,7235,-1276,7254,-1287,7274,-1291,7288,-1294,7288,-1296,7288,-1299,7288,-1307,7290,-1315,7294,-1325,7297,-1334,7365,-1364,7407,-1367,7426,-1367,7504,-1364,7527,-1363,7520,-1344,7513,-1325,7490,-1321,7473,-1321,7457,-1321,7448,-1320,7429,-1299,7428,-1291xe" filled="f" stroked="t" strokeweight="1pt" strokecolor="#3333CC">
                <v:path arrowok="t"/>
              </v:shape>
            </v:group>
            <w10:wrap type="none"/>
          </v:group>
        </w:pict>
      </w:r>
      <w:r>
        <w:rPr/>
        <w:pict>
          <v:shape style="position:absolute;margin-left:391.177094pt;margin-top:-68.634117pt;width:126.041518pt;height:16.170000pt;mso-position-horizontal-relative:page;mso-position-vertical-relative:paragraph;z-index:-5535" type="#_x0000_t75">
            <v:imagedata r:id="rId7" o:title=""/>
          </v:shape>
        </w:pict>
      </w:r>
      <w:r>
        <w:rPr/>
        <w:pict>
          <v:shape style="position:absolute;margin-left:294.793823pt;margin-top:-42.944115pt;width:147.198480pt;height:19.875pt;mso-position-horizontal-relative:page;mso-position-vertical-relative:paragraph;z-index:-5534" type="#_x0000_t75">
            <v:imagedata r:id="rId8" o:title=""/>
          </v:shape>
        </w:pict>
      </w:r>
      <w:r>
        <w:rPr/>
        <w:pict>
          <v:shape style="position:absolute;margin-left:226.850006pt;margin-top:-16.854115pt;width:250.590897pt;height:19.11pt;mso-position-horizontal-relative:page;mso-position-vertical-relative:paragraph;z-index:-5533" type="#_x0000_t75">
            <v:imagedata r:id="rId9" o:title=""/>
          </v:shape>
        </w:pict>
      </w:r>
      <w:r>
        <w:rPr>
          <w:rFonts w:ascii="Arial" w:hAnsi="Arial" w:cs="Arial" w:eastAsia="Arial"/>
          <w:sz w:val="24"/>
          <w:szCs w:val="24"/>
          <w:color w:val="4F81BC"/>
          <w:b/>
          <w:bCs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4"/>
          <w:szCs w:val="24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59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2480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58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2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2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48" w:right="2150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Summ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5.799999" w:type="dxa"/>
      </w:tblPr>
      <w:tblGrid/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35.36" w:space="0" w:color="538DD3"/>
            </w:tcBorders>
            <w:shd w:val="clear" w:color="auto" w:fill="538DD3"/>
          </w:tcPr>
          <w:p>
            <w:pPr>
              <w:spacing w:before="1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or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41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42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42" w:right="32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42" w:right="32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100</w:t>
            </w:r>
          </w:p>
        </w:tc>
      </w:tr>
      <w:tr>
        <w:trPr>
          <w:trHeight w:val="337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5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61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63</w:t>
            </w:r>
          </w:p>
        </w:tc>
      </w:tr>
      <w:tr>
        <w:trPr>
          <w:trHeight w:val="523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" w:after="0" w:line="240" w:lineRule="exact"/>
              <w:ind w:left="85" w:right="45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81" w:right="46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81" w:right="46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FP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97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1(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3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7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65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9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ery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4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</w:p>
          <w:p>
            <w:pPr>
              <w:spacing w:before="0" w:after="0" w:line="240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5"/>
                <w:w w:val="100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m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552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aria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40" w:firstLine="-1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102105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38" w:firstLine="-1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129331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7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00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ue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299" w:hRule="exact"/>
        </w:trPr>
        <w:tc>
          <w:tcPr>
            <w:tcW w:w="1548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d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5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81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1)</w:t>
            </w:r>
          </w:p>
        </w:tc>
      </w:tr>
    </w:tbl>
    <w:p>
      <w:pPr>
        <w:spacing w:before="0" w:after="0" w:line="240" w:lineRule="auto"/>
        <w:ind w:left="248" w:right="1745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*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Indic</w:t>
      </w:r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4F81BC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pro</w:t>
      </w:r>
      <w:r>
        <w:rPr>
          <w:rFonts w:ascii="Arial" w:hAnsi="Arial" w:cs="Arial" w:eastAsia="Arial"/>
          <w:sz w:val="20"/>
          <w:szCs w:val="20"/>
          <w:color w:val="4F81BC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ided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48" w:right="805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b/>
          <w:bCs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mpl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ten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Re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orting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48" w:right="-5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≥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g,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63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-</w:t>
      </w:r>
    </w:p>
    <w:p>
      <w:pPr>
        <w:spacing w:before="0" w:after="0" w:line="250" w:lineRule="exact"/>
        <w:ind w:left="248" w:right="-5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57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</w:p>
    <w:p>
      <w:pPr>
        <w:spacing w:before="10" w:after="0" w:line="250" w:lineRule="exact"/>
        <w:ind w:left="248" w:right="-55"/>
        <w:jc w:val="left"/>
        <w:tabs>
          <w:tab w:pos="860" w:val="left"/>
          <w:tab w:pos="1420" w:val="left"/>
          <w:tab w:pos="2140" w:val="left"/>
          <w:tab w:pos="3080" w:val="left"/>
          <w:tab w:pos="374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  <w:tab/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  <w:tab/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  <w:tab/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  <w:tab/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  <w:tab/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638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pid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mio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og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4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0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[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2</w:t>
      </w:r>
      <w:r>
        <w:rPr>
          <w:rFonts w:ascii="Arial" w:hAnsi="Arial" w:cs="Arial" w:eastAsia="Arial"/>
          <w:sz w:val="16"/>
          <w:szCs w:val="16"/>
          <w:color w:val="4F81BC"/>
          <w:spacing w:val="-1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h</w:t>
      </w:r>
      <w:r>
        <w:rPr>
          <w:rFonts w:ascii="Arial" w:hAnsi="Arial" w:cs="Arial" w:eastAsia="Arial"/>
          <w:sz w:val="16"/>
          <w:szCs w:val="16"/>
          <w:color w:val="4F81BC"/>
          <w:spacing w:val="22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–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8</w:t>
      </w:r>
      <w:r>
        <w:rPr>
          <w:rFonts w:ascii="Arial" w:hAnsi="Arial" w:cs="Arial" w:eastAsia="Arial"/>
          <w:sz w:val="16"/>
          <w:szCs w:val="16"/>
          <w:color w:val="4F81BC"/>
          <w:spacing w:val="-1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h</w:t>
      </w:r>
      <w:r>
        <w:rPr>
          <w:rFonts w:ascii="Arial" w:hAnsi="Arial" w:cs="Arial" w:eastAsia="Arial"/>
          <w:sz w:val="16"/>
          <w:szCs w:val="16"/>
          <w:color w:val="4F81BC"/>
          <w:spacing w:val="22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0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5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]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482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413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40" w:after="0" w:line="239" w:lineRule="auto"/>
        <w:ind w:left="10" w:right="42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/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/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2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</w:p>
    <w:p>
      <w:pPr>
        <w:spacing w:before="4" w:after="0" w:line="252" w:lineRule="exact"/>
        <w:ind w:left="1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29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/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9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/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5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6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5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5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5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5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6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5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</w:p>
    <w:p>
      <w:pPr>
        <w:spacing w:before="0" w:after="0" w:line="251" w:lineRule="exact"/>
        <w:ind w:left="10" w:right="1451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CPH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i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50" w:lineRule="exact"/>
        <w:ind w:left="10" w:right="49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8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8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:</w:t>
      </w:r>
      <w:r>
        <w:rPr>
          <w:rFonts w:ascii="Arial" w:hAnsi="Arial" w:cs="Arial" w:eastAsia="Arial"/>
          <w:sz w:val="22"/>
          <w:szCs w:val="22"/>
          <w:spacing w:val="1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</w:p>
    <w:p>
      <w:pPr>
        <w:spacing w:before="8" w:after="0" w:line="252" w:lineRule="exact"/>
        <w:ind w:left="10" w:right="4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" w:right="49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Un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ss</w:t>
      </w:r>
      <w:r>
        <w:rPr>
          <w:rFonts w:ascii="Arial" w:hAnsi="Arial" w:cs="Arial" w:eastAsia="Arial"/>
          <w:sz w:val="22"/>
          <w:szCs w:val="22"/>
          <w:color w:val="4F81BC"/>
          <w:spacing w:val="5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5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sa</w:t>
      </w:r>
      <w:r>
        <w:rPr>
          <w:rFonts w:ascii="Arial" w:hAnsi="Arial" w:cs="Arial" w:eastAsia="Arial"/>
          <w:sz w:val="22"/>
          <w:szCs w:val="22"/>
          <w:color w:val="4F81BC"/>
          <w:spacing w:val="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&amp;</w:t>
      </w:r>
      <w:r>
        <w:rPr>
          <w:rFonts w:ascii="Arial" w:hAnsi="Arial" w:cs="Arial" w:eastAsia="Arial"/>
          <w:sz w:val="22"/>
          <w:szCs w:val="22"/>
          <w:color w:val="4F81BC"/>
          <w:spacing w:val="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ma</w:t>
      </w:r>
      <w:r>
        <w:rPr>
          <w:rFonts w:ascii="Arial" w:hAnsi="Arial" w:cs="Arial" w:eastAsia="Arial"/>
          <w:sz w:val="22"/>
          <w:szCs w:val="22"/>
          <w:color w:val="4F81BC"/>
          <w:spacing w:val="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di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23</w:t>
      </w:r>
      <w:r>
        <w:rPr>
          <w:rFonts w:ascii="Arial" w:hAnsi="Arial" w:cs="Arial" w:eastAsia="Arial"/>
          <w:sz w:val="14"/>
          <w:szCs w:val="14"/>
          <w:color w:val="000000"/>
          <w:spacing w:val="-1"/>
          <w:w w:val="100"/>
          <w:position w:val="8"/>
        </w:rPr>
        <w:t>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d</w:t>
      </w:r>
      <w:r>
        <w:rPr>
          <w:rFonts w:ascii="Arial" w:hAnsi="Arial" w:cs="Arial" w:eastAsia="Arial"/>
          <w:sz w:val="14"/>
          <w:szCs w:val="14"/>
          <w:color w:val="000000"/>
          <w:spacing w:val="29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</w:p>
    <w:p>
      <w:pPr>
        <w:spacing w:before="4" w:after="0" w:line="239" w:lineRule="auto"/>
        <w:ind w:left="1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emo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s.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4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ested</w:t>
      </w:r>
      <w:r>
        <w:rPr>
          <w:rFonts w:ascii="Arial" w:hAnsi="Arial" w:cs="Arial" w:eastAsia="Arial"/>
          <w:sz w:val="22"/>
          <w:szCs w:val="22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a,</w:t>
      </w:r>
      <w:r>
        <w:rPr>
          <w:rFonts w:ascii="Arial" w:hAnsi="Arial" w:cs="Arial" w:eastAsia="Arial"/>
          <w:sz w:val="22"/>
          <w:szCs w:val="22"/>
          <w:spacing w:val="4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arb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g,</w:t>
      </w:r>
      <w:r>
        <w:rPr>
          <w:rFonts w:ascii="Arial" w:hAnsi="Arial" w:cs="Arial" w:eastAsia="Arial"/>
          <w:sz w:val="22"/>
          <w:szCs w:val="22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F.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28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other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ntense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sur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sus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cases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</w:p>
    <w:p>
      <w:pPr>
        <w:spacing w:before="0" w:after="0" w:line="250" w:lineRule="exact"/>
        <w:ind w:left="10" w:right="5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s:</w:t>
      </w:r>
      <w:r>
        <w:rPr>
          <w:rFonts w:ascii="Arial" w:hAnsi="Arial" w:cs="Arial" w:eastAsia="Arial"/>
          <w:sz w:val="22"/>
          <w:szCs w:val="22"/>
          <w:spacing w:val="2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ow</w:t>
      </w:r>
      <w:r>
        <w:rPr>
          <w:rFonts w:ascii="Arial" w:hAnsi="Arial" w:cs="Arial" w:eastAsia="Arial"/>
          <w:sz w:val="22"/>
          <w:szCs w:val="22"/>
          <w:spacing w:val="2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ce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by</w:t>
      </w:r>
      <w:r>
        <w:rPr>
          <w:rFonts w:ascii="Arial" w:hAnsi="Arial" w:cs="Arial" w:eastAsia="Arial"/>
          <w:sz w:val="22"/>
          <w:szCs w:val="22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ct</w:t>
      </w:r>
      <w:r>
        <w:rPr>
          <w:rFonts w:ascii="Arial" w:hAnsi="Arial" w:cs="Arial" w:eastAsia="Arial"/>
          <w:sz w:val="22"/>
          <w:szCs w:val="22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</w:p>
    <w:p>
      <w:pPr>
        <w:spacing w:before="8" w:after="0" w:line="252" w:lineRule="exact"/>
        <w:ind w:left="1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38" w:lineRule="auto"/>
        <w:ind w:left="10" w:right="42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,</w:t>
      </w:r>
      <w:r>
        <w:rPr>
          <w:rFonts w:ascii="Arial" w:hAnsi="Arial" w:cs="Arial" w:eastAsia="Arial"/>
          <w:sz w:val="22"/>
          <w:szCs w:val="22"/>
          <w:color w:val="4F81BC"/>
          <w:spacing w:val="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5</w:t>
      </w:r>
      <w:r>
        <w:rPr>
          <w:rFonts w:ascii="Arial" w:hAnsi="Arial" w:cs="Arial" w:eastAsia="Arial"/>
          <w:sz w:val="14"/>
          <w:szCs w:val="14"/>
          <w:color w:val="000000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color w:val="000000"/>
          <w:spacing w:val="15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8</w:t>
      </w:r>
      <w:r>
        <w:rPr>
          <w:rFonts w:ascii="Arial" w:hAnsi="Arial" w:cs="Arial" w:eastAsia="Arial"/>
          <w:sz w:val="14"/>
          <w:szCs w:val="14"/>
          <w:color w:val="000000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color w:val="000000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</w:p>
    <w:p>
      <w:pPr>
        <w:spacing w:before="1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1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aria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sed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42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6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ev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5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6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ns</w:t>
      </w:r>
      <w:r>
        <w:rPr>
          <w:rFonts w:ascii="Arial" w:hAnsi="Arial" w:cs="Arial" w:eastAsia="Arial"/>
          <w:sz w:val="22"/>
          <w:szCs w:val="22"/>
          <w:color w:val="000000"/>
          <w:spacing w:val="5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er</w:t>
      </w:r>
      <w:r>
        <w:rPr>
          <w:rFonts w:ascii="Arial" w:hAnsi="Arial" w:cs="Arial" w:eastAsia="Arial"/>
          <w:sz w:val="22"/>
          <w:szCs w:val="22"/>
          <w:color w:val="000000"/>
          <w:spacing w:val="6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5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15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eral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ay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ncre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se.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orec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ño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are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ncr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ase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aria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nce.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10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htly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sed,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htly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  <w:position w:val="0"/>
        </w:rPr>
        <w:t>res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  <w:position w:val="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b/>
          <w:bCs/>
          <w:position w:val="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  <w:position w:val="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392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umbe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uria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</w:p>
    <w:p>
      <w:pPr>
        <w:jc w:val="both"/>
        <w:spacing w:after="0"/>
        <w:sectPr>
          <w:type w:val="continuous"/>
          <w:pgSz w:w="11920" w:h="16840"/>
          <w:pgMar w:top="520" w:bottom="280" w:left="40" w:right="540"/>
          <w:cols w:num="2" w:equalWidth="0">
            <w:col w:w="4241" w:space="256"/>
            <w:col w:w="6843"/>
          </w:cols>
        </w:sectPr>
      </w:pPr>
      <w:rPr/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533.440486pt;height:263.52pt;mso-position-horizontal-relative:char;mso-position-vertical-relative:line" type="#_x0000_t75">
            <v:imagedata r:id="rId1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2" w:lineRule="auto"/>
        <w:ind w:left="100" w:right="62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38.739883pt;width:494.5pt;height:247.8pt;mso-position-horizontal-relative:page;mso-position-vertical-relative:paragraph;z-index:-5532" type="#_x0000_t75">
            <v:imagedata r:id="rId12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1: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nt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ly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n.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–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%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(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20"/>
          <w:szCs w:val="20"/>
          <w:spacing w:val="-1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NumType w:start="2"/>
          <w:pgMar w:footer="296" w:header="0" w:top="1120" w:bottom="480" w:left="260" w:right="560"/>
          <w:footerReference w:type="default" r:id="rId1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40.15pt;height:216pt;mso-position-horizontal-relative:char;mso-position-vertical-relative:line" type="#_x0000_t75">
            <v:imagedata r:id="rId1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49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18pt;margin-top:26.4pt;width:489.6pt;height:216pt;mso-position-horizontal-relative:page;mso-position-vertical-relative:paragraph;z-index:-5531" type="#_x0000_t75">
            <v:imagedata r:id="rId14" o:title=""/>
          </v:shape>
        </w:pic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18pt;margin-top:25.467876pt;width:489.6pt;height:216pt;mso-position-horizontal-relative:page;mso-position-vertical-relative:paragraph;z-index:-5530" type="#_x0000_t75">
            <v:imagedata r:id="rId15" o:title=""/>
          </v:shape>
        </w:pic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4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8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jc w:val="left"/>
        <w:spacing w:after="0"/>
        <w:sectPr>
          <w:pgMar w:header="0" w:footer="296" w:top="600" w:bottom="680" w:left="260" w:right="164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65.1pt;height:216pt;mso-position-horizontal-relative:char;mso-position-vertical-relative:line" type="#_x0000_t75">
            <v:imagedata r:id="rId16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49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18pt;margin-top:26.4pt;width:465.6pt;height:216pt;mso-position-horizontal-relative:page;mso-position-vertical-relative:paragraph;z-index:-5529" type="#_x0000_t75">
            <v:imagedata r:id="rId17" o:title=""/>
          </v:shape>
        </w:pic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18pt;margin-top:26.667875pt;width:471.35pt;height:216.0pt;mso-position-horizontal-relative:page;mso-position-vertical-relative:paragraph;z-index:-5528" type="#_x0000_t75">
            <v:imagedata r:id="rId18" o:title=""/>
          </v:shape>
        </w:pic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ulu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8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8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go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jc w:val="left"/>
        <w:spacing w:after="0"/>
        <w:sectPr>
          <w:pgMar w:header="0" w:footer="296" w:top="600" w:bottom="680" w:left="260" w:right="168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88.75pt;height:216pt;mso-position-horizontal-relative:char;mso-position-vertical-relative:line" type="#_x0000_t75">
            <v:imagedata r:id="rId19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49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18pt;margin-top:26.4pt;width:481.9pt;height:216pt;mso-position-horizontal-relative:page;mso-position-vertical-relative:paragraph;z-index:-5527" type="#_x0000_t75">
            <v:imagedata r:id="rId20" o:title=""/>
          </v:shape>
        </w:pic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18pt;margin-top:26.667875pt;width:474.7pt;height:216.0pt;mso-position-horizontal-relative:page;mso-position-vertical-relative:paragraph;z-index:-5526" type="#_x0000_t75">
            <v:imagedata r:id="rId21" o:title=""/>
          </v:shape>
        </w:pic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am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8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8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muru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jc w:val="left"/>
        <w:spacing w:after="0"/>
        <w:sectPr>
          <w:pgMar w:header="0" w:footer="296" w:top="600" w:bottom="680" w:left="260" w:right="166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74.7pt;height:216pt;mso-position-horizontal-relative:char;mso-position-vertical-relative:line" type="#_x0000_t75">
            <v:imagedata r:id="rId22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49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rep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K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ncrease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umber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</w:p>
    <w:p>
      <w:pPr>
        <w:spacing w:before="1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18pt;margin-top:26.647856pt;width:474.7pt;height:216.0pt;mso-position-horizontal-relative:page;mso-position-vertical-relative:paragraph;z-index:-5525" type="#_x0000_t75">
            <v:imagedata r:id="rId23" o:title=""/>
          </v:shape>
        </w:pic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3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37.439999pt;margin-top:12.997885pt;width:3pt;height:1.08pt;mso-position-horizontal-relative:page;mso-position-vertical-relative:paragraph;z-index:-5524" coordorigin="749,260" coordsize="60,22">
            <v:shape style="position:absolute;left:749;top:260;width:60;height:22" coordorigin="749,260" coordsize="60,22" path="m749,271l809,271e" filled="f" stroked="t" strokeweight="1.18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color w:val="4F81BC"/>
          <w:w w:val="99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/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4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jc w:val="both"/>
        <w:spacing w:after="0"/>
        <w:sectPr>
          <w:pgMar w:header="0" w:footer="296" w:top="600" w:bottom="680" w:left="260" w:right="46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60.966637pt;height:216.96pt;mso-position-horizontal-relative:char;mso-position-vertical-relative:line" type="#_x0000_t75">
            <v:imagedata r:id="rId24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3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0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8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52" w:lineRule="exact"/>
        <w:ind w:left="100" w:right="44"/>
        <w:jc w:val="left"/>
        <w:tabs>
          <w:tab w:pos="12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z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15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15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1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</w:p>
    <w:p>
      <w:pPr>
        <w:spacing w:before="1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</w:p>
    <w:p>
      <w:pPr>
        <w:spacing w:before="1" w:after="0" w:line="240" w:lineRule="auto"/>
        <w:ind w:left="100" w:right="357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201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gh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[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]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</w:p>
    <w:p>
      <w:pPr>
        <w:spacing w:before="1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39.036981pt;height:223.74pt;mso-position-horizontal-relative:char;mso-position-vertical-relative:line" type="#_x0000_t75">
            <v:imagedata r:id="rId2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0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g</w:t>
      </w:r>
      <w:r>
        <w:rPr>
          <w:rFonts w:ascii="Arial" w:hAnsi="Arial" w:cs="Arial" w:eastAsia="Arial"/>
          <w:sz w:val="22"/>
          <w:szCs w:val="22"/>
          <w:color w:val="4F81BC"/>
          <w:spacing w:val="-7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g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2" w:after="0" w:line="241" w:lineRule="auto"/>
        <w:ind w:left="100" w:right="46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T,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</w:p>
    <w:p>
      <w:pPr>
        <w:jc w:val="left"/>
        <w:spacing w:after="0"/>
        <w:sectPr>
          <w:pgMar w:header="0" w:footer="296" w:top="600" w:bottom="680" w:left="260" w:right="460"/>
          <w:pgSz w:w="11920" w:h="16840"/>
        </w:sectPr>
      </w:pPr>
      <w:rPr/>
    </w:p>
    <w:p>
      <w:pPr>
        <w:spacing w:before="64" w:after="0" w:line="240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em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ce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of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g.</w:t>
      </w:r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4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t;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507.400986pt;height:227.13pt;mso-position-horizontal-relative:char;mso-position-vertical-relative:line" type="#_x0000_t75">
            <v:imagedata r:id="rId26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0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60" w:lineRule="atLeast"/>
        <w:ind w:left="100" w:right="178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18pt;margin-top:37.940868pt;width:360.95pt;height:216.95pt;mso-position-horizontal-relative:page;mso-position-vertical-relative:paragraph;z-index:-5523" coordorigin="360,759" coordsize="7219,4339">
            <v:shape style="position:absolute;left:360;top:759;width:7219;height:4339" type="#_x0000_t75">
              <v:imagedata r:id="rId27" o:title=""/>
            </v:shape>
            <v:group style="position:absolute;left:1476;top:1479;width:5400;height:120" coordorigin="1476,1479" coordsize="5400,120">
              <v:shape style="position:absolute;left:1476;top:1479;width:5400;height:120" coordorigin="1476,1479" coordsize="5400,120" path="m6756,1479l6756,1529,6776,1529,6776,1549,6756,1549,6756,1599,6857,1549,6776,1549,6857,1549,6876,1540,6756,1479e" filled="t" fillcolor="#000000" stroked="f">
                <v:path arrowok="t"/>
                <v:fill/>
              </v:shape>
              <v:shape style="position:absolute;left:1476;top:1479;width:5400;height:120" coordorigin="1476,1479" coordsize="5400,120" path="m6756,1529l6756,1549,6776,1549,6776,1529,6756,1529e" filled="t" fillcolor="#000000" stroked="f">
                <v:path arrowok="t"/>
                <v:fill/>
              </v:shape>
              <v:shape style="position:absolute;left:1476;top:1479;width:5400;height:120" coordorigin="1476,1479" coordsize="5400,120" path="m1476,1494l1476,1514,6756,1549,6756,1529,1476,1494e" filled="t" fillcolor="#000000" stroked="f">
                <v:path arrowok="t"/>
                <v:fill/>
              </v:shape>
            </v:group>
            <v:group style="position:absolute;left:1632;top:1036;width:2436;height:468" coordorigin="1632,1036" coordsize="2436,468">
              <v:shape style="position:absolute;left:1632;top:1036;width:2436;height:468" coordorigin="1632,1036" coordsize="2436,468" path="m1632,1504l4068,1504,4068,1036,1632,1036,1632,1504e" filled="t" fillcolor="#FFFFFF" stroked="f">
                <v:path arrowok="t"/>
                <v:fill/>
              </v:shape>
            </v:group>
            <v:group style="position:absolute;left:1632;top:1036;width:2436;height:468" coordorigin="1632,1036" coordsize="2436,468">
              <v:shape style="position:absolute;left:1632;top:1036;width:2436;height:468" coordorigin="1632,1036" coordsize="2436,468" path="m1632,1504l4068,1504,4068,1036,1632,1036,1632,1504xe" filled="f" stroked="t" strokeweight=".75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6: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age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alth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ilit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am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j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ion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6"/>
          <w:w w:val="100"/>
          <w:b/>
          <w:bCs/>
        </w:rPr>
        <w:t>(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dist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be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(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J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-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il)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er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ai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-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2.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9" w:after="0" w:line="271" w:lineRule="exact"/>
        <w:ind w:left="1524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Ta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  <w:position w:val="-1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  <w:position w:val="-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–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80%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position w:val="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75" w:lineRule="auto"/>
        <w:ind w:left="100" w:right="551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7: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age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alth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ilit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bef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(Jan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-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er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ini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-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by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Mar w:header="0" w:footer="296" w:top="640" w:bottom="680" w:left="260" w:right="460"/>
          <w:pgSz w:w="11920" w:h="16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9" w:after="0" w:line="271" w:lineRule="exact"/>
        <w:ind w:left="5778" w:right="4023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Ta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  <w:position w:val="-1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  <w:position w:val="-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–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80%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65" w:lineRule="exact"/>
        <w:ind w:left="180" w:right="-20"/>
        <w:jc w:val="left"/>
        <w:rPr>
          <w:rFonts w:ascii="Calibri" w:hAnsi="Calibri" w:cs="Calibri" w:eastAsia="Calibri"/>
          <w:sz w:val="22"/>
          <w:szCs w:val="22"/>
        </w:rPr>
      </w:pPr>
      <w:rPr/>
      <w:r>
        <w:rPr/>
        <w:pict>
          <v:group style="position:absolute;margin-left:18pt;margin-top:-228.156387pt;width:396pt;height:216.95pt;mso-position-horizontal-relative:page;mso-position-vertical-relative:paragraph;z-index:-5522" coordorigin="360,-4563" coordsize="7920,4339">
            <v:shape style="position:absolute;left:360;top:-4563;width:7920;height:4339" type="#_x0000_t75">
              <v:imagedata r:id="rId28" o:title=""/>
            </v:shape>
            <v:group style="position:absolute;left:5844;top:-4374;width:1812;height:528" coordorigin="5844,-4374" coordsize="1812,528">
              <v:shape style="position:absolute;left:5844;top:-4374;width:1812;height:528" coordorigin="5844,-4374" coordsize="1812,528" path="m5844,-3846l7656,-3846,7656,-4374,5844,-4374,5844,-3846e" filled="t" fillcolor="#FFFFFF" stroked="f">
                <v:path arrowok="t"/>
                <v:fill/>
              </v:shape>
            </v:group>
            <v:group style="position:absolute;left:5844;top:-4374;width:1812;height:528" coordorigin="5844,-4374" coordsize="1812,528">
              <v:shape style="position:absolute;left:5844;top:-4374;width:1812;height:528" coordorigin="5844,-4374" coordsize="1812,528" path="m5844,-3846l7656,-3846,7656,-4374,5844,-4374,5844,-3846xe" filled="f" stroked="t" strokeweight=".75pt" strokecolor="#000000">
                <v:path arrowok="t"/>
              </v:shape>
            </v:group>
            <w10:wrap type="none"/>
          </v:group>
        </w:pic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Fi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g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u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1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8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: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2"/>
          <w:w w:val="100"/>
          <w:b/>
          <w:bCs/>
        </w:rPr>
        <w:t>v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g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p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g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f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h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l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th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f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c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l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s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C</w:t>
      </w:r>
      <w:r>
        <w:rPr>
          <w:rFonts w:ascii="Calibri" w:hAnsi="Calibri" w:cs="Calibri" w:eastAsia="Calibri"/>
          <w:sz w:val="22"/>
          <w:szCs w:val="22"/>
          <w:spacing w:val="2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h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22"/>
          <w:szCs w:val="22"/>
          <w:spacing w:val="2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d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s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c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s</w:t>
      </w:r>
      <w:r>
        <w:rPr>
          <w:rFonts w:ascii="Calibri" w:hAnsi="Calibri" w:cs="Calibri" w:eastAsia="Calibri"/>
          <w:sz w:val="22"/>
          <w:szCs w:val="22"/>
          <w:spacing w:val="3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b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f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(</w:t>
      </w:r>
      <w:r>
        <w:rPr>
          <w:rFonts w:ascii="Calibri" w:hAnsi="Calibri" w:cs="Calibri" w:eastAsia="Calibri"/>
          <w:sz w:val="22"/>
          <w:szCs w:val="22"/>
          <w:spacing w:val="-4"/>
          <w:w w:val="100"/>
          <w:b/>
          <w:bCs/>
        </w:rPr>
        <w:t>J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-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J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u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)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d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f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ter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g</w:t>
      </w:r>
      <w:r>
        <w:rPr>
          <w:rFonts w:ascii="Calibri" w:hAnsi="Calibri" w:cs="Calibri" w:eastAsia="Calibri"/>
          <w:sz w:val="22"/>
          <w:szCs w:val="22"/>
          <w:spacing w:val="3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-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b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y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w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k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4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29" w:after="0" w:line="271" w:lineRule="exact"/>
        <w:ind w:left="6309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Ta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  <w:position w:val="-1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  <w:position w:val="-1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–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  <w:position w:val="-1"/>
        </w:rPr>
        <w:t>80%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position w:val="0"/>
        </w:rPr>
      </w:r>
    </w:p>
    <w:p>
      <w:pPr>
        <w:spacing w:before="8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65" w:lineRule="exact"/>
        <w:ind w:left="180" w:right="-20"/>
        <w:jc w:val="left"/>
        <w:rPr>
          <w:rFonts w:ascii="Calibri" w:hAnsi="Calibri" w:cs="Calibri" w:eastAsia="Calibri"/>
          <w:sz w:val="22"/>
          <w:szCs w:val="22"/>
        </w:rPr>
      </w:pPr>
      <w:rPr/>
      <w:r>
        <w:rPr/>
        <w:pict>
          <v:group style="position:absolute;margin-left:18pt;margin-top:-228.186371pt;width:408.95pt;height:216.95pt;mso-position-horizontal-relative:page;mso-position-vertical-relative:paragraph;z-index:-5521" coordorigin="360,-4564" coordsize="8179,4339">
            <v:shape style="position:absolute;left:360;top:-4564;width:8179;height:4339" type="#_x0000_t75">
              <v:imagedata r:id="rId29" o:title=""/>
            </v:shape>
            <v:group style="position:absolute;left:6336;top:-4357;width:1776;height:540" coordorigin="6336,-4357" coordsize="1776,540">
              <v:shape style="position:absolute;left:6336;top:-4357;width:1776;height:540" coordorigin="6336,-4357" coordsize="1776,540" path="m6336,-3817l8112,-3817,8112,-4357,6336,-4357,6336,-3817e" filled="t" fillcolor="#FFFFFF" stroked="f">
                <v:path arrowok="t"/>
                <v:fill/>
              </v:shape>
            </v:group>
            <v:group style="position:absolute;left:6336;top:-4357;width:1776;height:540" coordorigin="6336,-4357" coordsize="1776,540">
              <v:shape style="position:absolute;left:6336;top:-4357;width:1776;height:540" coordorigin="6336,-4357" coordsize="1776,540" path="m6336,-3817l8112,-3817,8112,-4357,6336,-4357,6336,-3817xe" filled="f" stroked="t" strokeweight=".75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6.45pt;margin-top:88.213631pt;width:576.3pt;height:87.75pt;mso-position-horizontal-relative:page;mso-position-vertical-relative:paragraph;z-index:-5520" coordorigin="129,1764" coordsize="11526,1755">
            <v:shape style="position:absolute;left:129;top:1764;width:11526;height:1755" coordorigin="129,1764" coordsize="11526,1755" path="m129,3519l11655,3519,11655,1764,129,1764,129,3519xe" filled="f" stroked="t" strokeweight=".75pt" strokecolor="#000000">
              <v:path arrowok="t"/>
            </v:shape>
          </v:group>
          <w10:wrap type="none"/>
        </w:pic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Fi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g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u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1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9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: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2"/>
          <w:w w:val="100"/>
          <w:b/>
          <w:bCs/>
        </w:rPr>
        <w:t>v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g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p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g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f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h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l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th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f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c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l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s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C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h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4</w:t>
      </w:r>
      <w:r>
        <w:rPr>
          <w:rFonts w:ascii="Calibri" w:hAnsi="Calibri" w:cs="Calibri" w:eastAsia="Calibri"/>
          <w:sz w:val="22"/>
          <w:szCs w:val="22"/>
          <w:spacing w:val="5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d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s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c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s</w:t>
      </w:r>
      <w:r>
        <w:rPr>
          <w:rFonts w:ascii="Calibri" w:hAnsi="Calibri" w:cs="Calibri" w:eastAsia="Calibri"/>
          <w:sz w:val="22"/>
          <w:szCs w:val="22"/>
          <w:spacing w:val="3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b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f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o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(</w:t>
      </w:r>
      <w:r>
        <w:rPr>
          <w:rFonts w:ascii="Calibri" w:hAnsi="Calibri" w:cs="Calibri" w:eastAsia="Calibri"/>
          <w:sz w:val="22"/>
          <w:szCs w:val="22"/>
          <w:spacing w:val="-4"/>
          <w:w w:val="100"/>
          <w:b/>
          <w:bCs/>
        </w:rPr>
        <w:t>J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-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J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u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l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y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)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d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f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ter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t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r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a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3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i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n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g</w:t>
      </w:r>
      <w:r>
        <w:rPr>
          <w:rFonts w:ascii="Calibri" w:hAnsi="Calibri" w:cs="Calibri" w:eastAsia="Calibri"/>
          <w:sz w:val="22"/>
          <w:szCs w:val="22"/>
          <w:spacing w:val="3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-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b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y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w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-1"/>
          <w:w w:val="100"/>
          <w:b/>
          <w:bCs/>
        </w:rPr>
        <w:t>e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k</w:t>
      </w:r>
      <w:r>
        <w:rPr>
          <w:rFonts w:ascii="Calibri" w:hAnsi="Calibri" w:cs="Calibri" w:eastAsia="Calibri"/>
          <w:sz w:val="22"/>
          <w:szCs w:val="22"/>
          <w:spacing w:val="-2"/>
          <w:w w:val="100"/>
          <w:b/>
          <w:bCs/>
        </w:rPr>
        <w:t> </w:t>
      </w:r>
      <w:r>
        <w:rPr>
          <w:rFonts w:ascii="Calibri" w:hAnsi="Calibri" w:cs="Calibri" w:eastAsia="Calibri"/>
          <w:sz w:val="22"/>
          <w:szCs w:val="22"/>
          <w:spacing w:val="1"/>
          <w:w w:val="100"/>
          <w:b/>
          <w:bCs/>
        </w:rPr>
        <w:t>4</w:t>
      </w:r>
      <w:r>
        <w:rPr>
          <w:rFonts w:ascii="Calibri" w:hAnsi="Calibri" w:cs="Calibri" w:eastAsia="Calibri"/>
          <w:sz w:val="22"/>
          <w:szCs w:val="2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22"/>
          <w:szCs w:val="22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0" w:after="0" w:line="206" w:lineRule="exact"/>
        <w:ind w:left="101" w:right="65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2" w:after="0" w:line="238" w:lineRule="auto"/>
        <w:ind w:left="101" w:right="241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2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h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304" w:right="533" w:firstLine="-2888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rv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H;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X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K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,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/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5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0"/>
          <w:w w:val="100"/>
          <w:b/>
          <w:bCs/>
          <w:i/>
        </w:rPr>
      </w:r>
      <w:hyperlink r:id="rId30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l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t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</w:rPr>
          <w:t> </w:t>
        </w:r>
      </w:hyperlink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-39"/>
          <w:w w:val="100"/>
          <w:b/>
          <w:bCs/>
          <w:i/>
        </w:rPr>
        <w:t> </w:t>
      </w:r>
      <w:hyperlink r:id="rId31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n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y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c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k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00"/>
            <w:spacing w:val="0"/>
            <w:w w:val="100"/>
          </w:rPr>
        </w:r>
      </w:hyperlink>
    </w:p>
    <w:p>
      <w:pPr>
        <w:jc w:val="left"/>
        <w:spacing w:after="0"/>
        <w:sectPr>
          <w:pgMar w:header="0" w:footer="296" w:top="1560" w:bottom="680" w:left="180" w:right="420"/>
          <w:pgSz w:w="11920" w:h="16840"/>
        </w:sectPr>
      </w:pPr>
      <w:rPr/>
    </w:p>
    <w:p>
      <w:pPr>
        <w:spacing w:before="77" w:after="0" w:line="240" w:lineRule="auto"/>
        <w:ind w:left="46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um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color w:val="FF660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epi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mi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lo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color w:val="FF660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5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color w:val="FF6600"/>
          <w:spacing w:val="4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20"/>
          <w:szCs w:val="20"/>
          <w:color w:val="FF660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nding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8</w:t>
      </w:r>
      <w:r>
        <w:rPr>
          <w:rFonts w:ascii="Arial" w:hAnsi="Arial" w:cs="Arial" w:eastAsia="Arial"/>
          <w:sz w:val="13"/>
          <w:szCs w:val="13"/>
          <w:color w:val="FF6600"/>
          <w:spacing w:val="0"/>
          <w:w w:val="100"/>
          <w:b/>
          <w:bCs/>
          <w:position w:val="7"/>
        </w:rPr>
        <w:t>th</w:t>
      </w:r>
      <w:r>
        <w:rPr>
          <w:rFonts w:ascii="Arial" w:hAnsi="Arial" w:cs="Arial" w:eastAsia="Arial"/>
          <w:sz w:val="13"/>
          <w:szCs w:val="13"/>
          <w:color w:val="FF6600"/>
          <w:spacing w:val="-3"/>
          <w:w w:val="100"/>
          <w:b/>
          <w:bCs/>
          <w:position w:val="7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ct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ber</w:t>
      </w:r>
      <w:r>
        <w:rPr>
          <w:rFonts w:ascii="Arial" w:hAnsi="Arial" w:cs="Arial" w:eastAsia="Arial"/>
          <w:sz w:val="20"/>
          <w:szCs w:val="20"/>
          <w:color w:val="FF6600"/>
          <w:spacing w:val="-9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0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5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460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(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be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br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k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hs)</w:t>
      </w:r>
      <w:r>
        <w:rPr>
          <w:rFonts w:ascii="Arial" w:hAnsi="Arial" w:cs="Arial" w:eastAsia="Arial"/>
          <w:sz w:val="16"/>
          <w:szCs w:val="16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820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4423(2)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8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g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33.44" w:space="0" w:color="6FAC46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03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33.4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509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7</w:t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3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3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33.44" w:space="0" w:color="6FAC46"/>
              <w:bottom w:val="single" w:sz="15.2" w:space="0" w:color="FFFF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8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33.44" w:space="0" w:color="6FAC46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593" w:type="dxa"/>
            <w:tcBorders>
              <w:top w:val="single" w:sz="16.72" w:space="0" w:color="6FAC46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16.72" w:space="0" w:color="6FAC46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82" w:lineRule="exact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232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6.7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8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87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15.2" w:space="0" w:color="FFFF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7</w:t>
            </w:r>
          </w:p>
        </w:tc>
        <w:tc>
          <w:tcPr>
            <w:tcW w:w="593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124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4.2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4.24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7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3021(2)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30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pac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4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1974(2)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3925(1)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9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14.24" w:space="0" w:color="6FAC46"/>
              <w:bottom w:val="single" w:sz="33.44" w:space="0" w:color="6FAC46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18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2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33.4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14.24" w:space="0" w:color="6FAC46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20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0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725" w:type="dxa"/>
            <w:tcBorders>
              <w:top w:val="single" w:sz="14.2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672" w:type="dxa"/>
            <w:tcBorders>
              <w:top w:val="single" w:sz="33.44" w:space="0" w:color="6FAC46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33.4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16.7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6.7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6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596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6.7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3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833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2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1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166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81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782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30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8" w:after="0" w:line="189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2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position w:val="-2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position w:val="-2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position w:val="-2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  <w:position w:val="-2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position w:val="-2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2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6.240000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6.240000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9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6.240000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16.240000" w:space="0" w:color="6FAC46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" w:after="0" w:line="187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2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6.240000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16.240000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" w:after="0" w:line="187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2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6.240000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450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6.240000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0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6.240000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9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6.240000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96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6.240000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9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6.240000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</w:tr>
      <w:tr>
        <w:trPr>
          <w:trHeight w:val="283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65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6.240000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3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6.240000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6.240000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3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16.240000" w:space="0" w:color="6FAC46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6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6.240000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3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6.240000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6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6.240000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3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730" w:type="dxa"/>
            <w:tcBorders>
              <w:top w:val="single" w:sz="16.240000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6.240000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6.240000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6.240000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6.240000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3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605(2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31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3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7.52008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5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7.52008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7.5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7.5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7.5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28" w:hRule="exact"/>
        </w:trPr>
        <w:tc>
          <w:tcPr>
            <w:tcW w:w="1541" w:type="dxa"/>
            <w:tcBorders>
              <w:top w:val="single" w:sz="7.52008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7.52008" w:space="0" w:color="6FAC46"/>
              <w:bottom w:val="single" w:sz="7.5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1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7.52" w:space="0" w:color="6FAC46"/>
              <w:bottom w:val="single" w:sz="7.5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7.52" w:space="0" w:color="6FAC46"/>
              <w:bottom w:val="single" w:sz="7.5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672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7.52" w:space="0" w:color="6FAC46"/>
              <w:bottom w:val="single" w:sz="7.5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7.5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7.5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7.5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7" w:after="0" w:line="240" w:lineRule="auto"/>
              <w:ind w:right="79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7.5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7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Ho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3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1883(2)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35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2533(1)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95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7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5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5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63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5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63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5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5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36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45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976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2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762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244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1013(3)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337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151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2309(1)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43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81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14.24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9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3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662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3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30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4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1258(1)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30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4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1080(1)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4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</w:tbl>
    <w:p>
      <w:pPr>
        <w:jc w:val="right"/>
        <w:spacing w:after="0"/>
        <w:sectPr>
          <w:pgMar w:header="0" w:footer="296" w:top="860" w:bottom="680" w:left="260" w:right="640"/>
          <w:pgSz w:w="11920" w:h="16840"/>
        </w:sectPr>
      </w:pPr>
      <w:rPr/>
    </w:p>
    <w:p>
      <w:pPr>
        <w:spacing w:before="5" w:after="0" w:line="80" w:lineRule="exact"/>
        <w:jc w:val="left"/>
        <w:rPr>
          <w:sz w:val="8"/>
          <w:szCs w:val="8"/>
        </w:rPr>
      </w:pPr>
      <w:rPr/>
      <w:r>
        <w:rPr/>
        <w:pict>
          <v:group style="position:absolute;margin-left:423.070007pt;margin-top:214.819992pt;width:5.4pt;height:10.32pt;mso-position-horizontal-relative:page;mso-position-vertical-relative:page;z-index:-5519" coordorigin="8461,4296" coordsize="108,206">
            <v:shape style="position:absolute;left:8461;top:4296;width:108;height:206" coordorigin="8461,4296" coordsize="108,206" path="m8461,4503l8569,4503,8569,4296,8461,4296,8461,4503e" filled="t" fillcolor="#FFFF00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53.940002pt;margin-top:214.819992pt;width:5.16pt;height:10.32pt;mso-position-horizontal-relative:page;mso-position-vertical-relative:page;z-index:-5518" coordorigin="9079,4296" coordsize="103,206">
            <v:shape style="position:absolute;left:9079;top:4296;width:103;height:206" coordorigin="9079,4296" coordsize="103,206" path="m9079,4503l9182,4503,9182,4296,9079,4296,9079,4503e" filled="t" fillcolor="#FFFF00" stroked="f">
              <v:path arrowok="t"/>
              <v:fill/>
            </v:shape>
          </v:group>
          <w10:wrap type="none"/>
        </w:pict>
      </w:r>
      <w:r>
        <w:rPr>
          <w:sz w:val="8"/>
          <w:szCs w:val="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9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311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533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ro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134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82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14.24" w:space="0" w:color="FFFF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4.24" w:space="0" w:color="FFFF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2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FFFF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2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672" w:type="dxa"/>
            <w:tcBorders>
              <w:top w:val="single" w:sz="14.24" w:space="0" w:color="FFFF00"/>
              <w:bottom w:val="single" w:sz="33.44" w:space="0" w:color="FFFF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" w:after="0" w:line="203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14.24" w:space="0" w:color="FFFF00"/>
              <w:bottom w:val="single" w:sz="33.4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  <w:tc>
          <w:tcPr>
            <w:tcW w:w="593" w:type="dxa"/>
            <w:tcBorders>
              <w:top w:val="single" w:sz="14.24" w:space="0" w:color="FFFF00"/>
              <w:bottom w:val="single" w:sz="16.7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00"/>
              <w:bottom w:val="single" w:sz="16.7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9</w:t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16.7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3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gridSpan w:val="3"/>
            <w:tcBorders>
              <w:top w:val="single" w:sz="14.24" w:space="0" w:color="FFFF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FFFF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2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FFFF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FFFF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3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3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33.44" w:space="0" w:color="FFFF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9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33.44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6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593" w:type="dxa"/>
            <w:tcBorders>
              <w:top w:val="single" w:sz="16.7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6.7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82" w:lineRule="exact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6</w:t>
            </w:r>
          </w:p>
        </w:tc>
        <w:tc>
          <w:tcPr>
            <w:tcW w:w="730" w:type="dxa"/>
            <w:tcBorders>
              <w:top w:val="single" w:sz="16.7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82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108" w:type="dxa"/>
            <w:tcBorders>
              <w:top w:val="single" w:sz="4.64008" w:space="0" w:color="000000"/>
              <w:bottom w:val="single" w:sz="14.24" w:space="0" w:color="FFFF00"/>
              <w:left w:val="single" w:sz="4.64008" w:space="0" w:color="000000"/>
              <w:right w:val="nil" w:sz="6" w:space="0" w:color="auto"/>
            </w:tcBorders>
          </w:tcPr>
          <w:p>
            <w:pPr/>
            <w:rPr/>
          </w:p>
        </w:tc>
        <w:tc>
          <w:tcPr>
            <w:tcW w:w="509" w:type="dxa"/>
            <w:tcBorders>
              <w:top w:val="single" w:sz="4.64008" w:space="0" w:color="000000"/>
              <w:bottom w:val="single" w:sz="14.24" w:space="0" w:color="FFFF00"/>
              <w:left w:val="nil" w:sz="6" w:space="0" w:color="auto"/>
              <w:right w:val="nil" w:sz="6" w:space="0" w:color="auto"/>
            </w:tcBorders>
            <w:shd w:val="clear" w:color="auto" w:fill="FFFF00"/>
          </w:tcPr>
          <w:p>
            <w:pPr>
              <w:spacing w:before="4" w:after="0" w:line="240" w:lineRule="auto"/>
              <w:ind w:right="-19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4.64008" w:space="0" w:color="000000"/>
              <w:bottom w:val="single" w:sz="14.24" w:space="0" w:color="FFFF00"/>
              <w:left w:val="nil" w:sz="6" w:space="0" w:color="auto"/>
              <w:right w:val="single" w:sz="4.639840" w:space="0" w:color="000000"/>
            </w:tcBorders>
          </w:tcPr>
          <w:p>
            <w:pPr/>
            <w:rPr/>
          </w:p>
        </w:tc>
        <w:tc>
          <w:tcPr>
            <w:tcW w:w="607" w:type="dxa"/>
            <w:tcBorders>
              <w:top w:val="single" w:sz="4.64008" w:space="0" w:color="000000"/>
              <w:bottom w:val="single" w:sz="14.2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14.24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187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241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gridSpan w:val="3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3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5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10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0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522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30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551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8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0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1658(1)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ra</w:t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15.2" w:space="0" w:color="FFFF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5.2" w:space="0" w:color="FFFF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2380(1)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725" w:type="dxa"/>
            <w:gridSpan w:val="3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283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FFFF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engo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222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3"/>
                <w:w w:val="100"/>
              </w:rPr>
              <w:t>f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937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306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30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4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4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52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22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1490(2)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828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43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917(1)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48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191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  <w:position w:val="-2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position w:val="-2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2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position w:val="-2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2"/>
              </w:rPr>
              <w:t>to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6.7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16.72" w:space="0" w:color="6FAC46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18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2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18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2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428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6.7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</w:tr>
      <w:tr>
        <w:trPr>
          <w:trHeight w:val="282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6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3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865" w:type="dxa"/>
            <w:tcBorders>
              <w:top w:val="single" w:sz="16.7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16.72" w:space="0" w:color="6FAC46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7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6.7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4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6.7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7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6.7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4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730" w:type="dxa"/>
            <w:tcBorders>
              <w:top w:val="single" w:sz="16.7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4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4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49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850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1190(3)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558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339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227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405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2895(2)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Ng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1055(1)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7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434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816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2089(3)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left="29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1204(1)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</w:tbl>
    <w:p>
      <w:pPr>
        <w:jc w:val="right"/>
        <w:spacing w:after="0"/>
        <w:sectPr>
          <w:pgMar w:header="0" w:footer="296" w:top="620" w:bottom="480" w:left="260" w:right="640"/>
          <w:pgSz w:w="11920" w:h="16840"/>
        </w:sectPr>
      </w:pPr>
      <w:rPr/>
    </w:p>
    <w:p>
      <w:pPr>
        <w:spacing w:before="5" w:after="0" w:line="80" w:lineRule="exact"/>
        <w:jc w:val="left"/>
        <w:rPr>
          <w:sz w:val="8"/>
          <w:szCs w:val="8"/>
        </w:rPr>
      </w:pPr>
      <w:rPr/>
      <w:r>
        <w:rPr>
          <w:sz w:val="8"/>
          <w:szCs w:val="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2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9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18" w:lineRule="exact"/>
              <w:ind w:right="85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2515(3)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5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14.24" w:space="0" w:color="FFFF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1588(1)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14.2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14.24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4.24" w:space="0" w:color="FFFF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FFFF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14.24" w:space="0" w:color="FFFF00"/>
              <w:bottom w:val="single" w:sz="15.2" w:space="0" w:color="6FAC46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2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14.24" w:space="0" w:color="FFFF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4.24" w:space="0" w:color="FFFF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2" w:after="0" w:line="20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-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14.24" w:space="0" w:color="FFFF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3594(1)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FFFF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FFFF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FFFF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1" w:after="0" w:line="218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599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5" w:lineRule="exact"/>
              <w:ind w:right="82"/>
              <w:jc w:val="righ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99"/>
                <w:position w:val="1"/>
              </w:rPr>
              <w:t>0</w:t>
            </w:r>
            <w:r>
              <w:rPr>
                <w:rFonts w:ascii="Calibri" w:hAnsi="Calibri" w:cs="Calibri" w:eastAsia="Calibri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</w:tr>
      <w:tr>
        <w:trPr>
          <w:trHeight w:val="425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Nat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170" w:lineRule="exact"/>
              <w:jc w:val="left"/>
              <w:rPr>
                <w:sz w:val="17"/>
                <w:szCs w:val="17"/>
              </w:rPr>
            </w:pPr>
            <w:rPr/>
            <w:r>
              <w:rPr>
                <w:sz w:val="17"/>
                <w:szCs w:val="17"/>
              </w:rPr>
            </w:r>
          </w:p>
          <w:p>
            <w:pPr>
              <w:spacing w:before="0" w:after="0" w:line="240" w:lineRule="auto"/>
              <w:ind w:left="395" w:right="-20"/>
              <w:jc w:val="lef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63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201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8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2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263" w:right="-20"/>
              <w:jc w:val="left"/>
              <w:rPr>
                <w:rFonts w:ascii="Calibri" w:hAnsi="Calibri" w:cs="Calibri" w:eastAsia="Calibri"/>
                <w:sz w:val="18"/>
                <w:szCs w:val="18"/>
              </w:rPr>
            </w:pPr>
            <w:rPr/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3</w:t>
            </w:r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-1"/>
                <w:w w:val="100"/>
                <w:b/>
                <w:bCs/>
              </w:rPr>
              <w:t>(</w:t>
            </w:r>
            <w:r>
              <w:rPr>
                <w:rFonts w:ascii="Calibri" w:hAnsi="Calibri" w:cs="Calibri" w:eastAsia="Calibri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0)</w:t>
            </w:r>
            <w:r>
              <w:rPr>
                <w:rFonts w:ascii="Calibri" w:hAnsi="Calibri" w:cs="Calibri" w:eastAsia="Calibri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7" w:lineRule="exact"/>
              <w:ind w:left="27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756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2" w:after="0" w:line="240" w:lineRule="auto"/>
              <w:ind w:left="35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6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  <w:b/>
                <w:bCs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7" w:lineRule="exact"/>
              <w:ind w:left="31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136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2" w:after="0" w:line="240" w:lineRule="auto"/>
              <w:ind w:left="39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241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5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2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7" w:lineRule="exact"/>
              <w:ind w:left="167" w:right="51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1291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2" w:after="0" w:line="240" w:lineRule="auto"/>
              <w:ind w:left="349" w:right="51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</w:tbl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4" w:after="0" w:line="240" w:lineRule="auto"/>
        <w:ind w:left="388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1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0%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n: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-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9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9%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%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76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ute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Neo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tal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64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sectPr>
      <w:pgMar w:header="0" w:footer="296" w:top="620" w:bottom="480" w:left="260" w:right="640"/>
      <w:pgSz w:w="11920" w:h="168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10" w:lineRule="exact"/>
      <w:jc w:val="left"/>
      <w:rPr>
        <w:sz w:val="1"/>
        <w:szCs w:val="1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16pt;margin-top:805.88147pt;width:14.08pt;height:11.96pt;mso-position-horizontal-relative:page;mso-position-vertical-relative:page;z-index:-5537" type="#_x0000_t202" filled="f" stroked="f">
          <v:textbox inset="0,0,0,0">
            <w:txbxContent>
              <w:p>
                <w:pPr>
                  <w:spacing w:before="0" w:after="0" w:line="224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w w:val="99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1"/>
        <w:szCs w:val="1"/>
      </w:rPr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oter" Target="footer1.xml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jp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jp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jp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30" Type="http://schemas.openxmlformats.org/officeDocument/2006/relationships/hyperlink" Target="mailto:esd@health.go.ug" TargetMode="External"/><Relationship Id="rId31" Type="http://schemas.openxmlformats.org/officeDocument/2006/relationships/hyperlink" Target="mailto:esduganda@yahoo.co.uk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Julius Okwadi</dc:creator>
  <dcterms:created xsi:type="dcterms:W3CDTF">2015-12-10T13:40:33Z</dcterms:created>
  <dcterms:modified xsi:type="dcterms:W3CDTF">2015-12-10T13:40:33Z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2015-11-01T00:00:00Z</vt:filetime>
  </property>
  <property fmtid="{D5CDD505-2E9C-101B-9397-08002B2CF9AE}" pid="3" name="LastSaved">
    <vt:filetime>2015-12-10T00:00:00Z</vt:filetime>
  </property>
</Properties>
</file>