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5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73.660480pt;height:68.850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40"/>
        </w:sectPr>
      </w:pPr>
      <w:rPr/>
    </w:p>
    <w:p>
      <w:pPr>
        <w:spacing w:before="66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71.149048pt;margin-top:-68.634117pt;width:157.63026pt;height:19.875pt;mso-position-horizontal-relative:page;mso-position-vertical-relative:paragraph;z-index:-6415" type="#_x0000_t75">
            <v:imagedata r:id="rId6" o:title=""/>
          </v:shape>
        </w:pict>
      </w:r>
      <w:r>
        <w:rPr/>
        <w:pict>
          <v:group style="position:absolute;margin-left:338.529999pt;margin-top:-68.848305pt;width:41.302735pt;height:16.462132pt;mso-position-horizontal-relative:page;mso-position-vertical-relative:paragraph;z-index:-6414" coordorigin="6771,-1377" coordsize="826,329">
            <v:group style="position:absolute;left:6841;top:-1255;width:400;height:197" coordorigin="6841,-1255" coordsize="400,197">
              <v:shape style="position:absolute;left:6841;top:-1255;width:400;height:197" coordorigin="6841,-1255" coordsize="400,197" path="m7040,-1255l6978,-1250,6903,-1228,6852,-1190,6841,-1156,6841,-1149,6888,-1090,6946,-1068,7006,-1059,7055,-1058,7077,-1058,7140,-1066,7210,-1089,7234,-1107,7035,-1107,7016,-1111,6998,-1120,6985,-1135,6981,-1156,6982,-1164,7043,-1204,7070,-1204,7241,-1204,7237,-1208,7174,-1241,7093,-1253,7068,-1255,7040,-1255e" filled="t" fillcolor="#9999FF" stroked="f">
                <v:path arrowok="t"/>
                <v:fill/>
              </v:shape>
            </v:group>
            <v:group style="position:absolute;left:7035;top:-1204;width:224;height:97" coordorigin="7035,-1204" coordsize="224,97">
              <v:shape style="position:absolute;left:7035;top:-1204;width:224;height:97" coordorigin="7035,-1204" coordsize="224,97" path="m7241,-1204l7070,-1204,7089,-1199,7108,-1189,7117,-1173,7120,-1149,7112,-1131,7096,-1116,7082,-1111,7062,-1108,7035,-1107,7234,-1107,7242,-1115,7252,-1131,7258,-1151,7259,-1175,7251,-1192,7241,-1204e" filled="t" fillcolor="#9999FF" stroked="f">
                <v:path arrowok="t"/>
                <v:fill/>
              </v:shape>
            </v:group>
            <v:group style="position:absolute;left:7295;top:-1327;width:292;height:265" coordorigin="7295,-1327" coordsize="292,265">
              <v:shape style="position:absolute;left:7295;top:-1327;width:292;height:265" coordorigin="7295,-1327" coordsize="292,265" path="m7467,-1327l7388,-1315,7352,-1281,7350,-1275,7348,-1267,7348,-1265,7348,-1259,7348,-1254,7334,-1251,7314,-1247,7295,-1236,7298,-1217,7307,-1197,7326,-1194,7345,-1182,7344,-1158,7344,-1138,7344,-1122,7343,-1062,7363,-1062,7443,-1068,7483,-1098,7484,-1118,7491,-1178,7515,-1199,7534,-1203,7554,-1211,7553,-1231,7548,-1251,7488,-1251,7489,-1259,7517,-1281,7533,-1281,7550,-1281,7573,-1285,7580,-1304,7587,-1323,7564,-1324,7543,-1325,7524,-1326,7504,-1327,7486,-1327,7467,-1327e" filled="t" fillcolor="#9999FF" stroked="f">
                <v:path arrowok="t"/>
                <v:fill/>
              </v:shape>
            </v:group>
            <v:group style="position:absolute;left:6781;top:-1295;width:400;height:197" coordorigin="6781,-1295" coordsize="400,197">
              <v:shape style="position:absolute;left:6781;top:-1295;width:400;height:197" coordorigin="6781,-1295" coordsize="400,197" path="m6980,-1295l6918,-1290,6843,-1268,6792,-1230,6781,-1196,6781,-1189,6828,-1130,6886,-1108,6946,-1099,6995,-1098,7017,-1098,7080,-1106,7150,-1129,7174,-1147,6975,-1147,6956,-1151,6938,-1160,6925,-1175,6921,-1196,6922,-1204,6983,-1244,7010,-1244,7181,-1244,7177,-1248,7114,-1281,7033,-1293,7008,-1295,6980,-1295e" filled="t" fillcolor="#B1B1B1" stroked="f">
                <v:path arrowok="t"/>
                <v:fill/>
              </v:shape>
            </v:group>
            <v:group style="position:absolute;left:6975;top:-1244;width:224;height:97" coordorigin="6975,-1244" coordsize="224,97">
              <v:shape style="position:absolute;left:6975;top:-1244;width:224;height:97" coordorigin="6975,-1244" coordsize="224,97" path="m7181,-1244l7010,-1244,7029,-1239,7048,-1229,7057,-1213,7060,-1189,7052,-1171,7036,-1156,7022,-1151,7002,-1148,6975,-1147,7174,-1147,7182,-1155,7192,-1171,7198,-1191,7199,-1215,7191,-1232,7181,-1244e" filled="t" fillcolor="#B1B1B1" stroked="f">
                <v:path arrowok="t"/>
                <v:fill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07,-1367l7328,-1355,7292,-1321,7290,-1315,7288,-1307,7288,-1305,7288,-1299,7288,-1294,7274,-1291,7254,-1287,7235,-1276,7238,-1257,7247,-1237,7266,-1234,7285,-1222,7284,-1198,7284,-1178,7284,-1162,7283,-1102,7303,-1102,7383,-1108,7423,-1138,7424,-1158,7431,-1218,7455,-1239,7474,-1243,7494,-1251,7493,-1271,7488,-1291,7428,-1291,7429,-1299,7457,-1321,7473,-1321,7490,-1321,7513,-1325,7520,-1344,7527,-1363,7504,-1364,7483,-1365,7464,-1366,7444,-1367,7426,-1367,7407,-1367e" filled="t" fillcolor="#B1B1B1" stroked="f">
                <v:path arrowok="t"/>
                <v:fill/>
              </v:shape>
            </v:group>
            <v:group style="position:absolute;left:6781;top:-1295;width:419;height:197" coordorigin="6781,-1295" coordsize="419,197">
              <v:shape style="position:absolute;left:6781;top:-1295;width:419;height:197" coordorigin="6781,-1295" coordsize="419,197" path="m6781,-1196l6825,-1259,6899,-1286,6959,-1294,6980,-1295,7008,-1295,7077,-1289,7145,-1270,7199,-1215,7198,-1191,7150,-1129,7080,-1106,7017,-1098,6995,-1098,6969,-1098,6904,-1104,6828,-1130,6785,-1173,6781,-1196xe" filled="f" stroked="t" strokeweight="1pt" strokecolor="#3333CC">
                <v:path arrowok="t"/>
              </v:shape>
            </v:group>
            <v:group style="position:absolute;left:6921;top:-1244;width:138;height:97" coordorigin="6921,-1244" coordsize="138,97">
              <v:shape style="position:absolute;left:6921;top:-1244;width:138;height:97" coordorigin="6921,-1244" coordsize="138,97" path="m6921,-1196l6925,-1175,6938,-1160,6956,-1151,6975,-1147,7002,-1148,7022,-1151,7036,-1156,7052,-1171,7060,-1189,7057,-1213,7048,-1229,7029,-1239,7010,-1244,6983,-1244,6922,-1204,6921,-1196xe" filled="f" stroked="t" strokeweight="1pt" strokecolor="#3333CC">
                <v:path arrowok="t"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28,-1291l7448,-1291,7468,-1291,7488,-1291,7493,-1271,7494,-1251,7474,-1243,7455,-1239,7435,-1238,7431,-1218,7424,-1158,7423,-1118,7402,-1112,7343,-1103,7283,-1102,7283,-1122,7284,-1182,7285,-1222,7266,-1234,7247,-1237,7238,-1257,7235,-1276,7254,-1287,7274,-1291,7288,-1294,7288,-1296,7288,-1299,7288,-1307,7290,-1315,7294,-1325,7297,-1334,7365,-1364,7407,-1367,7426,-1367,7504,-1364,7527,-1363,7520,-1344,7513,-1325,7490,-1321,7473,-1321,7457,-1321,7448,-1320,7429,-1299,7428,-1291xe" filled="f" stroked="t" strokeweight="1pt" strokecolor="#3333CC">
                <v:path arrowok="t"/>
              </v:shape>
            </v:group>
            <w10:wrap type="none"/>
          </v:group>
        </w:pict>
      </w:r>
      <w:r>
        <w:rPr/>
        <w:pict>
          <v:shape style="position:absolute;margin-left:391.177094pt;margin-top:-68.634117pt;width:126.041518pt;height:16.170000pt;mso-position-horizontal-relative:page;mso-position-vertical-relative:paragraph;z-index:-6413" type="#_x0000_t75">
            <v:imagedata r:id="rId7" o:title=""/>
          </v:shape>
        </w:pict>
      </w:r>
      <w:r>
        <w:rPr/>
        <w:pict>
          <v:shape style="position:absolute;margin-left:294.793823pt;margin-top:-42.944115pt;width:147.198480pt;height:19.875pt;mso-position-horizontal-relative:page;mso-position-vertical-relative:paragraph;z-index:-6412" type="#_x0000_t75">
            <v:imagedata r:id="rId8" o:title=""/>
          </v:shape>
        </w:pict>
      </w:r>
      <w:r>
        <w:rPr/>
        <w:pict>
          <v:shape style="position:absolute;margin-left:226.850006pt;margin-top:-16.854115pt;width:250.590897pt;height:19.11pt;mso-position-horizontal-relative:page;mso-position-vertical-relative:paragraph;z-index:-6411" type="#_x0000_t75">
            <v:imagedata r:id="rId9" o:title=""/>
          </v:shape>
        </w:pict>
      </w:r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81"/>
        <w:jc w:val="left"/>
        <w:tabs>
          <w:tab w:pos="520" w:val="left"/>
          <w:tab w:pos="1540" w:val="left"/>
          <w:tab w:pos="3040" w:val="left"/>
          <w:tab w:pos="3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  <w:tab/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  <w:tab/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6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  <w:tab/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  <w:tab/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Summ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5.799999" w:type="dxa"/>
      </w:tblPr>
      <w:tblGrid/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35.36" w:space="0" w:color="538DD3"/>
            </w:tcBorders>
            <w:shd w:val="clear" w:color="auto" w:fill="538DD3"/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44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99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5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61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</w:t>
            </w:r>
          </w:p>
        </w:tc>
      </w:tr>
      <w:tr>
        <w:trPr>
          <w:trHeight w:val="524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" w:after="0" w:line="240" w:lineRule="exact"/>
              <w:ind w:left="85" w:right="4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FP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66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66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0)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7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285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7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29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65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9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ery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4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</w:p>
          <w:p>
            <w:pPr>
              <w:spacing w:before="0" w:after="0" w:line="240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m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552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aria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40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116100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07" w:firstLine="-20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14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27)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132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00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ue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299" w:hRule="exact"/>
        </w:trPr>
        <w:tc>
          <w:tcPr>
            <w:tcW w:w="1548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d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1329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</w:tbl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*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4F81BC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pro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ided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71" w:lineRule="exact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mpl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ten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Re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orting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left="10" w:right="804"/>
        <w:jc w:val="both"/>
        <w:rPr>
          <w:rFonts w:ascii="Arial" w:hAnsi="Arial" w:cs="Arial" w:eastAsia="Arial"/>
          <w:sz w:val="24"/>
          <w:szCs w:val="24"/>
        </w:rPr>
      </w:pPr>
      <w:rPr/>
      <w:r>
        <w:rPr/>
        <w:br w:type="column"/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pid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mio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og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2</w:t>
      </w:r>
      <w:r>
        <w:rPr>
          <w:rFonts w:ascii="Arial" w:hAnsi="Arial" w:cs="Arial" w:eastAsia="Arial"/>
          <w:sz w:val="16"/>
          <w:szCs w:val="16"/>
          <w:color w:val="4F81BC"/>
          <w:spacing w:val="-2"/>
          <w:w w:val="100"/>
          <w:b/>
          <w:bCs/>
          <w:position w:val="8"/>
        </w:rPr>
        <w:t>n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d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–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8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0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2015]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82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13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5" w:after="0" w:line="239" w:lineRule="auto"/>
        <w:ind w:left="10" w:right="4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8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2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" w:right="1088"/>
        <w:jc w:val="both"/>
        <w:rPr>
          <w:rFonts w:ascii="Arial" w:hAnsi="Arial" w:cs="Arial" w:eastAsia="Arial"/>
          <w:sz w:val="18"/>
          <w:szCs w:val="1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21.399994pt;margin-top:10.551897pt;width:258.79996pt;height:173.16001pt;mso-position-horizontal-relative:page;mso-position-vertical-relative:paragraph;z-index:-6410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252" w:hRule="exact"/>
                    </w:trPr>
                    <w:tc>
                      <w:tcPr>
                        <w:tcW w:w="5149" w:type="dxa"/>
                        <w:gridSpan w:val="3"/>
                        <w:tcBorders>
                          <w:top w:val="single" w:sz="4.64008" w:space="0" w:color="6FAC46"/>
                          <w:bottom w:val="nil" w:sz="6" w:space="0" w:color="auto"/>
                          <w:left w:val="single" w:sz="4.640" w:space="0" w:color="6FAC46"/>
                          <w:right w:val="single" w:sz="4.639840" w:space="0" w:color="6FAC46"/>
                        </w:tcBorders>
                        <w:shd w:val="clear" w:color="auto" w:fill="6FAC46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tabs>
                            <w:tab w:pos="560" w:val="left"/>
                            <w:tab w:pos="408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86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13.28" w:space="0" w:color="E1EED9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7" w:hRule="exact"/>
                    </w:trPr>
                    <w:tc>
                      <w:tcPr>
                        <w:tcW w:w="468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13.28" w:space="0" w:color="E1EED9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1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99" w:hRule="exact"/>
                    </w:trPr>
                    <w:tc>
                      <w:tcPr>
                        <w:tcW w:w="468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180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60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57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&amp;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vMerge/>
                        <w:tcBorders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29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174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7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8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9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3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RDT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27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single" w:sz="4.64032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single" w:sz="4.64032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single" w:sz="4.64032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18"/>
          <w:szCs w:val="18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ry</w:t>
      </w:r>
      <w:r>
        <w:rPr>
          <w:rFonts w:ascii="Arial" w:hAnsi="Arial" w:cs="Arial" w:eastAsia="Arial"/>
          <w:sz w:val="18"/>
          <w:szCs w:val="18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40"/>
          <w:cols w:num="2" w:equalWidth="0">
            <w:col w:w="4240" w:space="257"/>
            <w:col w:w="6843"/>
          </w:cols>
        </w:sectPr>
      </w:pPr>
      <w:rPr/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40"/>
        </w:sectPr>
      </w:pPr>
      <w:rPr/>
    </w:p>
    <w:p>
      <w:pPr>
        <w:spacing w:before="32" w:after="0" w:line="239" w:lineRule="auto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and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347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1F487C"/>
          <w:b/>
          <w:bCs/>
        </w:rPr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B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Di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r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ct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C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h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l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era</w:t>
      </w:r>
      <w:r>
        <w:rPr>
          <w:rFonts w:ascii="Arial" w:hAnsi="Arial" w:cs="Arial" w:eastAsia="Arial"/>
          <w:sz w:val="22"/>
          <w:szCs w:val="22"/>
          <w:color w:val="1F487C"/>
          <w:spacing w:val="-4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bre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k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54" w:lineRule="exact"/>
        <w:ind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20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7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5,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68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FR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2.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9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</w:p>
    <w:p>
      <w:pPr>
        <w:spacing w:before="1" w:after="0" w:line="240" w:lineRule="auto"/>
        <w:ind w:right="4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29</w:t>
      </w:r>
      <w:r>
        <w:rPr>
          <w:rFonts w:ascii="Arial" w:hAnsi="Arial" w:cs="Arial" w:eastAsia="Arial"/>
          <w:sz w:val="22"/>
          <w:szCs w:val="22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%)</w:t>
      </w:r>
    </w:p>
    <w:p>
      <w:pPr>
        <w:spacing w:before="0" w:after="0" w:line="253" w:lineRule="exact"/>
        <w:ind w:right="5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est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s;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</w:p>
    <w:p>
      <w:pPr>
        <w:spacing w:before="2" w:after="0" w:line="254" w:lineRule="exact"/>
        <w:ind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56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eek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aths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bre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ex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nti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</w:p>
    <w:p>
      <w:pPr>
        <w:spacing w:before="0" w:after="0" w:line="248" w:lineRule="exact"/>
        <w:ind w:right="49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29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9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15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ore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30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9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1" w:after="0" w:line="240" w:lineRule="auto"/>
        <w:ind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samp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brio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era</w:t>
      </w:r>
      <w:r>
        <w:rPr>
          <w:rFonts w:ascii="Arial" w:hAnsi="Arial" w:cs="Arial" w:eastAsia="Arial"/>
          <w:sz w:val="22"/>
          <w:szCs w:val="22"/>
          <w:spacing w:val="3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01</w:t>
      </w:r>
      <w:r>
        <w:rPr>
          <w:rFonts w:ascii="Arial" w:hAnsi="Arial" w:cs="Arial" w:eastAsia="Arial"/>
          <w:sz w:val="22"/>
          <w:szCs w:val="22"/>
          <w:spacing w:val="3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era.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embe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ome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 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aths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es;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40"/>
          <w:cols w:num="2" w:equalWidth="0">
            <w:col w:w="4241" w:space="265"/>
            <w:col w:w="6834"/>
          </w:cols>
        </w:sectPr>
      </w:pPr>
      <w:rPr/>
    </w:p>
    <w:p>
      <w:pPr>
        <w:spacing w:before="77" w:after="0" w:line="241" w:lineRule="auto"/>
        <w:ind w:left="100" w:right="52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9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10049;width:9866;height:4106" type="#_x0000_t75">
                <v:imagedata r:id="rId10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q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campa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shrp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ers.</w:t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39" w:lineRule="auto"/>
        <w:ind w:left="100" w:right="42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era</w:t>
      </w:r>
      <w:r>
        <w:rPr>
          <w:rFonts w:ascii="Arial" w:hAnsi="Arial" w:cs="Arial" w:eastAsia="Arial"/>
          <w:sz w:val="22"/>
          <w:szCs w:val="22"/>
          <w:color w:val="4F81BC"/>
          <w:spacing w:val="4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bre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4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4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amp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4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6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61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20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color w:val="000000"/>
          <w:spacing w:val="2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ember,</w:t>
      </w:r>
      <w:r>
        <w:rPr>
          <w:rFonts w:ascii="Arial" w:hAnsi="Arial" w:cs="Arial" w:eastAsia="Arial"/>
          <w:sz w:val="22"/>
          <w:szCs w:val="22"/>
          <w:color w:val="000000"/>
          <w:spacing w:val="4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26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aths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FR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7.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%)</w:t>
      </w:r>
      <w:r>
        <w:rPr>
          <w:rFonts w:ascii="Arial" w:hAnsi="Arial" w:cs="Arial" w:eastAsia="Arial"/>
          <w:sz w:val="22"/>
          <w:szCs w:val="22"/>
          <w:color w:val="000000"/>
          <w:spacing w:val="4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Tre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amu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aris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es)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aris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set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uru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5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aris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5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om</w:t>
      </w:r>
      <w:r>
        <w:rPr>
          <w:rFonts w:ascii="Arial" w:hAnsi="Arial" w:cs="Arial" w:eastAsia="Arial"/>
          <w:sz w:val="22"/>
          <w:szCs w:val="22"/>
          <w:color w:val="000000"/>
          <w:spacing w:val="4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4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14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samp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brio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erae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01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ure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ates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susc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ne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µ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µ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amphe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µ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g)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1.25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µ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  <w:t>(10µ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-2"/>
          <w:w w:val="100"/>
          <w:position w:val="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  <w:t>).</w:t>
      </w:r>
    </w:p>
    <w:p>
      <w:pPr>
        <w:spacing w:before="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5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2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hrice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ampa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utho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ak.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are.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educ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9" w:lineRule="auto"/>
        <w:ind w:left="100"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ss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ul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&amp;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dis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ct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hree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aths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ery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23</w:t>
      </w:r>
      <w:r>
        <w:rPr>
          <w:rFonts w:ascii="Arial" w:hAnsi="Arial" w:cs="Arial" w:eastAsia="Arial"/>
          <w:sz w:val="14"/>
          <w:szCs w:val="14"/>
          <w:color w:val="000000"/>
          <w:spacing w:val="-1"/>
          <w:w w:val="100"/>
          <w:position w:val="8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d</w:t>
      </w:r>
      <w:r>
        <w:rPr>
          <w:rFonts w:ascii="Arial" w:hAnsi="Arial" w:cs="Arial" w:eastAsia="Arial"/>
          <w:sz w:val="14"/>
          <w:szCs w:val="14"/>
          <w:color w:val="000000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ected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ccord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ng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esti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nte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chron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hs.</w:t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0" w:right="4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,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14"/>
          <w:szCs w:val="14"/>
          <w:color w:val="000000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2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ncreased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color w:val="000000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color w:val="000000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ek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45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3,4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compar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00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44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are: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5),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6,087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5,59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4,313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0)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am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abo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nstit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ures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4" w:after="0" w:line="225" w:lineRule="exact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: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)</w:t>
      </w:r>
      <w:r>
        <w:rPr>
          <w:rFonts w:ascii="Arial" w:hAnsi="Arial" w:cs="Arial" w:eastAsia="Arial"/>
          <w:sz w:val="20"/>
          <w:szCs w:val="20"/>
          <w:spacing w:val="-1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8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%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)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w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g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2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1140" w:bottom="280" w:left="260" w:right="4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8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720;width:9276;height:4121" type="#_x0000_t75">
                <v:imagedata r:id="rId11" o:title=""/>
              </v:shape>
              <v:shape style="position:absolute;left:360;top:5578;width:9293;height:3936" type="#_x0000_t75">
                <v:imagedata r:id="rId12" o:title=""/>
              </v:shape>
              <v:shape style="position:absolute;left:360;top:10457;width:9235;height:4286" type="#_x0000_t75">
                <v:imagedata r:id="rId13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2" w:lineRule="auto"/>
        <w:ind w:left="100" w:right="227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7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nd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55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e3:</w:t>
      </w:r>
      <w:r>
        <w:rPr>
          <w:rFonts w:ascii="Arial" w:hAnsi="Arial" w:cs="Arial" w:eastAsia="Arial"/>
          <w:sz w:val="20"/>
          <w:szCs w:val="20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2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2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2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2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spacing w:val="2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le</w:t>
      </w:r>
      <w:r>
        <w:rPr>
          <w:rFonts w:ascii="Arial" w:hAnsi="Arial" w:cs="Arial" w:eastAsia="Arial"/>
          <w:sz w:val="20"/>
          <w:szCs w:val="20"/>
          <w:spacing w:val="2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7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2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ture</w:t>
      </w:r>
      <w:r>
        <w:rPr>
          <w:rFonts w:ascii="Arial" w:hAnsi="Arial" w:cs="Arial" w:eastAsia="Arial"/>
          <w:sz w:val="20"/>
          <w:szCs w:val="20"/>
          <w:spacing w:val="2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ts</w:t>
      </w:r>
      <w:r>
        <w:rPr>
          <w:rFonts w:ascii="Arial" w:hAnsi="Arial" w:cs="Arial" w:eastAsia="Arial"/>
          <w:sz w:val="20"/>
          <w:szCs w:val="20"/>
          <w:spacing w:val="2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2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2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ns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trol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647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where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3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1560" w:bottom="280" w:left="260" w:right="460"/>
        </w:sectPr>
      </w:pPr>
      <w:rPr/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7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720;width:8820;height:3854" type="#_x0000_t75">
                <v:imagedata r:id="rId14" o:title=""/>
              </v:shape>
              <v:shape style="position:absolute;left:360;top:5309;width:8916;height:4049" type="#_x0000_t75">
                <v:imagedata r:id="rId15" o:title=""/>
              </v:shape>
              <v:shape style="position:absolute;left:360;top:10325;width:8755;height:3936" type="#_x0000_t75">
                <v:imagedata r:id="rId16" o:title=""/>
              </v:shape>
            </v:group>
            <w10:wrap type="none"/>
          </v:group>
        </w:pict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54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Lam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as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4" w:after="0" w:line="240" w:lineRule="auto"/>
        <w:ind w:left="100" w:right="23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rat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eri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d.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sur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294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gago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7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ere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trol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8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2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4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1560" w:bottom="280" w:left="260" w:right="600"/>
        </w:sectPr>
      </w:pPr>
      <w:rPr/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6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720;width:8611;height:3802" type="#_x0000_t75">
                <v:imagedata r:id="rId18" o:title=""/>
              </v:shape>
              <v:shape style="position:absolute;left:360;top:5489;width:8707;height:3984" type="#_x0000_t75">
                <v:imagedata r:id="rId19" o:title=""/>
              </v:shape>
              <v:shape style="position:absolute;left:360;top:10207;width:8724;height:3946" type="#_x0000_t75">
                <v:imagedata r:id="rId20" o:title=""/>
              </v:shape>
            </v:group>
            <w10:wrap type="none"/>
          </v:group>
        </w:pict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1" w:lineRule="auto"/>
        <w:ind w:left="100" w:right="173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8: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po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ader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De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t,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j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ntrol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ak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pro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0" w:lineRule="auto"/>
        <w:ind w:left="100" w:right="293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9: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am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ds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tbr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55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e,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footer="451" w:header="0" w:top="1560" w:bottom="640" w:left="260" w:right="480"/>
          <w:footerReference w:type="default" r:id="rId17"/>
          <w:pgSz w:w="11920" w:h="16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5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720;width:8995;height:3984" type="#_x0000_t75">
                <v:imagedata r:id="rId22" o:title=""/>
              </v:shape>
              <v:shape style="position:absolute;left:360;top:5486;width:9002;height:3872" type="#_x0000_t75">
                <v:imagedata r:id="rId23" o:title=""/>
              </v:shape>
            </v:group>
            <v:group style="position:absolute;left:749;top:10777;width:60;height:22" coordorigin="749,10777" coordsize="60,22">
              <v:shape style="position:absolute;left:749;top:10777;width:60;height:22" coordorigin="749,10777" coordsize="60,22" path="m749,10788l809,10788e" filled="f" stroked="t" strokeweight="1.18pt" strokecolor="#000000">
                <v:path arrowok="t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7" w:after="0" w:line="252" w:lineRule="exact"/>
        <w:ind w:left="100" w:right="185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itgum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ards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ncre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49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1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2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color w:val="4F81BC"/>
          <w:w w:val="99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</w:p>
    <w:p>
      <w:pPr>
        <w:spacing w:before="0" w:after="0" w:line="252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go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</w:p>
    <w:p>
      <w:pPr>
        <w:spacing w:before="6" w:after="0" w:line="252" w:lineRule="exact"/>
        <w:ind w:left="100" w:right="47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%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</w:p>
    <w:p>
      <w:pPr>
        <w:spacing w:before="0" w:after="0" w:line="252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0" w:after="0" w:line="252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13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1" w:lineRule="auto"/>
        <w:ind w:left="100" w:right="48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left"/>
        <w:spacing w:after="0"/>
        <w:sectPr>
          <w:pgNumType w:start="6"/>
          <w:pgMar w:footer="278" w:header="0" w:top="1560" w:bottom="460" w:left="260" w:right="460"/>
          <w:footerReference w:type="default" r:id="rId21"/>
          <w:pgSz w:w="11920" w:h="16840"/>
        </w:sectPr>
      </w:pPr>
      <w:rPr/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4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  <v:shape style="position:absolute;left:360;top:720;width:8657;height:3641" type="#_x0000_t75">
                <v:imagedata r:id="rId24" o:title=""/>
              </v:shape>
              <v:shape style="position:absolute;left:360;top:6094;width:8966;height:3393" type="#_x0000_t75">
                <v:imagedata r:id="rId25" o:title=""/>
              </v:shape>
            </v:group>
            <w10:wrap type="none"/>
          </v:group>
        </w:pict>
      </w:r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2337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3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ve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cases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0" w:lineRule="auto"/>
        <w:ind w:left="100" w:right="4233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2015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2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2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2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2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d.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5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5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25" w:lineRule="exact"/>
        <w:ind w:left="100" w:right="679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hs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45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80.599995" w:type="dxa"/>
      </w:tblPr>
      <w:tblGrid/>
      <w:tr>
        <w:trPr>
          <w:trHeight w:val="470" w:hRule="exact"/>
        </w:trPr>
        <w:tc>
          <w:tcPr>
            <w:tcW w:w="8190" w:type="dxa"/>
            <w:gridSpan w:val="4"/>
            <w:tcBorders>
              <w:top w:val="single" w:sz="4.639840" w:space="0" w:color="6FAC46"/>
              <w:bottom w:val="nil" w:sz="6" w:space="0" w:color="auto"/>
              <w:left w:val="single" w:sz="4.640" w:space="0" w:color="6FAC46"/>
              <w:right w:val="single" w:sz="4.64008" w:space="0" w:color="6FAC46"/>
            </w:tcBorders>
            <w:shd w:val="clear" w:color="auto" w:fill="6FAC46"/>
          </w:tcPr>
          <w:p>
            <w:pPr>
              <w:spacing w:before="0" w:after="0" w:line="224" w:lineRule="exact"/>
              <w:ind w:left="100" w:right="-20"/>
              <w:jc w:val="left"/>
              <w:tabs>
                <w:tab w:pos="1360" w:val="left"/>
                <w:tab w:pos="3600" w:val="left"/>
                <w:tab w:pos="7060" w:val="left"/>
              </w:tabs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Distri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is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on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-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Hea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F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ili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er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-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1360" w:right="-20"/>
              <w:jc w:val="left"/>
              <w:tabs>
                <w:tab w:pos="7420" w:val="left"/>
              </w:tabs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co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3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w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Council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de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hs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</w:tc>
      </w:tr>
      <w:tr>
        <w:trPr>
          <w:trHeight w:val="310" w:hRule="exact"/>
        </w:trPr>
        <w:tc>
          <w:tcPr>
            <w:tcW w:w="1260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nil" w:sz="6" w:space="0" w:color="auto"/>
              <w:bottom w:val="single" w:sz="4.639840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60" w:type="dxa"/>
            <w:tcBorders>
              <w:top w:val="single" w:sz="4.639840" w:space="0" w:color="A8D08D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6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single" w:sz="4.639840" w:space="0" w:color="A8D08D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6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single" w:sz="4.639840" w:space="0" w:color="A8D08D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56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single" w:sz="4.639840" w:space="0" w:color="A8D08D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56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2" w:hRule="exact"/>
        </w:trPr>
        <w:tc>
          <w:tcPr>
            <w:tcW w:w="126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6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58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6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je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je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260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249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792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58" w:after="0" w:line="240" w:lineRule="auto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889" w:type="dxa"/>
            <w:tcBorders>
              <w:top w:val="nil" w:sz="6" w:space="0" w:color="auto"/>
              <w:bottom w:val="single" w:sz="4.639840" w:space="0" w:color="A8D08D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</w:tbl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3" w:lineRule="auto"/>
        <w:ind w:left="100" w:right="49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z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1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1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2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278" w:top="1560" w:bottom="640" w:left="260" w:right="460"/>
          <w:pgSz w:w="11920" w:h="16840"/>
        </w:sectPr>
      </w:pPr>
      <w:rPr/>
    </w:p>
    <w:p>
      <w:pPr>
        <w:spacing w:before="64" w:after="0" w:line="240" w:lineRule="auto"/>
        <w:ind w:left="180" w:right="15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5.825pt;margin-top:21.224993pt;width:577.550pt;height:799pt;mso-position-horizontal-relative:page;mso-position-vertical-relative:page;z-index:-6403" coordorigin="116,424" coordsize="11551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</v:group>
            <v:group style="position:absolute;left:129;top:6982;width:11526;height:1755" coordorigin="129,6982" coordsize="11526,1755">
              <v:shape style="position:absolute;left:129;top:6982;width:11526;height:1755" coordorigin="129,6982" coordsize="11526,1755" path="m129,8737l11655,8737,11655,6982,129,6982,129,8737e" filled="t" fillcolor="#FFFFFF" stroked="f">
                <v:path arrowok="t"/>
                <v:fill/>
              </v:shape>
            </v:group>
            <v:group style="position:absolute;left:129;top:6982;width:11526;height:1755" coordorigin="129,6982" coordsize="11526,1755">
              <v:shape style="position:absolute;left:129;top:6982;width:11526;height:1755" coordorigin="129,6982" coordsize="11526,1755" path="m129,8737l11655,8737,11655,6982,129,6982,129,8737xe" filled="f" stroked="t" strokeweight=".75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80" w:right="13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40" w:after="0" w:line="206" w:lineRule="exact"/>
        <w:ind w:left="101" w:right="6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0" w:after="0" w:line="238" w:lineRule="auto"/>
        <w:ind w:left="101" w:right="238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2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3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7" w:lineRule="auto"/>
        <w:ind w:left="4304" w:right="533" w:firstLine="-2888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rv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H;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5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0"/>
          <w:w w:val="100"/>
          <w:b/>
          <w:bCs/>
          <w:i/>
        </w:rPr>
      </w:r>
      <w:hyperlink r:id="rId26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l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t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</w:rPr>
          <w:t> </w:t>
        </w:r>
      </w:hyperlink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-39"/>
          <w:w w:val="100"/>
          <w:b/>
          <w:bCs/>
          <w:i/>
        </w:rPr>
        <w:t> </w:t>
      </w:r>
      <w:hyperlink r:id="rId27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n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y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c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k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Mar w:header="0" w:footer="278" w:top="640" w:bottom="640" w:left="180" w:right="420"/>
          <w:pgSz w:w="11920" w:h="16840"/>
        </w:sectPr>
      </w:pPr>
      <w:rPr/>
    </w:p>
    <w:p>
      <w:pPr>
        <w:spacing w:before="77" w:after="0" w:line="240" w:lineRule="auto"/>
        <w:ind w:left="34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2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</v:group>
            <v:group style="position:absolute;left:725;top:4155;width:1532;height:2" coordorigin="725,4155" coordsize="1532,2">
              <v:shape style="position:absolute;left:725;top:4155;width:1532;height:2" coordorigin="725,4155" coordsize="1532,0" path="m725,4155l2256,4155e" filled="f" stroked="t" strokeweight="2.5pt" strokecolor="#FFFFFF">
                <v:path arrowok="t"/>
              </v:shape>
            </v:group>
            <v:group style="position:absolute;left:725;top:4179;width:103;height:206" coordorigin="725,4179" coordsize="103,206">
              <v:shape style="position:absolute;left:725;top:4179;width:103;height:206" coordorigin="725,4179" coordsize="103,206" path="m725,4385l828,4385,828,4179,725,4179,725,4385e" filled="t" fillcolor="#FFFFFF" stroked="f">
                <v:path arrowok="t"/>
                <v:fill/>
              </v:shape>
            </v:group>
            <v:group style="position:absolute;left:2153;top:4179;width:103;height:206" coordorigin="2153,4179" coordsize="103,206">
              <v:shape style="position:absolute;left:2153;top:4179;width:103;height:206" coordorigin="2153,4179" coordsize="103,206" path="m2153,4385l2256,4385,2256,4179,2153,4179,2153,4385e" filled="t" fillcolor="#FFFFFF" stroked="f">
                <v:path arrowok="t"/>
                <v:fill/>
              </v:shape>
            </v:group>
            <v:group style="position:absolute;left:828;top:4179;width:1325;height:206" coordorigin="828,4179" coordsize="1325,206">
              <v:shape style="position:absolute;left:828;top:4179;width:1325;height:206" coordorigin="828,4179" coordsize="1325,206" path="m828,4385l2153,4385,2153,4179,828,4179,828,4385e" filled="t" fillcolor="#FFFFFF" stroked="f">
                <v:path arrowok="t"/>
                <v:fill/>
              </v:shape>
            </v:group>
            <v:group style="position:absolute;left:2261;top:4167;width:108;height:185" coordorigin="2261,4167" coordsize="108,185">
              <v:shape style="position:absolute;left:2261;top:4167;width:108;height:185" coordorigin="2261,4167" coordsize="108,185" path="m2261,4352l2369,4352,2369,4167,2261,4167,2261,4352e" filled="t" fillcolor="#FFFFFF" stroked="f">
                <v:path arrowok="t"/>
                <v:fill/>
              </v:shape>
            </v:group>
            <v:group style="position:absolute;left:2844;top:4167;width:103;height:185" coordorigin="2844,4167" coordsize="103,185">
              <v:shape style="position:absolute;left:2844;top:4167;width:103;height:185" coordorigin="2844,4167" coordsize="103,185" path="m2844,4352l2948,4352,2948,4167,2844,4167,2844,4352e" filled="t" fillcolor="#FFFFFF" stroked="f">
                <v:path arrowok="t"/>
                <v:fill/>
              </v:shape>
            </v:group>
            <v:group style="position:absolute;left:2369;top:4167;width:475;height:185" coordorigin="2369,4167" coordsize="475,185">
              <v:shape style="position:absolute;left:2369;top:4167;width:475;height:185" coordorigin="2369,4167" coordsize="475,185" path="m2369,4352l2844,4352,2844,4167,2369,4167,2369,4352e" filled="t" fillcolor="#FFFFFF" stroked="f">
                <v:path arrowok="t"/>
                <v:fill/>
              </v:shape>
            </v:group>
            <v:group style="position:absolute;left:2952;top:4155;width:108;height:206" coordorigin="2952,4155" coordsize="108,206">
              <v:shape style="position:absolute;left:2952;top:4155;width:108;height:206" coordorigin="2952,4155" coordsize="108,206" path="m2952,4361l3060,4361,3060,4155,2952,4155,2952,4361e" filled="t" fillcolor="#FFFFFF" stroked="f">
                <v:path arrowok="t"/>
                <v:fill/>
              </v:shape>
            </v:group>
            <v:group style="position:absolute;left:3528;top:4155;width:103;height:206" coordorigin="3528,4155" coordsize="103,206">
              <v:shape style="position:absolute;left:3528;top:4155;width:103;height:206" coordorigin="3528,4155" coordsize="103,206" path="m3528,4361l3632,4361,3632,4155,3528,4155,3528,4361e" filled="t" fillcolor="#FFFFFF" stroked="f">
                <v:path arrowok="t"/>
                <v:fill/>
              </v:shape>
            </v:group>
            <v:group style="position:absolute;left:3060;top:4155;width:468;height:206" coordorigin="3060,4155" coordsize="468,206">
              <v:shape style="position:absolute;left:3060;top:4155;width:468;height:206" coordorigin="3060,4155" coordsize="468,206" path="m3060,4361l3528,4361,3528,4155,3060,4155,3060,4361e" filled="t" fillcolor="#FFFFFF" stroked="f">
                <v:path arrowok="t"/>
                <v:fill/>
              </v:shape>
            </v:group>
            <v:group style="position:absolute;left:3636;top:4167;width:108;height:185" coordorigin="3636,4167" coordsize="108,185">
              <v:shape style="position:absolute;left:3636;top:4167;width:108;height:185" coordorigin="3636,4167" coordsize="108,185" path="m3636,4352l3744,4352,3744,4167,3636,4167,3636,4352e" filled="t" fillcolor="#FFFFFF" stroked="f">
                <v:path arrowok="t"/>
                <v:fill/>
              </v:shape>
            </v:group>
            <v:group style="position:absolute;left:4393;top:4167;width:103;height:185" coordorigin="4393,4167" coordsize="103,185">
              <v:shape style="position:absolute;left:4393;top:4167;width:103;height:185" coordorigin="4393,4167" coordsize="103,185" path="m4393,4352l4496,4352,4496,4167,4393,4167,4393,4352e" filled="t" fillcolor="#FFFFFF" stroked="f">
                <v:path arrowok="t"/>
                <v:fill/>
              </v:shape>
            </v:group>
            <v:group style="position:absolute;left:3744;top:4167;width:648;height:185" coordorigin="3744,4167" coordsize="648,185">
              <v:shape style="position:absolute;left:3744;top:4167;width:648;height:185" coordorigin="3744,4167" coordsize="648,185" path="m3744,4352l4393,4352,4393,4167,3744,4167,3744,4352e" filled="t" fillcolor="#FFFFFF" stroked="f">
                <v:path arrowok="t"/>
                <v:fill/>
              </v:shape>
            </v:group>
            <v:group style="position:absolute;left:4501;top:4155;width:667;height:2" coordorigin="4501,4155" coordsize="667,2">
              <v:shape style="position:absolute;left:4501;top:4155;width:667;height:2" coordorigin="4501,4155" coordsize="667,0" path="m4501,4155l5168,4155e" filled="f" stroked="t" strokeweight="2.5pt" strokecolor="#FFFFFF">
                <v:path arrowok="t"/>
              </v:shape>
            </v:group>
            <v:group style="position:absolute;left:4501;top:4179;width:108;height:206" coordorigin="4501,4179" coordsize="108,206">
              <v:shape style="position:absolute;left:4501;top:4179;width:108;height:206" coordorigin="4501,4179" coordsize="108,206" path="m4501,4385l4609,4385,4609,4179,4501,4179,4501,4385e" filled="t" fillcolor="#FFFFFF" stroked="f">
                <v:path arrowok="t"/>
                <v:fill/>
              </v:shape>
            </v:group>
            <v:group style="position:absolute;left:5065;top:4179;width:103;height:206" coordorigin="5065,4179" coordsize="103,206">
              <v:shape style="position:absolute;left:5065;top:4179;width:103;height:206" coordorigin="5065,4179" coordsize="103,206" path="m5065,4385l5168,4385,5168,4179,5065,4179,5065,4385e" filled="t" fillcolor="#FFFFFF" stroked="f">
                <v:path arrowok="t"/>
                <v:fill/>
              </v:shape>
            </v:group>
            <v:group style="position:absolute;left:4609;top:4179;width:456;height:206" coordorigin="4609,4179" coordsize="456,206">
              <v:shape style="position:absolute;left:4609;top:4179;width:456;height:206" coordorigin="4609,4179" coordsize="456,206" path="m4609,4385l5065,4385,5065,4179,4609,4179,4609,4385e" filled="t" fillcolor="#FFFFFF" stroked="f">
                <v:path arrowok="t"/>
                <v:fill/>
              </v:shape>
            </v:group>
            <v:group style="position:absolute;left:5173;top:4167;width:108;height:185" coordorigin="5173,4167" coordsize="108,185">
              <v:shape style="position:absolute;left:5173;top:4167;width:108;height:185" coordorigin="5173,4167" coordsize="108,185" path="m5173,4352l5281,4352,5281,4167,5173,4167,5173,4352e" filled="t" fillcolor="#FFFFFF" stroked="f">
                <v:path arrowok="t"/>
                <v:fill/>
              </v:shape>
            </v:group>
            <v:group style="position:absolute;left:5754;top:4167;width:103;height:185" coordorigin="5754,4167" coordsize="103,185">
              <v:shape style="position:absolute;left:5754;top:4167;width:103;height:185" coordorigin="5754,4167" coordsize="103,185" path="m5754,4352l5857,4352,5857,4167,5754,4167,5754,4352e" filled="t" fillcolor="#FFFFFF" stroked="f">
                <v:path arrowok="t"/>
                <v:fill/>
              </v:shape>
            </v:group>
            <v:group style="position:absolute;left:5281;top:4167;width:473;height:185" coordorigin="5281,4167" coordsize="473,185">
              <v:shape style="position:absolute;left:5281;top:4167;width:473;height:185" coordorigin="5281,4167" coordsize="473,185" path="m5281,4352l5754,4352,5754,4167,5281,4167,5281,4352e" filled="t" fillcolor="#FFFFFF" stroked="f">
                <v:path arrowok="t"/>
                <v:fill/>
              </v:shape>
            </v:group>
            <v:group style="position:absolute;left:5862;top:4155;width:588;height:2" coordorigin="5862,4155" coordsize="588,2">
              <v:shape style="position:absolute;left:5862;top:4155;width:588;height:2" coordorigin="5862,4155" coordsize="588,0" path="m5862,4155l6450,4155e" filled="f" stroked="t" strokeweight="2.5pt" strokecolor="#FFFFFF">
                <v:path arrowok="t"/>
              </v:shape>
            </v:group>
            <v:group style="position:absolute;left:5862;top:4179;width:108;height:206" coordorigin="5862,4179" coordsize="108,206">
              <v:shape style="position:absolute;left:5862;top:4179;width:108;height:206" coordorigin="5862,4179" coordsize="108,206" path="m5862,4385l5970,4385,5970,4179,5862,4179,5862,4385e" filled="t" fillcolor="#FFFFFF" stroked="f">
                <v:path arrowok="t"/>
                <v:fill/>
              </v:shape>
            </v:group>
            <v:group style="position:absolute;left:6347;top:4179;width:103;height:206" coordorigin="6347,4179" coordsize="103,206">
              <v:shape style="position:absolute;left:6347;top:4179;width:103;height:206" coordorigin="6347,4179" coordsize="103,206" path="m6347,4385l6450,4385,6450,4179,6347,4179,6347,4385e" filled="t" fillcolor="#FFFFFF" stroked="f">
                <v:path arrowok="t"/>
                <v:fill/>
              </v:shape>
            </v:group>
            <v:group style="position:absolute;left:5970;top:4179;width:377;height:206" coordorigin="5970,4179" coordsize="377,206">
              <v:shape style="position:absolute;left:5970;top:4179;width:377;height:206" coordorigin="5970,4179" coordsize="377,206" path="m5970,4385l6347,4385,6347,4179,5970,4179,5970,4385e" filled="t" fillcolor="#FFFFFF" stroked="f">
                <v:path arrowok="t"/>
                <v:fill/>
              </v:shape>
            </v:group>
            <v:group style="position:absolute;left:6455;top:4167;width:108;height:185" coordorigin="6455,4167" coordsize="108,185">
              <v:shape style="position:absolute;left:6455;top:4167;width:108;height:185" coordorigin="6455,4167" coordsize="108,185" path="m6455,4352l6563,4352,6563,4167,6455,4167,6455,4352e" filled="t" fillcolor="#FFFFFF" stroked="f">
                <v:path arrowok="t"/>
                <v:fill/>
              </v:shape>
            </v:group>
            <v:group style="position:absolute;left:7624;top:4167;width:103;height:185" coordorigin="7624,4167" coordsize="103,185">
              <v:shape style="position:absolute;left:7624;top:4167;width:103;height:185" coordorigin="7624,4167" coordsize="103,185" path="m7624,4352l7727,4352,7727,4167,7624,4167,7624,4352e" filled="t" fillcolor="#FFFFFF" stroked="f">
                <v:path arrowok="t"/>
                <v:fill/>
              </v:shape>
            </v:group>
            <v:group style="position:absolute;left:6563;top:4167;width:1061;height:185" coordorigin="6563,4167" coordsize="1061,185">
              <v:shape style="position:absolute;left:6563;top:4167;width:1061;height:185" coordorigin="6563,4167" coordsize="1061,185" path="m6563,4352l7624,4352,7624,4167,6563,4167,6563,4352e" filled="t" fillcolor="#FFFFFF" stroked="f">
                <v:path arrowok="t"/>
                <v:fill/>
              </v:shape>
            </v:group>
            <v:group style="position:absolute;left:7732;top:4167;width:108;height:185" coordorigin="7732,4167" coordsize="108,185">
              <v:shape style="position:absolute;left:7732;top:4167;width:108;height:185" coordorigin="7732,4167" coordsize="108,185" path="m7732,4352l7840,4352,7840,4167,7732,4167,7732,4352e" filled="t" fillcolor="#FFFFFF" stroked="f">
                <v:path arrowok="t"/>
                <v:fill/>
              </v:shape>
            </v:group>
            <v:group style="position:absolute;left:8353;top:4167;width:103;height:185" coordorigin="8353,4167" coordsize="103,185">
              <v:shape style="position:absolute;left:8353;top:4167;width:103;height:185" coordorigin="8353,4167" coordsize="103,185" path="m8353,4352l8457,4352,8457,4167,8353,4167,8353,4352e" filled="t" fillcolor="#FFFFFF" stroked="f">
                <v:path arrowok="t"/>
                <v:fill/>
              </v:shape>
            </v:group>
            <v:group style="position:absolute;left:7840;top:4167;width:514;height:185" coordorigin="7840,4167" coordsize="514,185">
              <v:shape style="position:absolute;left:7840;top:4167;width:514;height:185" coordorigin="7840,4167" coordsize="514,185" path="m7840,4352l8353,4352,8353,4167,7840,4167,7840,4352e" filled="t" fillcolor="#FFFFFF" stroked="f">
                <v:path arrowok="t"/>
                <v:fill/>
              </v:shape>
            </v:group>
            <v:group style="position:absolute;left:8461;top:4155;width:108;height:206" coordorigin="8461,4155" coordsize="108,206">
              <v:shape style="position:absolute;left:8461;top:4155;width:108;height:206" coordorigin="8461,4155" coordsize="108,206" path="m8461,4361l8569,4361,8569,4155,8461,4155,8461,4361e" filled="t" fillcolor="#FFFFFF" stroked="f">
                <v:path arrowok="t"/>
                <v:fill/>
              </v:shape>
            </v:group>
            <v:group style="position:absolute;left:9079;top:4155;width:103;height:206" coordorigin="9079,4155" coordsize="103,206">
              <v:shape style="position:absolute;left:9079;top:4155;width:103;height:206" coordorigin="9079,4155" coordsize="103,206" path="m9079,4361l9182,4361,9182,4155,9079,4155,9079,4361e" filled="t" fillcolor="#FFFFFF" stroked="f">
                <v:path arrowok="t"/>
                <v:fill/>
              </v:shape>
            </v:group>
            <v:group style="position:absolute;left:8569;top:4155;width:509;height:206" coordorigin="8569,4155" coordsize="509,206">
              <v:shape style="position:absolute;left:8569;top:4155;width:509;height:206" coordorigin="8569,4155" coordsize="509,206" path="m8569,4361l9079,4361,9079,4155,8569,4155,8569,4361e" filled="t" fillcolor="#FFFFFF" stroked="f">
                <v:path arrowok="t"/>
                <v:fill/>
              </v:shape>
            </v:group>
            <v:group style="position:absolute;left:9187;top:4155;width:108;height:206" coordorigin="9187,4155" coordsize="108,206">
              <v:shape style="position:absolute;left:9187;top:4155;width:108;height:206" coordorigin="9187,4155" coordsize="108,206" path="m9187,4361l9295,4361,9295,4155,9187,4155,9187,4361e" filled="t" fillcolor="#FFFFFF" stroked="f">
                <v:path arrowok="t"/>
                <v:fill/>
              </v:shape>
            </v:group>
            <v:group style="position:absolute;left:9686;top:4155;width:103;height:206" coordorigin="9686,4155" coordsize="103,206">
              <v:shape style="position:absolute;left:9686;top:4155;width:103;height:206" coordorigin="9686,4155" coordsize="103,206" path="m9686,4361l9789,4361,9789,4155,9686,4155,9686,4361e" filled="t" fillcolor="#FFFFFF" stroked="f">
                <v:path arrowok="t"/>
                <v:fill/>
              </v:shape>
            </v:group>
            <v:group style="position:absolute;left:9295;top:4155;width:391;height:206" coordorigin="9295,4155" coordsize="391,206">
              <v:shape style="position:absolute;left:9295;top:4155;width:391;height:206" coordorigin="9295,4155" coordsize="391,206" path="m9295,4361l9686,4361,9686,4155,9295,4155,9295,4361e" filled="t" fillcolor="#FFFFFF" stroked="f">
                <v:path arrowok="t"/>
                <v:fill/>
              </v:shape>
            </v:group>
            <v:group style="position:absolute;left:9794;top:4155;width:108;height:206" coordorigin="9794,4155" coordsize="108,206">
              <v:shape style="position:absolute;left:9794;top:4155;width:108;height:206" coordorigin="9794,4155" coordsize="108,206" path="m9794,4361l9902,4361,9902,4155,9794,4155,9794,4361e" filled="t" fillcolor="#FFFFFF" stroked="f">
                <v:path arrowok="t"/>
                <v:fill/>
              </v:shape>
            </v:group>
            <v:group style="position:absolute;left:10334;top:4155;width:103;height:206" coordorigin="10334,4155" coordsize="103,206">
              <v:shape style="position:absolute;left:10334;top:4155;width:103;height:206" coordorigin="10334,4155" coordsize="103,206" path="m10334,4361l10437,4361,10437,4155,10334,4155,10334,4361e" filled="t" fillcolor="#FFFFFF" stroked="f">
                <v:path arrowok="t"/>
                <v:fill/>
              </v:shape>
            </v:group>
            <v:group style="position:absolute;left:9902;top:4155;width:432;height:206" coordorigin="9902,4155" coordsize="432,206">
              <v:shape style="position:absolute;left:9902;top:4155;width:432;height:206" coordorigin="9902,4155" coordsize="432,206" path="m9902,4361l10334,4361,10334,4155,9902,4155,9902,4361e" filled="t" fillcolor="#FFFFFF" stroked="f">
                <v:path arrowok="t"/>
                <v:fill/>
              </v:shape>
            </v:group>
            <v:group style="position:absolute;left:10442;top:4167;width:108;height:185" coordorigin="10442,4167" coordsize="108,185">
              <v:shape style="position:absolute;left:10442;top:4167;width:108;height:185" coordorigin="10442,4167" coordsize="108,185" path="m10442,4352l10550,4352,10550,4167,10442,4167,10442,4352e" filled="t" fillcolor="#FFFFFF" stroked="f">
                <v:path arrowok="t"/>
                <v:fill/>
              </v:shape>
            </v:group>
            <v:group style="position:absolute;left:11054;top:4167;width:101;height:185" coordorigin="11054,4167" coordsize="101,185">
              <v:shape style="position:absolute;left:11054;top:4167;width:101;height:185" coordorigin="11054,4167" coordsize="101,185" path="m11054,4352l11155,4352,11155,4167,11054,4167,11054,4352e" filled="t" fillcolor="#FFFFFF" stroked="f">
                <v:path arrowok="t"/>
                <v:fill/>
              </v:shape>
            </v:group>
            <v:group style="position:absolute;left:10550;top:4167;width:504;height:185" coordorigin="10550,4167" coordsize="504,185">
              <v:shape style="position:absolute;left:10550;top:4167;width:504;height:185" coordorigin="10550,4167" coordsize="504,185" path="m10550,4352l11054,4352,11054,4167,10550,4167,10550,4352e" filled="t" fillcolor="#FFFFFF" stroked="f">
                <v:path arrowok="t"/>
                <v:fill/>
              </v:shape>
            </v:group>
            <v:group style="position:absolute;left:725;top:4685;width:1532;height:2" coordorigin="725,4685" coordsize="1532,2">
              <v:shape style="position:absolute;left:725;top:4685;width:1532;height:2" coordorigin="725,4685" coordsize="1532,0" path="m725,4685l2256,4685e" filled="f" stroked="t" strokeweight="2.5pt" strokecolor="#FFFFFF">
                <v:path arrowok="t"/>
              </v:shape>
            </v:group>
            <v:group style="position:absolute;left:725;top:4709;width:103;height:206" coordorigin="725,4709" coordsize="103,206">
              <v:shape style="position:absolute;left:725;top:4709;width:103;height:206" coordorigin="725,4709" coordsize="103,206" path="m725,4916l828,4916,828,4709,725,4709,725,4916e" filled="t" fillcolor="#FFFFFF" stroked="f">
                <v:path arrowok="t"/>
                <v:fill/>
              </v:shape>
            </v:group>
            <v:group style="position:absolute;left:2153;top:4709;width:103;height:206" coordorigin="2153,4709" coordsize="103,206">
              <v:shape style="position:absolute;left:2153;top:4709;width:103;height:206" coordorigin="2153,4709" coordsize="103,206" path="m2153,4916l2256,4916,2256,4709,2153,4709,2153,4916e" filled="t" fillcolor="#FFFFFF" stroked="f">
                <v:path arrowok="t"/>
                <v:fill/>
              </v:shape>
            </v:group>
            <v:group style="position:absolute;left:828;top:4709;width:1325;height:206" coordorigin="828,4709" coordsize="1325,206">
              <v:shape style="position:absolute;left:828;top:4709;width:1325;height:206" coordorigin="828,4709" coordsize="1325,206" path="m828,4916l2153,4916,2153,4709,828,4709,828,4916e" filled="t" fillcolor="#FFFFFF" stroked="f">
                <v:path arrowok="t"/>
                <v:fill/>
              </v:shape>
            </v:group>
            <v:group style="position:absolute;left:2261;top:4697;width:108;height:185" coordorigin="2261,4697" coordsize="108,185">
              <v:shape style="position:absolute;left:2261;top:4697;width:108;height:185" coordorigin="2261,4697" coordsize="108,185" path="m2261,4882l2369,4882,2369,4697,2261,4697,2261,4882e" filled="t" fillcolor="#FFFFFF" stroked="f">
                <v:path arrowok="t"/>
                <v:fill/>
              </v:shape>
            </v:group>
            <v:group style="position:absolute;left:2844;top:4697;width:103;height:185" coordorigin="2844,4697" coordsize="103,185">
              <v:shape style="position:absolute;left:2844;top:4697;width:103;height:185" coordorigin="2844,4697" coordsize="103,185" path="m2844,4882l2948,4882,2948,4697,2844,4697,2844,4882e" filled="t" fillcolor="#FFFFFF" stroked="f">
                <v:path arrowok="t"/>
                <v:fill/>
              </v:shape>
            </v:group>
            <v:group style="position:absolute;left:2369;top:4697;width:475;height:185" coordorigin="2369,4697" coordsize="475,185">
              <v:shape style="position:absolute;left:2369;top:4697;width:475;height:185" coordorigin="2369,4697" coordsize="475,185" path="m2369,4882l2844,4882,2844,4697,2369,4697,2369,4882e" filled="t" fillcolor="#FFFFFF" stroked="f">
                <v:path arrowok="t"/>
                <v:fill/>
              </v:shape>
            </v:group>
            <v:group style="position:absolute;left:2952;top:4685;width:108;height:206" coordorigin="2952,4685" coordsize="108,206">
              <v:shape style="position:absolute;left:2952;top:4685;width:108;height:206" coordorigin="2952,4685" coordsize="108,206" path="m2952,4892l3060,4892,3060,4685,2952,4685,2952,4892e" filled="t" fillcolor="#FFFFFF" stroked="f">
                <v:path arrowok="t"/>
                <v:fill/>
              </v:shape>
            </v:group>
            <v:group style="position:absolute;left:3528;top:4685;width:103;height:206" coordorigin="3528,4685" coordsize="103,206">
              <v:shape style="position:absolute;left:3528;top:4685;width:103;height:206" coordorigin="3528,4685" coordsize="103,206" path="m3528,4892l3632,4892,3632,4685,3528,4685,3528,4892e" filled="t" fillcolor="#FFFFFF" stroked="f">
                <v:path arrowok="t"/>
                <v:fill/>
              </v:shape>
            </v:group>
            <v:group style="position:absolute;left:3060;top:4685;width:468;height:206" coordorigin="3060,4685" coordsize="468,206">
              <v:shape style="position:absolute;left:3060;top:4685;width:468;height:206" coordorigin="3060,4685" coordsize="468,206" path="m3060,4892l3528,4892,3528,4685,3060,4685,3060,4892e" filled="t" fillcolor="#FFFFFF" stroked="f">
                <v:path arrowok="t"/>
                <v:fill/>
              </v:shape>
            </v:group>
            <v:group style="position:absolute;left:3636;top:4697;width:108;height:185" coordorigin="3636,4697" coordsize="108,185">
              <v:shape style="position:absolute;left:3636;top:4697;width:108;height:185" coordorigin="3636,4697" coordsize="108,185" path="m3636,4882l3744,4882,3744,4697,3636,4697,3636,4882e" filled="t" fillcolor="#FFFFFF" stroked="f">
                <v:path arrowok="t"/>
                <v:fill/>
              </v:shape>
            </v:group>
            <v:group style="position:absolute;left:4393;top:4697;width:103;height:185" coordorigin="4393,4697" coordsize="103,185">
              <v:shape style="position:absolute;left:4393;top:4697;width:103;height:185" coordorigin="4393,4697" coordsize="103,185" path="m4393,4882l4496,4882,4496,4697,4393,4697,4393,4882e" filled="t" fillcolor="#FFFFFF" stroked="f">
                <v:path arrowok="t"/>
                <v:fill/>
              </v:shape>
            </v:group>
            <v:group style="position:absolute;left:3744;top:4697;width:648;height:185" coordorigin="3744,4697" coordsize="648,185">
              <v:shape style="position:absolute;left:3744;top:4697;width:648;height:185" coordorigin="3744,4697" coordsize="648,185" path="m3744,4882l4393,4882,4393,4697,3744,4697,3744,4882e" filled="t" fillcolor="#FFFFFF" stroked="f">
                <v:path arrowok="t"/>
                <v:fill/>
              </v:shape>
            </v:group>
            <v:group style="position:absolute;left:4501;top:4685;width:667;height:2" coordorigin="4501,4685" coordsize="667,2">
              <v:shape style="position:absolute;left:4501;top:4685;width:667;height:2" coordorigin="4501,4685" coordsize="667,0" path="m4501,4685l5168,4685e" filled="f" stroked="t" strokeweight="2.5pt" strokecolor="#FFFFFF">
                <v:path arrowok="t"/>
              </v:shape>
            </v:group>
            <v:group style="position:absolute;left:4501;top:4709;width:108;height:206" coordorigin="4501,4709" coordsize="108,206">
              <v:shape style="position:absolute;left:4501;top:4709;width:108;height:206" coordorigin="4501,4709" coordsize="108,206" path="m4501,4916l4609,4916,4609,4709,4501,4709,4501,4916e" filled="t" fillcolor="#FFFFFF" stroked="f">
                <v:path arrowok="t"/>
                <v:fill/>
              </v:shape>
            </v:group>
            <v:group style="position:absolute;left:5065;top:4709;width:103;height:206" coordorigin="5065,4709" coordsize="103,206">
              <v:shape style="position:absolute;left:5065;top:4709;width:103;height:206" coordorigin="5065,4709" coordsize="103,206" path="m5065,4916l5168,4916,5168,4709,5065,4709,5065,4916e" filled="t" fillcolor="#FFFFFF" stroked="f">
                <v:path arrowok="t"/>
                <v:fill/>
              </v:shape>
            </v:group>
            <v:group style="position:absolute;left:4609;top:4709;width:456;height:206" coordorigin="4609,4709" coordsize="456,206">
              <v:shape style="position:absolute;left:4609;top:4709;width:456;height:206" coordorigin="4609,4709" coordsize="456,206" path="m4609,4916l5065,4916,5065,4709,4609,4709,4609,4916e" filled="t" fillcolor="#FFFFFF" stroked="f">
                <v:path arrowok="t"/>
                <v:fill/>
              </v:shape>
            </v:group>
            <v:group style="position:absolute;left:5173;top:4697;width:108;height:185" coordorigin="5173,4697" coordsize="108,185">
              <v:shape style="position:absolute;left:5173;top:4697;width:108;height:185" coordorigin="5173,4697" coordsize="108,185" path="m5173,4882l5281,4882,5281,4697,5173,4697,5173,4882e" filled="t" fillcolor="#FFFFFF" stroked="f">
                <v:path arrowok="t"/>
                <v:fill/>
              </v:shape>
            </v:group>
            <v:group style="position:absolute;left:5754;top:4697;width:103;height:185" coordorigin="5754,4697" coordsize="103,185">
              <v:shape style="position:absolute;left:5754;top:4697;width:103;height:185" coordorigin="5754,4697" coordsize="103,185" path="m5754,4882l5857,4882,5857,4697,5754,4697,5754,4882e" filled="t" fillcolor="#FFFFFF" stroked="f">
                <v:path arrowok="t"/>
                <v:fill/>
              </v:shape>
            </v:group>
            <v:group style="position:absolute;left:5281;top:4697;width:473;height:185" coordorigin="5281,4697" coordsize="473,185">
              <v:shape style="position:absolute;left:5281;top:4697;width:473;height:185" coordorigin="5281,4697" coordsize="473,185" path="m5281,4882l5754,4882,5754,4697,5281,4697,5281,4882e" filled="t" fillcolor="#FFFFFF" stroked="f">
                <v:path arrowok="t"/>
                <v:fill/>
              </v:shape>
            </v:group>
            <v:group style="position:absolute;left:5862;top:4685;width:588;height:2" coordorigin="5862,4685" coordsize="588,2">
              <v:shape style="position:absolute;left:5862;top:4685;width:588;height:2" coordorigin="5862,4685" coordsize="588,0" path="m5862,4685l6450,4685e" filled="f" stroked="t" strokeweight="2.5pt" strokecolor="#FFFFFF">
                <v:path arrowok="t"/>
              </v:shape>
            </v:group>
            <v:group style="position:absolute;left:5862;top:4709;width:108;height:206" coordorigin="5862,4709" coordsize="108,206">
              <v:shape style="position:absolute;left:5862;top:4709;width:108;height:206" coordorigin="5862,4709" coordsize="108,206" path="m5862,4916l5970,4916,5970,4709,5862,4709,5862,4916e" filled="t" fillcolor="#FFFFFF" stroked="f">
                <v:path arrowok="t"/>
                <v:fill/>
              </v:shape>
            </v:group>
            <v:group style="position:absolute;left:6347;top:4709;width:103;height:206" coordorigin="6347,4709" coordsize="103,206">
              <v:shape style="position:absolute;left:6347;top:4709;width:103;height:206" coordorigin="6347,4709" coordsize="103,206" path="m6347,4916l6450,4916,6450,4709,6347,4709,6347,4916e" filled="t" fillcolor="#FFFFFF" stroked="f">
                <v:path arrowok="t"/>
                <v:fill/>
              </v:shape>
            </v:group>
            <v:group style="position:absolute;left:5970;top:4709;width:377;height:206" coordorigin="5970,4709" coordsize="377,206">
              <v:shape style="position:absolute;left:5970;top:4709;width:377;height:206" coordorigin="5970,4709" coordsize="377,206" path="m5970,4916l6347,4916,6347,4709,5970,4709,5970,4916e" filled="t" fillcolor="#FFFFFF" stroked="f">
                <v:path arrowok="t"/>
                <v:fill/>
              </v:shape>
            </v:group>
            <v:group style="position:absolute;left:6455;top:4697;width:108;height:185" coordorigin="6455,4697" coordsize="108,185">
              <v:shape style="position:absolute;left:6455;top:4697;width:108;height:185" coordorigin="6455,4697" coordsize="108,185" path="m6455,4882l6563,4882,6563,4697,6455,4697,6455,4882e" filled="t" fillcolor="#FFFFFF" stroked="f">
                <v:path arrowok="t"/>
                <v:fill/>
              </v:shape>
            </v:group>
            <v:group style="position:absolute;left:7624;top:4697;width:103;height:185" coordorigin="7624,4697" coordsize="103,185">
              <v:shape style="position:absolute;left:7624;top:4697;width:103;height:185" coordorigin="7624,4697" coordsize="103,185" path="m7624,4882l7727,4882,7727,4697,7624,4697,7624,4882e" filled="t" fillcolor="#FFFFFF" stroked="f">
                <v:path arrowok="t"/>
                <v:fill/>
              </v:shape>
            </v:group>
            <v:group style="position:absolute;left:6563;top:4697;width:1061;height:185" coordorigin="6563,4697" coordsize="1061,185">
              <v:shape style="position:absolute;left:6563;top:4697;width:1061;height:185" coordorigin="6563,4697" coordsize="1061,185" path="m6563,4882l7624,4882,7624,4697,6563,4697,6563,4882e" filled="t" fillcolor="#FFFFFF" stroked="f">
                <v:path arrowok="t"/>
                <v:fill/>
              </v:shape>
            </v:group>
            <v:group style="position:absolute;left:7732;top:4697;width:108;height:185" coordorigin="7732,4697" coordsize="108,185">
              <v:shape style="position:absolute;left:7732;top:4697;width:108;height:185" coordorigin="7732,4697" coordsize="108,185" path="m7732,4882l7840,4882,7840,4697,7732,4697,7732,4882e" filled="t" fillcolor="#FFFFFF" stroked="f">
                <v:path arrowok="t"/>
                <v:fill/>
              </v:shape>
            </v:group>
            <v:group style="position:absolute;left:8353;top:4697;width:103;height:185" coordorigin="8353,4697" coordsize="103,185">
              <v:shape style="position:absolute;left:8353;top:4697;width:103;height:185" coordorigin="8353,4697" coordsize="103,185" path="m8353,4882l8457,4882,8457,4697,8353,4697,8353,4882e" filled="t" fillcolor="#FFFFFF" stroked="f">
                <v:path arrowok="t"/>
                <v:fill/>
              </v:shape>
            </v:group>
            <v:group style="position:absolute;left:7840;top:4697;width:514;height:185" coordorigin="7840,4697" coordsize="514,185">
              <v:shape style="position:absolute;left:7840;top:4697;width:514;height:185" coordorigin="7840,4697" coordsize="514,185" path="m7840,4882l8353,4882,8353,4697,7840,4697,7840,4882e" filled="t" fillcolor="#FFFFFF" stroked="f">
                <v:path arrowok="t"/>
                <v:fill/>
              </v:shape>
            </v:group>
            <v:group style="position:absolute;left:8461;top:4685;width:108;height:206" coordorigin="8461,4685" coordsize="108,206">
              <v:shape style="position:absolute;left:8461;top:4685;width:108;height:206" coordorigin="8461,4685" coordsize="108,206" path="m8461,4892l8569,4892,8569,4685,8461,4685,8461,4892e" filled="t" fillcolor="#FFFFFF" stroked="f">
                <v:path arrowok="t"/>
                <v:fill/>
              </v:shape>
            </v:group>
            <v:group style="position:absolute;left:9079;top:4685;width:103;height:206" coordorigin="9079,4685" coordsize="103,206">
              <v:shape style="position:absolute;left:9079;top:4685;width:103;height:206" coordorigin="9079,4685" coordsize="103,206" path="m9079,4892l9182,4892,9182,4685,9079,4685,9079,4892e" filled="t" fillcolor="#FFFFFF" stroked="f">
                <v:path arrowok="t"/>
                <v:fill/>
              </v:shape>
            </v:group>
            <v:group style="position:absolute;left:8569;top:4685;width:509;height:206" coordorigin="8569,4685" coordsize="509,206">
              <v:shape style="position:absolute;left:8569;top:4685;width:509;height:206" coordorigin="8569,4685" coordsize="509,206" path="m8569,4892l9079,4892,9079,4685,8569,4685,8569,4892e" filled="t" fillcolor="#FFFFFF" stroked="f">
                <v:path arrowok="t"/>
                <v:fill/>
              </v:shape>
            </v:group>
            <v:group style="position:absolute;left:9187;top:4685;width:108;height:206" coordorigin="9187,4685" coordsize="108,206">
              <v:shape style="position:absolute;left:9187;top:4685;width:108;height:206" coordorigin="9187,4685" coordsize="108,206" path="m9187,4892l9295,4892,9295,4685,9187,4685,9187,4892e" filled="t" fillcolor="#FFFFFF" stroked="f">
                <v:path arrowok="t"/>
                <v:fill/>
              </v:shape>
            </v:group>
            <v:group style="position:absolute;left:9686;top:4685;width:103;height:206" coordorigin="9686,4685" coordsize="103,206">
              <v:shape style="position:absolute;left:9686;top:4685;width:103;height:206" coordorigin="9686,4685" coordsize="103,206" path="m9686,4892l9789,4892,9789,4685,9686,4685,9686,4892e" filled="t" fillcolor="#FFFFFF" stroked="f">
                <v:path arrowok="t"/>
                <v:fill/>
              </v:shape>
            </v:group>
            <v:group style="position:absolute;left:9295;top:4685;width:391;height:206" coordorigin="9295,4685" coordsize="391,206">
              <v:shape style="position:absolute;left:9295;top:4685;width:391;height:206" coordorigin="9295,4685" coordsize="391,206" path="m9295,4892l9686,4892,9686,4685,9295,4685,9295,4892e" filled="t" fillcolor="#FFFFFF" stroked="f">
                <v:path arrowok="t"/>
                <v:fill/>
              </v:shape>
            </v:group>
            <v:group style="position:absolute;left:9794;top:4685;width:108;height:206" coordorigin="9794,4685" coordsize="108,206">
              <v:shape style="position:absolute;left:9794;top:4685;width:108;height:206" coordorigin="9794,4685" coordsize="108,206" path="m9794,4892l9902,4892,9902,4685,9794,4685,9794,4892e" filled="t" fillcolor="#FFFFFF" stroked="f">
                <v:path arrowok="t"/>
                <v:fill/>
              </v:shape>
            </v:group>
            <v:group style="position:absolute;left:10334;top:4685;width:103;height:206" coordorigin="10334,4685" coordsize="103,206">
              <v:shape style="position:absolute;left:10334;top:4685;width:103;height:206" coordorigin="10334,4685" coordsize="103,206" path="m10334,4892l10437,4892,10437,4685,10334,4685,10334,4892e" filled="t" fillcolor="#FFFFFF" stroked="f">
                <v:path arrowok="t"/>
                <v:fill/>
              </v:shape>
            </v:group>
            <v:group style="position:absolute;left:9902;top:4685;width:432;height:206" coordorigin="9902,4685" coordsize="432,206">
              <v:shape style="position:absolute;left:9902;top:4685;width:432;height:206" coordorigin="9902,4685" coordsize="432,206" path="m9902,4892l10334,4892,10334,4685,9902,4685,9902,4892e" filled="t" fillcolor="#FFFFFF" stroked="f">
                <v:path arrowok="t"/>
                <v:fill/>
              </v:shape>
            </v:group>
            <v:group style="position:absolute;left:10442;top:4697;width:108;height:185" coordorigin="10442,4697" coordsize="108,185">
              <v:shape style="position:absolute;left:10442;top:4697;width:108;height:185" coordorigin="10442,4697" coordsize="108,185" path="m10442,4882l10550,4882,10550,4697,10442,4697,10442,4882e" filled="t" fillcolor="#FFFFFF" stroked="f">
                <v:path arrowok="t"/>
                <v:fill/>
              </v:shape>
            </v:group>
            <v:group style="position:absolute;left:11054;top:4697;width:101;height:185" coordorigin="11054,4697" coordsize="101,185">
              <v:shape style="position:absolute;left:11054;top:4697;width:101;height:185" coordorigin="11054,4697" coordsize="101,185" path="m11054,4882l11155,4882,11155,4697,11054,4697,11054,4882e" filled="t" fillcolor="#FFFFFF" stroked="f">
                <v:path arrowok="t"/>
                <v:fill/>
              </v:shape>
            </v:group>
            <v:group style="position:absolute;left:10550;top:4697;width:504;height:185" coordorigin="10550,4697" coordsize="504,185">
              <v:shape style="position:absolute;left:10550;top:4697;width:504;height:185" coordorigin="10550,4697" coordsize="504,185" path="m10550,4882l11054,4882,11054,4697,10550,4697,10550,4882e" filled="t" fillcolor="#FFFFFF" stroked="f">
                <v:path arrowok="t"/>
                <v:fill/>
              </v:shape>
            </v:group>
            <v:group style="position:absolute;left:725;top:5963;width:1532;height:2" coordorigin="725,5963" coordsize="1532,2">
              <v:shape style="position:absolute;left:725;top:5963;width:1532;height:2" coordorigin="725,5963" coordsize="1532,0" path="m725,5963l2256,5963e" filled="f" stroked="t" strokeweight="2.5pt" strokecolor="#FFFFFF">
                <v:path arrowok="t"/>
              </v:shape>
            </v:group>
            <v:group style="position:absolute;left:725;top:5987;width:103;height:206" coordorigin="725,5987" coordsize="103,206">
              <v:shape style="position:absolute;left:725;top:5987;width:103;height:206" coordorigin="725,5987" coordsize="103,206" path="m725,6193l828,6193,828,5987,725,5987,725,6193e" filled="t" fillcolor="#FFFFFF" stroked="f">
                <v:path arrowok="t"/>
                <v:fill/>
              </v:shape>
            </v:group>
            <v:group style="position:absolute;left:2153;top:5987;width:103;height:206" coordorigin="2153,5987" coordsize="103,206">
              <v:shape style="position:absolute;left:2153;top:5987;width:103;height:206" coordorigin="2153,5987" coordsize="103,206" path="m2153,6193l2256,6193,2256,5987,2153,5987,2153,6193e" filled="t" fillcolor="#FFFFFF" stroked="f">
                <v:path arrowok="t"/>
                <v:fill/>
              </v:shape>
            </v:group>
            <v:group style="position:absolute;left:828;top:5987;width:1325;height:206" coordorigin="828,5987" coordsize="1325,206">
              <v:shape style="position:absolute;left:828;top:5987;width:1325;height:206" coordorigin="828,5987" coordsize="1325,206" path="m2153,6193l2153,5987,828,5987,828,6193,2153,6193e" filled="t" fillcolor="#FFFFFF" stroked="f">
                <v:path arrowok="t"/>
                <v:fill/>
              </v:shape>
            </v:group>
            <v:group style="position:absolute;left:2261;top:5975;width:108;height:185" coordorigin="2261,5975" coordsize="108,185">
              <v:shape style="position:absolute;left:2261;top:5975;width:108;height:185" coordorigin="2261,5975" coordsize="108,185" path="m2261,6159l2369,6159,2369,5975,2261,5975,2261,6159e" filled="t" fillcolor="#FFFFFF" stroked="f">
                <v:path arrowok="t"/>
                <v:fill/>
              </v:shape>
            </v:group>
            <v:group style="position:absolute;left:2844;top:5975;width:103;height:185" coordorigin="2844,5975" coordsize="103,185">
              <v:shape style="position:absolute;left:2844;top:5975;width:103;height:185" coordorigin="2844,5975" coordsize="103,185" path="m2844,6159l2948,6159,2948,5975,2844,5975,2844,6159e" filled="t" fillcolor="#FFFFFF" stroked="f">
                <v:path arrowok="t"/>
                <v:fill/>
              </v:shape>
            </v:group>
            <v:group style="position:absolute;left:2369;top:5975;width:475;height:185" coordorigin="2369,5975" coordsize="475,185">
              <v:shape style="position:absolute;left:2369;top:5975;width:475;height:185" coordorigin="2369,5975" coordsize="475,185" path="m2369,6159l2844,6159,2844,5975,2369,5975,2369,6159e" filled="t" fillcolor="#FFFFFF" stroked="f">
                <v:path arrowok="t"/>
                <v:fill/>
              </v:shape>
            </v:group>
            <v:group style="position:absolute;left:2952;top:5963;width:108;height:206" coordorigin="2952,5963" coordsize="108,206">
              <v:shape style="position:absolute;left:2952;top:5963;width:108;height:206" coordorigin="2952,5963" coordsize="108,206" path="m2952,6169l3060,6169,3060,5963,2952,5963,2952,6169e" filled="t" fillcolor="#FFFFFF" stroked="f">
                <v:path arrowok="t"/>
                <v:fill/>
              </v:shape>
            </v:group>
            <v:group style="position:absolute;left:3528;top:5963;width:103;height:206" coordorigin="3528,5963" coordsize="103,206">
              <v:shape style="position:absolute;left:3528;top:5963;width:103;height:206" coordorigin="3528,5963" coordsize="103,206" path="m3528,6169l3632,6169,3632,5963,3528,5963,3528,6169e" filled="t" fillcolor="#FFFFFF" stroked="f">
                <v:path arrowok="t"/>
                <v:fill/>
              </v:shape>
            </v:group>
            <v:group style="position:absolute;left:3060;top:5963;width:468;height:206" coordorigin="3060,5963" coordsize="468,206">
              <v:shape style="position:absolute;left:3060;top:5963;width:468;height:206" coordorigin="3060,5963" coordsize="468,206" path="m3060,6169l3528,6169,3528,5963,3060,5963,3060,6169e" filled="t" fillcolor="#FFFFFF" stroked="f">
                <v:path arrowok="t"/>
                <v:fill/>
              </v:shape>
            </v:group>
            <v:group style="position:absolute;left:3636;top:5975;width:108;height:185" coordorigin="3636,5975" coordsize="108,185">
              <v:shape style="position:absolute;left:3636;top:5975;width:108;height:185" coordorigin="3636,5975" coordsize="108,185" path="m3636,6159l3744,6159,3744,5975,3636,5975,3636,6159e" filled="t" fillcolor="#FFFFFF" stroked="f">
                <v:path arrowok="t"/>
                <v:fill/>
              </v:shape>
            </v:group>
            <v:group style="position:absolute;left:4393;top:5975;width:103;height:185" coordorigin="4393,5975" coordsize="103,185">
              <v:shape style="position:absolute;left:4393;top:5975;width:103;height:185" coordorigin="4393,5975" coordsize="103,185" path="m4393,6159l4496,6159,4496,5975,4393,5975,4393,6159e" filled="t" fillcolor="#FFFFFF" stroked="f">
                <v:path arrowok="t"/>
                <v:fill/>
              </v:shape>
            </v:group>
            <v:group style="position:absolute;left:3744;top:5975;width:648;height:185" coordorigin="3744,5975" coordsize="648,185">
              <v:shape style="position:absolute;left:3744;top:5975;width:648;height:185" coordorigin="3744,5975" coordsize="648,185" path="m3744,6159l4393,6159,4393,5975,3744,5975,3744,6159e" filled="t" fillcolor="#FFFFFF" stroked="f">
                <v:path arrowok="t"/>
                <v:fill/>
              </v:shape>
            </v:group>
            <v:group style="position:absolute;left:4501;top:5963;width:667;height:2" coordorigin="4501,5963" coordsize="667,2">
              <v:shape style="position:absolute;left:4501;top:5963;width:667;height:2" coordorigin="4501,5963" coordsize="667,0" path="m4501,5963l5168,5963e" filled="f" stroked="t" strokeweight="2.5pt" strokecolor="#FFFFFF">
                <v:path arrowok="t"/>
              </v:shape>
            </v:group>
            <v:group style="position:absolute;left:4501;top:5987;width:108;height:206" coordorigin="4501,5987" coordsize="108,206">
              <v:shape style="position:absolute;left:4501;top:5987;width:108;height:206" coordorigin="4501,5987" coordsize="108,206" path="m4501,6193l4609,6193,4609,5987,4501,5987,4501,6193e" filled="t" fillcolor="#FFFFFF" stroked="f">
                <v:path arrowok="t"/>
                <v:fill/>
              </v:shape>
            </v:group>
            <v:group style="position:absolute;left:5065;top:5987;width:103;height:206" coordorigin="5065,5987" coordsize="103,206">
              <v:shape style="position:absolute;left:5065;top:5987;width:103;height:206" coordorigin="5065,5987" coordsize="103,206" path="m5065,6193l5168,6193,5168,5987,5065,5987,5065,6193e" filled="t" fillcolor="#FFFFFF" stroked="f">
                <v:path arrowok="t"/>
                <v:fill/>
              </v:shape>
            </v:group>
            <v:group style="position:absolute;left:4609;top:5987;width:456;height:206" coordorigin="4609,5987" coordsize="456,206">
              <v:shape style="position:absolute;left:4609;top:5987;width:456;height:206" coordorigin="4609,5987" coordsize="456,206" path="m5065,6193l5065,5987,4609,5987,4609,6193,5065,6193e" filled="t" fillcolor="#FFFFFF" stroked="f">
                <v:path arrowok="t"/>
                <v:fill/>
              </v:shape>
            </v:group>
            <v:group style="position:absolute;left:5173;top:5975;width:108;height:185" coordorigin="5173,5975" coordsize="108,185">
              <v:shape style="position:absolute;left:5173;top:5975;width:108;height:185" coordorigin="5173,5975" coordsize="108,185" path="m5173,6159l5281,6159,5281,5975,5173,5975,5173,6159e" filled="t" fillcolor="#FFFFFF" stroked="f">
                <v:path arrowok="t"/>
                <v:fill/>
              </v:shape>
            </v:group>
            <v:group style="position:absolute;left:5754;top:5975;width:103;height:185" coordorigin="5754,5975" coordsize="103,185">
              <v:shape style="position:absolute;left:5754;top:5975;width:103;height:185" coordorigin="5754,5975" coordsize="103,185" path="m5754,6159l5857,6159,5857,5975,5754,5975,5754,6159e" filled="t" fillcolor="#FFFFFF" stroked="f">
                <v:path arrowok="t"/>
                <v:fill/>
              </v:shape>
            </v:group>
            <v:group style="position:absolute;left:5281;top:5975;width:473;height:185" coordorigin="5281,5975" coordsize="473,185">
              <v:shape style="position:absolute;left:5281;top:5975;width:473;height:185" coordorigin="5281,5975" coordsize="473,185" path="m5281,6159l5754,6159,5754,5975,5281,5975,5281,6159e" filled="t" fillcolor="#FFFFFF" stroked="f">
                <v:path arrowok="t"/>
                <v:fill/>
              </v:shape>
            </v:group>
            <v:group style="position:absolute;left:5862;top:5963;width:588;height:2" coordorigin="5862,5963" coordsize="588,2">
              <v:shape style="position:absolute;left:5862;top:5963;width:588;height:2" coordorigin="5862,5963" coordsize="588,0" path="m5862,5963l6450,5963e" filled="f" stroked="t" strokeweight="2.5pt" strokecolor="#FFFFFF">
                <v:path arrowok="t"/>
              </v:shape>
            </v:group>
            <v:group style="position:absolute;left:5862;top:5987;width:108;height:206" coordorigin="5862,5987" coordsize="108,206">
              <v:shape style="position:absolute;left:5862;top:5987;width:108;height:206" coordorigin="5862,5987" coordsize="108,206" path="m5862,6193l5970,6193,5970,5987,5862,5987,5862,6193e" filled="t" fillcolor="#FFFFFF" stroked="f">
                <v:path arrowok="t"/>
                <v:fill/>
              </v:shape>
            </v:group>
            <v:group style="position:absolute;left:6347;top:5987;width:103;height:206" coordorigin="6347,5987" coordsize="103,206">
              <v:shape style="position:absolute;left:6347;top:5987;width:103;height:206" coordorigin="6347,5987" coordsize="103,206" path="m6347,6193l6450,6193,6450,5987,6347,5987,6347,6193e" filled="t" fillcolor="#FFFFFF" stroked="f">
                <v:path arrowok="t"/>
                <v:fill/>
              </v:shape>
            </v:group>
            <v:group style="position:absolute;left:5970;top:5987;width:377;height:206" coordorigin="5970,5987" coordsize="377,206">
              <v:shape style="position:absolute;left:5970;top:5987;width:377;height:206" coordorigin="5970,5987" coordsize="377,206" path="m6347,6193l6347,5987,5970,5987,5970,6193,6347,6193e" filled="t" fillcolor="#FFFFFF" stroked="f">
                <v:path arrowok="t"/>
                <v:fill/>
              </v:shape>
            </v:group>
            <v:group style="position:absolute;left:6455;top:5975;width:108;height:185" coordorigin="6455,5975" coordsize="108,185">
              <v:shape style="position:absolute;left:6455;top:5975;width:108;height:185" coordorigin="6455,5975" coordsize="108,185" path="m6455,6159l6563,6159,6563,5975,6455,5975,6455,6159e" filled="t" fillcolor="#FFFFFF" stroked="f">
                <v:path arrowok="t"/>
                <v:fill/>
              </v:shape>
            </v:group>
            <v:group style="position:absolute;left:7624;top:5975;width:103;height:185" coordorigin="7624,5975" coordsize="103,185">
              <v:shape style="position:absolute;left:7624;top:5975;width:103;height:185" coordorigin="7624,5975" coordsize="103,185" path="m7624,6159l7727,6159,7727,5975,7624,5975,7624,6159e" filled="t" fillcolor="#FFFFFF" stroked="f">
                <v:path arrowok="t"/>
                <v:fill/>
              </v:shape>
            </v:group>
            <v:group style="position:absolute;left:6563;top:5975;width:1061;height:185" coordorigin="6563,5975" coordsize="1061,185">
              <v:shape style="position:absolute;left:6563;top:5975;width:1061;height:185" coordorigin="6563,5975" coordsize="1061,185" path="m6563,6159l7624,6159,7624,5975,6563,5975,6563,6159e" filled="t" fillcolor="#FFFFFF" stroked="f">
                <v:path arrowok="t"/>
                <v:fill/>
              </v:shape>
            </v:group>
            <v:group style="position:absolute;left:7732;top:5975;width:108;height:185" coordorigin="7732,5975" coordsize="108,185">
              <v:shape style="position:absolute;left:7732;top:5975;width:108;height:185" coordorigin="7732,5975" coordsize="108,185" path="m7732,6159l7840,6159,7840,5975,7732,5975,7732,6159e" filled="t" fillcolor="#FFFFFF" stroked="f">
                <v:path arrowok="t"/>
                <v:fill/>
              </v:shape>
            </v:group>
            <v:group style="position:absolute;left:8353;top:5975;width:103;height:185" coordorigin="8353,5975" coordsize="103,185">
              <v:shape style="position:absolute;left:8353;top:5975;width:103;height:185" coordorigin="8353,5975" coordsize="103,185" path="m8353,6159l8457,6159,8457,5975,8353,5975,8353,6159e" filled="t" fillcolor="#FFFFFF" stroked="f">
                <v:path arrowok="t"/>
                <v:fill/>
              </v:shape>
            </v:group>
            <v:group style="position:absolute;left:7840;top:5975;width:514;height:185" coordorigin="7840,5975" coordsize="514,185">
              <v:shape style="position:absolute;left:7840;top:5975;width:514;height:185" coordorigin="7840,5975" coordsize="514,185" path="m7840,6159l8353,6159,8353,5975,7840,5975,7840,6159e" filled="t" fillcolor="#FFFFFF" stroked="f">
                <v:path arrowok="t"/>
                <v:fill/>
              </v:shape>
            </v:group>
            <v:group style="position:absolute;left:8461;top:5963;width:108;height:206" coordorigin="8461,5963" coordsize="108,206">
              <v:shape style="position:absolute;left:8461;top:5963;width:108;height:206" coordorigin="8461,5963" coordsize="108,206" path="m8461,6169l8569,6169,8569,5963,8461,5963,8461,6169e" filled="t" fillcolor="#FFFFFF" stroked="f">
                <v:path arrowok="t"/>
                <v:fill/>
              </v:shape>
            </v:group>
            <v:group style="position:absolute;left:9079;top:5963;width:103;height:206" coordorigin="9079,5963" coordsize="103,206">
              <v:shape style="position:absolute;left:9079;top:5963;width:103;height:206" coordorigin="9079,5963" coordsize="103,206" path="m9079,6169l9182,6169,9182,5963,9079,5963,9079,6169e" filled="t" fillcolor="#FFFFFF" stroked="f">
                <v:path arrowok="t"/>
                <v:fill/>
              </v:shape>
            </v:group>
            <v:group style="position:absolute;left:8569;top:5963;width:509;height:206" coordorigin="8569,5963" coordsize="509,206">
              <v:shape style="position:absolute;left:8569;top:5963;width:509;height:206" coordorigin="8569,5963" coordsize="509,206" path="m8569,6169l9079,6169,9079,5963,8569,5963,8569,6169e" filled="t" fillcolor="#FFFFFF" stroked="f">
                <v:path arrowok="t"/>
                <v:fill/>
              </v:shape>
            </v:group>
            <v:group style="position:absolute;left:9187;top:5963;width:108;height:206" coordorigin="9187,5963" coordsize="108,206">
              <v:shape style="position:absolute;left:9187;top:5963;width:108;height:206" coordorigin="9187,5963" coordsize="108,206" path="m9187,6169l9295,6169,9295,5963,9187,5963,9187,6169e" filled="t" fillcolor="#FFFFFF" stroked="f">
                <v:path arrowok="t"/>
                <v:fill/>
              </v:shape>
            </v:group>
            <v:group style="position:absolute;left:9686;top:5963;width:103;height:206" coordorigin="9686,5963" coordsize="103,206">
              <v:shape style="position:absolute;left:9686;top:5963;width:103;height:206" coordorigin="9686,5963" coordsize="103,206" path="m9686,6169l9789,6169,9789,5963,9686,5963,9686,6169e" filled="t" fillcolor="#FFFFFF" stroked="f">
                <v:path arrowok="t"/>
                <v:fill/>
              </v:shape>
            </v:group>
            <v:group style="position:absolute;left:9295;top:5963;width:391;height:206" coordorigin="9295,5963" coordsize="391,206">
              <v:shape style="position:absolute;left:9295;top:5963;width:391;height:206" coordorigin="9295,5963" coordsize="391,206" path="m9295,6169l9686,6169,9686,5963,9295,5963,9295,6169e" filled="t" fillcolor="#FFFFFF" stroked="f">
                <v:path arrowok="t"/>
                <v:fill/>
              </v:shape>
            </v:group>
            <v:group style="position:absolute;left:9794;top:5963;width:108;height:206" coordorigin="9794,5963" coordsize="108,206">
              <v:shape style="position:absolute;left:9794;top:5963;width:108;height:206" coordorigin="9794,5963" coordsize="108,206" path="m9794,6169l9902,6169,9902,5963,9794,5963,9794,6169e" filled="t" fillcolor="#FFFFFF" stroked="f">
                <v:path arrowok="t"/>
                <v:fill/>
              </v:shape>
            </v:group>
            <v:group style="position:absolute;left:10334;top:5963;width:103;height:206" coordorigin="10334,5963" coordsize="103,206">
              <v:shape style="position:absolute;left:10334;top:5963;width:103;height:206" coordorigin="10334,5963" coordsize="103,206" path="m10334,6169l10437,6169,10437,5963,10334,5963,10334,6169e" filled="t" fillcolor="#FFFFFF" stroked="f">
                <v:path arrowok="t"/>
                <v:fill/>
              </v:shape>
            </v:group>
            <v:group style="position:absolute;left:9902;top:5963;width:432;height:206" coordorigin="9902,5963" coordsize="432,206">
              <v:shape style="position:absolute;left:9902;top:5963;width:432;height:206" coordorigin="9902,5963" coordsize="432,206" path="m9902,6169l10334,6169,10334,5963,9902,5963,9902,6169e" filled="t" fillcolor="#FFFFFF" stroked="f">
                <v:path arrowok="t"/>
                <v:fill/>
              </v:shape>
            </v:group>
            <v:group style="position:absolute;left:10442;top:5975;width:108;height:185" coordorigin="10442,5975" coordsize="108,185">
              <v:shape style="position:absolute;left:10442;top:5975;width:108;height:185" coordorigin="10442,5975" coordsize="108,185" path="m10442,6159l10550,6159,10550,5975,10442,5975,10442,6159e" filled="t" fillcolor="#FFFFFF" stroked="f">
                <v:path arrowok="t"/>
                <v:fill/>
              </v:shape>
            </v:group>
            <v:group style="position:absolute;left:11054;top:5975;width:101;height:185" coordorigin="11054,5975" coordsize="101,185">
              <v:shape style="position:absolute;left:11054;top:5975;width:101;height:185" coordorigin="11054,5975" coordsize="101,185" path="m11054,6159l11155,6159,11155,5975,11054,5975,11054,6159e" filled="t" fillcolor="#FFFFFF" stroked="f">
                <v:path arrowok="t"/>
                <v:fill/>
              </v:shape>
            </v:group>
            <v:group style="position:absolute;left:10550;top:5975;width:504;height:185" coordorigin="10550,5975" coordsize="504,185">
              <v:shape style="position:absolute;left:10550;top:5975;width:504;height:185" coordorigin="10550,5975" coordsize="504,185" path="m10550,6159l11054,6159,11054,5975,10550,5975,10550,6159e" filled="t" fillcolor="#FFFFFF" stroked="f">
                <v:path arrowok="t"/>
                <v:fill/>
              </v:shape>
            </v:group>
            <v:group style="position:absolute;left:725;top:8060;width:1532;height:2" coordorigin="725,8060" coordsize="1532,2">
              <v:shape style="position:absolute;left:725;top:8060;width:1532;height:2" coordorigin="725,8060" coordsize="1532,0" path="m725,8060l2256,8060e" filled="f" stroked="t" strokeweight="2.5pt" strokecolor="#FFFFFF">
                <v:path arrowok="t"/>
              </v:shape>
            </v:group>
            <v:group style="position:absolute;left:725;top:8084;width:103;height:209" coordorigin="725,8084" coordsize="103,209">
              <v:shape style="position:absolute;left:725;top:8084;width:103;height:209" coordorigin="725,8084" coordsize="103,209" path="m725,8293l828,8293,828,8084,725,8084,725,8293e" filled="t" fillcolor="#FFFFFF" stroked="f">
                <v:path arrowok="t"/>
                <v:fill/>
              </v:shape>
            </v:group>
            <v:group style="position:absolute;left:2153;top:8084;width:103;height:209" coordorigin="2153,8084" coordsize="103,209">
              <v:shape style="position:absolute;left:2153;top:8084;width:103;height:209" coordorigin="2153,8084" coordsize="103,209" path="m2153,8293l2256,8293,2256,8084,2153,8084,2153,8293e" filled="t" fillcolor="#FFFFFF" stroked="f">
                <v:path arrowok="t"/>
                <v:fill/>
              </v:shape>
            </v:group>
            <v:group style="position:absolute;left:828;top:8084;width:1325;height:209" coordorigin="828,8084" coordsize="1325,209">
              <v:shape style="position:absolute;left:828;top:8084;width:1325;height:209" coordorigin="828,8084" coordsize="1325,209" path="m828,8293l2153,8293,2153,8084,828,8084,828,8293e" filled="t" fillcolor="#FFFFFF" stroked="f">
                <v:path arrowok="t"/>
                <v:fill/>
              </v:shape>
            </v:group>
            <v:group style="position:absolute;left:2261;top:8072;width:108;height:185" coordorigin="2261,8072" coordsize="108,185">
              <v:shape style="position:absolute;left:2261;top:8072;width:108;height:185" coordorigin="2261,8072" coordsize="108,185" path="m2261,8257l2369,8257,2369,8072,2261,8072,2261,8257e" filled="t" fillcolor="#FFFFFF" stroked="f">
                <v:path arrowok="t"/>
                <v:fill/>
              </v:shape>
            </v:group>
            <v:group style="position:absolute;left:2844;top:8072;width:103;height:185" coordorigin="2844,8072" coordsize="103,185">
              <v:shape style="position:absolute;left:2844;top:8072;width:103;height:185" coordorigin="2844,8072" coordsize="103,185" path="m2844,8257l2948,8257,2948,8072,2844,8072,2844,8257e" filled="t" fillcolor="#FFFFFF" stroked="f">
                <v:path arrowok="t"/>
                <v:fill/>
              </v:shape>
            </v:group>
            <v:group style="position:absolute;left:2369;top:8072;width:475;height:185" coordorigin="2369,8072" coordsize="475,185">
              <v:shape style="position:absolute;left:2369;top:8072;width:475;height:185" coordorigin="2369,8072" coordsize="475,185" path="m2369,8257l2844,8257,2844,8072,2369,8072,2369,8257e" filled="t" fillcolor="#FFFFFF" stroked="f">
                <v:path arrowok="t"/>
                <v:fill/>
              </v:shape>
            </v:group>
            <v:group style="position:absolute;left:2952;top:8060;width:108;height:209" coordorigin="2952,8060" coordsize="108,209">
              <v:shape style="position:absolute;left:2952;top:8060;width:108;height:209" coordorigin="2952,8060" coordsize="108,209" path="m2952,8269l3060,8269,3060,8060,2952,8060,2952,8269e" filled="t" fillcolor="#FFFFFF" stroked="f">
                <v:path arrowok="t"/>
                <v:fill/>
              </v:shape>
            </v:group>
            <v:group style="position:absolute;left:3528;top:8060;width:103;height:209" coordorigin="3528,8060" coordsize="103,209">
              <v:shape style="position:absolute;left:3528;top:8060;width:103;height:209" coordorigin="3528,8060" coordsize="103,209" path="m3528,8269l3632,8269,3632,8060,3528,8060,3528,8269e" filled="t" fillcolor="#FFFFFF" stroked="f">
                <v:path arrowok="t"/>
                <v:fill/>
              </v:shape>
            </v:group>
            <v:group style="position:absolute;left:3060;top:8060;width:468;height:209" coordorigin="3060,8060" coordsize="468,209">
              <v:shape style="position:absolute;left:3060;top:8060;width:468;height:209" coordorigin="3060,8060" coordsize="468,209" path="m3060,8269l3528,8269,3528,8060,3060,8060,3060,8269e" filled="t" fillcolor="#FFFFFF" stroked="f">
                <v:path arrowok="t"/>
                <v:fill/>
              </v:shape>
            </v:group>
            <v:group style="position:absolute;left:3636;top:8072;width:108;height:185" coordorigin="3636,8072" coordsize="108,185">
              <v:shape style="position:absolute;left:3636;top:8072;width:108;height:185" coordorigin="3636,8072" coordsize="108,185" path="m3636,8257l3744,8257,3744,8072,3636,8072,3636,8257e" filled="t" fillcolor="#FFFFFF" stroked="f">
                <v:path arrowok="t"/>
                <v:fill/>
              </v:shape>
            </v:group>
            <v:group style="position:absolute;left:4393;top:8072;width:103;height:185" coordorigin="4393,8072" coordsize="103,185">
              <v:shape style="position:absolute;left:4393;top:8072;width:103;height:185" coordorigin="4393,8072" coordsize="103,185" path="m4393,8257l4496,8257,4496,8072,4393,8072,4393,8257e" filled="t" fillcolor="#FFFFFF" stroked="f">
                <v:path arrowok="t"/>
                <v:fill/>
              </v:shape>
            </v:group>
            <v:group style="position:absolute;left:3744;top:8072;width:648;height:185" coordorigin="3744,8072" coordsize="648,185">
              <v:shape style="position:absolute;left:3744;top:8072;width:648;height:185" coordorigin="3744,8072" coordsize="648,185" path="m3744,8257l4393,8257,4393,8072,3744,8072,3744,8257e" filled="t" fillcolor="#FFFFFF" stroked="f">
                <v:path arrowok="t"/>
                <v:fill/>
              </v:shape>
            </v:group>
            <v:group style="position:absolute;left:4501;top:8060;width:667;height:2" coordorigin="4501,8060" coordsize="667,2">
              <v:shape style="position:absolute;left:4501;top:8060;width:667;height:2" coordorigin="4501,8060" coordsize="667,0" path="m4501,8060l5168,8060e" filled="f" stroked="t" strokeweight="2.5pt" strokecolor="#FFFFFF">
                <v:path arrowok="t"/>
              </v:shape>
            </v:group>
            <v:group style="position:absolute;left:4501;top:8084;width:108;height:209" coordorigin="4501,8084" coordsize="108,209">
              <v:shape style="position:absolute;left:4501;top:8084;width:108;height:209" coordorigin="4501,8084" coordsize="108,209" path="m4501,8293l4609,8293,4609,8084,4501,8084,4501,8293e" filled="t" fillcolor="#FFFFFF" stroked="f">
                <v:path arrowok="t"/>
                <v:fill/>
              </v:shape>
            </v:group>
            <v:group style="position:absolute;left:5065;top:8084;width:103;height:209" coordorigin="5065,8084" coordsize="103,209">
              <v:shape style="position:absolute;left:5065;top:8084;width:103;height:209" coordorigin="5065,8084" coordsize="103,209" path="m5065,8293l5168,8293,5168,8084,5065,8084,5065,8293e" filled="t" fillcolor="#FFFFFF" stroked="f">
                <v:path arrowok="t"/>
                <v:fill/>
              </v:shape>
            </v:group>
            <v:group style="position:absolute;left:4609;top:8084;width:456;height:209" coordorigin="4609,8084" coordsize="456,209">
              <v:shape style="position:absolute;left:4609;top:8084;width:456;height:209" coordorigin="4609,8084" coordsize="456,209" path="m4609,8293l5065,8293,5065,8084,4609,8084,4609,8293e" filled="t" fillcolor="#FFFFFF" stroked="f">
                <v:path arrowok="t"/>
                <v:fill/>
              </v:shape>
            </v:group>
            <v:group style="position:absolute;left:5173;top:8072;width:108;height:185" coordorigin="5173,8072" coordsize="108,185">
              <v:shape style="position:absolute;left:5173;top:8072;width:108;height:185" coordorigin="5173,8072" coordsize="108,185" path="m5173,8257l5281,8257,5281,8072,5173,8072,5173,8257e" filled="t" fillcolor="#FFFFFF" stroked="f">
                <v:path arrowok="t"/>
                <v:fill/>
              </v:shape>
            </v:group>
            <v:group style="position:absolute;left:5754;top:8072;width:103;height:185" coordorigin="5754,8072" coordsize="103,185">
              <v:shape style="position:absolute;left:5754;top:8072;width:103;height:185" coordorigin="5754,8072" coordsize="103,185" path="m5754,8257l5857,8257,5857,8072,5754,8072,5754,8257e" filled="t" fillcolor="#FFFFFF" stroked="f">
                <v:path arrowok="t"/>
                <v:fill/>
              </v:shape>
            </v:group>
            <v:group style="position:absolute;left:5281;top:8072;width:473;height:185" coordorigin="5281,8072" coordsize="473,185">
              <v:shape style="position:absolute;left:5281;top:8072;width:473;height:185" coordorigin="5281,8072" coordsize="473,185" path="m5281,8257l5754,8257,5754,8072,5281,8072,5281,8257e" filled="t" fillcolor="#FFFFFF" stroked="f">
                <v:path arrowok="t"/>
                <v:fill/>
              </v:shape>
            </v:group>
            <v:group style="position:absolute;left:5862;top:8060;width:588;height:2" coordorigin="5862,8060" coordsize="588,2">
              <v:shape style="position:absolute;left:5862;top:8060;width:588;height:2" coordorigin="5862,8060" coordsize="588,0" path="m5862,8060l6450,8060e" filled="f" stroked="t" strokeweight="2.5pt" strokecolor="#FFFFFF">
                <v:path arrowok="t"/>
              </v:shape>
            </v:group>
            <v:group style="position:absolute;left:5862;top:8084;width:108;height:209" coordorigin="5862,8084" coordsize="108,209">
              <v:shape style="position:absolute;left:5862;top:8084;width:108;height:209" coordorigin="5862,8084" coordsize="108,209" path="m5862,8293l5970,8293,5970,8084,5862,8084,5862,8293e" filled="t" fillcolor="#FFFFFF" stroked="f">
                <v:path arrowok="t"/>
                <v:fill/>
              </v:shape>
            </v:group>
            <v:group style="position:absolute;left:6347;top:8084;width:103;height:209" coordorigin="6347,8084" coordsize="103,209">
              <v:shape style="position:absolute;left:6347;top:8084;width:103;height:209" coordorigin="6347,8084" coordsize="103,209" path="m6347,8293l6450,8293,6450,8084,6347,8084,6347,8293e" filled="t" fillcolor="#FFFFFF" stroked="f">
                <v:path arrowok="t"/>
                <v:fill/>
              </v:shape>
            </v:group>
            <v:group style="position:absolute;left:5970;top:8084;width:377;height:209" coordorigin="5970,8084" coordsize="377,209">
              <v:shape style="position:absolute;left:5970;top:8084;width:377;height:209" coordorigin="5970,8084" coordsize="377,209" path="m5970,8293l6347,8293,6347,8084,5970,8084,5970,8293e" filled="t" fillcolor="#FFFFFF" stroked="f">
                <v:path arrowok="t"/>
                <v:fill/>
              </v:shape>
            </v:group>
            <v:group style="position:absolute;left:6455;top:8072;width:108;height:185" coordorigin="6455,8072" coordsize="108,185">
              <v:shape style="position:absolute;left:6455;top:8072;width:108;height:185" coordorigin="6455,8072" coordsize="108,185" path="m6455,8257l6563,8257,6563,8072,6455,8072,6455,8257e" filled="t" fillcolor="#FFFFFF" stroked="f">
                <v:path arrowok="t"/>
                <v:fill/>
              </v:shape>
            </v:group>
            <v:group style="position:absolute;left:7624;top:8072;width:103;height:185" coordorigin="7624,8072" coordsize="103,185">
              <v:shape style="position:absolute;left:7624;top:8072;width:103;height:185" coordorigin="7624,8072" coordsize="103,185" path="m7624,8257l7727,8257,7727,8072,7624,8072,7624,8257e" filled="t" fillcolor="#FFFFFF" stroked="f">
                <v:path arrowok="t"/>
                <v:fill/>
              </v:shape>
            </v:group>
            <v:group style="position:absolute;left:6563;top:8072;width:1061;height:185" coordorigin="6563,8072" coordsize="1061,185">
              <v:shape style="position:absolute;left:6563;top:8072;width:1061;height:185" coordorigin="6563,8072" coordsize="1061,185" path="m6563,8257l7624,8257,7624,8072,6563,8072,6563,8257e" filled="t" fillcolor="#FFFFFF" stroked="f">
                <v:path arrowok="t"/>
                <v:fill/>
              </v:shape>
            </v:group>
            <v:group style="position:absolute;left:7732;top:8072;width:108;height:185" coordorigin="7732,8072" coordsize="108,185">
              <v:shape style="position:absolute;left:7732;top:8072;width:108;height:185" coordorigin="7732,8072" coordsize="108,185" path="m7732,8257l7840,8257,7840,8072,7732,8072,7732,8257e" filled="t" fillcolor="#FFFFFF" stroked="f">
                <v:path arrowok="t"/>
                <v:fill/>
              </v:shape>
            </v:group>
            <v:group style="position:absolute;left:8353;top:8072;width:103;height:185" coordorigin="8353,8072" coordsize="103,185">
              <v:shape style="position:absolute;left:8353;top:8072;width:103;height:185" coordorigin="8353,8072" coordsize="103,185" path="m8353,8257l8457,8257,8457,8072,8353,8072,8353,8257e" filled="t" fillcolor="#FFFFFF" stroked="f">
                <v:path arrowok="t"/>
                <v:fill/>
              </v:shape>
            </v:group>
            <v:group style="position:absolute;left:7840;top:8072;width:514;height:185" coordorigin="7840,8072" coordsize="514,185">
              <v:shape style="position:absolute;left:7840;top:8072;width:514;height:185" coordorigin="7840,8072" coordsize="514,185" path="m7840,8257l8353,8257,8353,8072,7840,8072,7840,8257e" filled="t" fillcolor="#FFFFFF" stroked="f">
                <v:path arrowok="t"/>
                <v:fill/>
              </v:shape>
            </v:group>
            <v:group style="position:absolute;left:8461;top:8060;width:108;height:209" coordorigin="8461,8060" coordsize="108,209">
              <v:shape style="position:absolute;left:8461;top:8060;width:108;height:209" coordorigin="8461,8060" coordsize="108,209" path="m8461,8269l8569,8269,8569,8060,8461,8060,8461,8269e" filled="t" fillcolor="#FFFFFF" stroked="f">
                <v:path arrowok="t"/>
                <v:fill/>
              </v:shape>
            </v:group>
            <v:group style="position:absolute;left:9079;top:8060;width:103;height:209" coordorigin="9079,8060" coordsize="103,209">
              <v:shape style="position:absolute;left:9079;top:8060;width:103;height:209" coordorigin="9079,8060" coordsize="103,209" path="m9079,8269l9182,8269,9182,8060,9079,8060,9079,8269e" filled="t" fillcolor="#FFFFFF" stroked="f">
                <v:path arrowok="t"/>
                <v:fill/>
              </v:shape>
            </v:group>
            <v:group style="position:absolute;left:8569;top:8060;width:509;height:209" coordorigin="8569,8060" coordsize="509,209">
              <v:shape style="position:absolute;left:8569;top:8060;width:509;height:209" coordorigin="8569,8060" coordsize="509,209" path="m8569,8269l9079,8269,9079,8060,8569,8060,8569,8269e" filled="t" fillcolor="#FFFFFF" stroked="f">
                <v:path arrowok="t"/>
                <v:fill/>
              </v:shape>
            </v:group>
            <v:group style="position:absolute;left:9187;top:8060;width:108;height:209" coordorigin="9187,8060" coordsize="108,209">
              <v:shape style="position:absolute;left:9187;top:8060;width:108;height:209" coordorigin="9187,8060" coordsize="108,209" path="m9187,8269l9295,8269,9295,8060,9187,8060,9187,8269e" filled="t" fillcolor="#FFFFFF" stroked="f">
                <v:path arrowok="t"/>
                <v:fill/>
              </v:shape>
            </v:group>
            <v:group style="position:absolute;left:9686;top:8060;width:103;height:209" coordorigin="9686,8060" coordsize="103,209">
              <v:shape style="position:absolute;left:9686;top:8060;width:103;height:209" coordorigin="9686,8060" coordsize="103,209" path="m9686,8269l9789,8269,9789,8060,9686,8060,9686,8269e" filled="t" fillcolor="#FFFFFF" stroked="f">
                <v:path arrowok="t"/>
                <v:fill/>
              </v:shape>
            </v:group>
            <v:group style="position:absolute;left:9295;top:8060;width:391;height:209" coordorigin="9295,8060" coordsize="391,209">
              <v:shape style="position:absolute;left:9295;top:8060;width:391;height:209" coordorigin="9295,8060" coordsize="391,209" path="m9295,8269l9686,8269,9686,8060,9295,8060,9295,8269e" filled="t" fillcolor="#FFFFFF" stroked="f">
                <v:path arrowok="t"/>
                <v:fill/>
              </v:shape>
            </v:group>
            <v:group style="position:absolute;left:9794;top:8060;width:108;height:209" coordorigin="9794,8060" coordsize="108,209">
              <v:shape style="position:absolute;left:9794;top:8060;width:108;height:209" coordorigin="9794,8060" coordsize="108,209" path="m9794,8269l9902,8269,9902,8060,9794,8060,9794,8269e" filled="t" fillcolor="#FFFFFF" stroked="f">
                <v:path arrowok="t"/>
                <v:fill/>
              </v:shape>
            </v:group>
            <v:group style="position:absolute;left:10334;top:8060;width:103;height:209" coordorigin="10334,8060" coordsize="103,209">
              <v:shape style="position:absolute;left:10334;top:8060;width:103;height:209" coordorigin="10334,8060" coordsize="103,209" path="m10334,8269l10437,8269,10437,8060,10334,8060,10334,8269e" filled="t" fillcolor="#FFFFFF" stroked="f">
                <v:path arrowok="t"/>
                <v:fill/>
              </v:shape>
            </v:group>
            <v:group style="position:absolute;left:9902;top:8060;width:432;height:209" coordorigin="9902,8060" coordsize="432,209">
              <v:shape style="position:absolute;left:9902;top:8060;width:432;height:209" coordorigin="9902,8060" coordsize="432,209" path="m9902,8269l10334,8269,10334,8060,9902,8060,9902,8269e" filled="t" fillcolor="#FFFFFF" stroked="f">
                <v:path arrowok="t"/>
                <v:fill/>
              </v:shape>
            </v:group>
            <v:group style="position:absolute;left:10442;top:8072;width:108;height:185" coordorigin="10442,8072" coordsize="108,185">
              <v:shape style="position:absolute;left:10442;top:8072;width:108;height:185" coordorigin="10442,8072" coordsize="108,185" path="m10442,8257l10550,8257,10550,8072,10442,8072,10442,8257e" filled="t" fillcolor="#FFFFFF" stroked="f">
                <v:path arrowok="t"/>
                <v:fill/>
              </v:shape>
            </v:group>
            <v:group style="position:absolute;left:11054;top:8072;width:101;height:185" coordorigin="11054,8072" coordsize="101,185">
              <v:shape style="position:absolute;left:11054;top:8072;width:101;height:185" coordorigin="11054,8072" coordsize="101,185" path="m11054,8257l11155,8257,11155,8072,11054,8072,11054,8257e" filled="t" fillcolor="#FFFFFF" stroked="f">
                <v:path arrowok="t"/>
                <v:fill/>
              </v:shape>
            </v:group>
            <v:group style="position:absolute;left:10550;top:8072;width:504;height:185" coordorigin="10550,8072" coordsize="504,185">
              <v:shape style="position:absolute;left:10550;top:8072;width:504;height:185" coordorigin="10550,8072" coordsize="504,185" path="m10550,8257l11054,8257,11054,8072,10550,8072,10550,8257e" filled="t" fillcolor="#FFFFFF" stroked="f">
                <v:path arrowok="t"/>
                <v:fill/>
              </v:shape>
            </v:group>
            <v:group style="position:absolute;left:725;top:8857;width:1532;height:2" coordorigin="725,8857" coordsize="1532,2">
              <v:shape style="position:absolute;left:725;top:8857;width:1532;height:2" coordorigin="725,8857" coordsize="1532,0" path="m725,8857l2256,8857e" filled="f" stroked="t" strokeweight="2.5pt" strokecolor="#FFFFFF">
                <v:path arrowok="t"/>
              </v:shape>
            </v:group>
            <v:group style="position:absolute;left:725;top:8881;width:103;height:206" coordorigin="725,8881" coordsize="103,206">
              <v:shape style="position:absolute;left:725;top:8881;width:103;height:206" coordorigin="725,8881" coordsize="103,206" path="m725,9087l828,9087,828,8881,725,8881,725,9087e" filled="t" fillcolor="#FFFFFF" stroked="f">
                <v:path arrowok="t"/>
                <v:fill/>
              </v:shape>
            </v:group>
            <v:group style="position:absolute;left:2153;top:8881;width:103;height:206" coordorigin="2153,8881" coordsize="103,206">
              <v:shape style="position:absolute;left:2153;top:8881;width:103;height:206" coordorigin="2153,8881" coordsize="103,206" path="m2153,9087l2256,9087,2256,8881,2153,8881,2153,9087e" filled="t" fillcolor="#FFFFFF" stroked="f">
                <v:path arrowok="t"/>
                <v:fill/>
              </v:shape>
            </v:group>
            <v:group style="position:absolute;left:828;top:8881;width:1325;height:206" coordorigin="828,8881" coordsize="1325,206">
              <v:shape style="position:absolute;left:828;top:8881;width:1325;height:206" coordorigin="828,8881" coordsize="1325,206" path="m828,9087l2153,9087,2153,8881,828,8881,828,9087e" filled="t" fillcolor="#FFFFFF" stroked="f">
                <v:path arrowok="t"/>
                <v:fill/>
              </v:shape>
            </v:group>
            <v:group style="position:absolute;left:2261;top:8867;width:108;height:185" coordorigin="2261,8867" coordsize="108,185">
              <v:shape style="position:absolute;left:2261;top:8867;width:108;height:185" coordorigin="2261,8867" coordsize="108,185" path="m2261,9051l2369,9051,2369,8867,2261,8867,2261,9051e" filled="t" fillcolor="#FFFFFF" stroked="f">
                <v:path arrowok="t"/>
                <v:fill/>
              </v:shape>
            </v:group>
            <v:group style="position:absolute;left:2844;top:8867;width:103;height:185" coordorigin="2844,8867" coordsize="103,185">
              <v:shape style="position:absolute;left:2844;top:8867;width:103;height:185" coordorigin="2844,8867" coordsize="103,185" path="m2844,9051l2948,9051,2948,8867,2844,8867,2844,9051e" filled="t" fillcolor="#FFFFFF" stroked="f">
                <v:path arrowok="t"/>
                <v:fill/>
              </v:shape>
            </v:group>
            <v:group style="position:absolute;left:2369;top:8867;width:475;height:185" coordorigin="2369,8867" coordsize="475,185">
              <v:shape style="position:absolute;left:2369;top:8867;width:475;height:185" coordorigin="2369,8867" coordsize="475,185" path="m2369,9051l2844,9051,2844,8867,2369,8867,2369,9051e" filled="t" fillcolor="#FFFFFF" stroked="f">
                <v:path arrowok="t"/>
                <v:fill/>
              </v:shape>
            </v:group>
            <v:group style="position:absolute;left:2952;top:8857;width:108;height:206" coordorigin="2952,8857" coordsize="108,206">
              <v:shape style="position:absolute;left:2952;top:8857;width:108;height:206" coordorigin="2952,8857" coordsize="108,206" path="m2952,9063l3060,9063,3060,8857,2952,8857,2952,9063e" filled="t" fillcolor="#FFFFFF" stroked="f">
                <v:path arrowok="t"/>
                <v:fill/>
              </v:shape>
            </v:group>
            <v:group style="position:absolute;left:3528;top:8857;width:103;height:206" coordorigin="3528,8857" coordsize="103,206">
              <v:shape style="position:absolute;left:3528;top:8857;width:103;height:206" coordorigin="3528,8857" coordsize="103,206" path="m3528,9063l3632,9063,3632,8857,3528,8857,3528,9063e" filled="t" fillcolor="#FFFFFF" stroked="f">
                <v:path arrowok="t"/>
                <v:fill/>
              </v:shape>
            </v:group>
            <v:group style="position:absolute;left:3060;top:8857;width:468;height:206" coordorigin="3060,8857" coordsize="468,206">
              <v:shape style="position:absolute;left:3060;top:8857;width:468;height:206" coordorigin="3060,8857" coordsize="468,206" path="m3060,9063l3528,9063,3528,8857,3060,8857,3060,9063e" filled="t" fillcolor="#FFFFFF" stroked="f">
                <v:path arrowok="t"/>
                <v:fill/>
              </v:shape>
            </v:group>
            <v:group style="position:absolute;left:3636;top:8867;width:108;height:185" coordorigin="3636,8867" coordsize="108,185">
              <v:shape style="position:absolute;left:3636;top:8867;width:108;height:185" coordorigin="3636,8867" coordsize="108,185" path="m3636,9051l3744,9051,3744,8867,3636,8867,3636,9051e" filled="t" fillcolor="#FFFFFF" stroked="f">
                <v:path arrowok="t"/>
                <v:fill/>
              </v:shape>
            </v:group>
            <v:group style="position:absolute;left:4393;top:8867;width:103;height:185" coordorigin="4393,8867" coordsize="103,185">
              <v:shape style="position:absolute;left:4393;top:8867;width:103;height:185" coordorigin="4393,8867" coordsize="103,185" path="m4393,9051l4496,9051,4496,8867,4393,8867,4393,9051e" filled="t" fillcolor="#FFFFFF" stroked="f">
                <v:path arrowok="t"/>
                <v:fill/>
              </v:shape>
            </v:group>
            <v:group style="position:absolute;left:3744;top:8867;width:648;height:185" coordorigin="3744,8867" coordsize="648,185">
              <v:shape style="position:absolute;left:3744;top:8867;width:648;height:185" coordorigin="3744,8867" coordsize="648,185" path="m3744,9051l4393,9051,4393,8867,3744,8867,3744,9051e" filled="t" fillcolor="#FFFFFF" stroked="f">
                <v:path arrowok="t"/>
                <v:fill/>
              </v:shape>
            </v:group>
            <v:group style="position:absolute;left:4501;top:8857;width:667;height:2" coordorigin="4501,8857" coordsize="667,2">
              <v:shape style="position:absolute;left:4501;top:8857;width:667;height:2" coordorigin="4501,8857" coordsize="667,0" path="m4501,8857l5168,8857e" filled="f" stroked="t" strokeweight="2.5pt" strokecolor="#FFFFFF">
                <v:path arrowok="t"/>
              </v:shape>
            </v:group>
            <v:group style="position:absolute;left:4501;top:8881;width:108;height:206" coordorigin="4501,8881" coordsize="108,206">
              <v:shape style="position:absolute;left:4501;top:8881;width:108;height:206" coordorigin="4501,8881" coordsize="108,206" path="m4501,9087l4609,9087,4609,8881,4501,8881,4501,9087e" filled="t" fillcolor="#FFFFFF" stroked="f">
                <v:path arrowok="t"/>
                <v:fill/>
              </v:shape>
            </v:group>
            <v:group style="position:absolute;left:5065;top:8881;width:103;height:206" coordorigin="5065,8881" coordsize="103,206">
              <v:shape style="position:absolute;left:5065;top:8881;width:103;height:206" coordorigin="5065,8881" coordsize="103,206" path="m5065,9087l5168,9087,5168,8881,5065,8881,5065,9087e" filled="t" fillcolor="#FFFFFF" stroked="f">
                <v:path arrowok="t"/>
                <v:fill/>
              </v:shape>
            </v:group>
            <v:group style="position:absolute;left:4609;top:8881;width:456;height:206" coordorigin="4609,8881" coordsize="456,206">
              <v:shape style="position:absolute;left:4609;top:8881;width:456;height:206" coordorigin="4609,8881" coordsize="456,206" path="m4609,9087l5065,9087,5065,8881,4609,8881,4609,9087e" filled="t" fillcolor="#FFFFFF" stroked="f">
                <v:path arrowok="t"/>
                <v:fill/>
              </v:shape>
            </v:group>
            <v:group style="position:absolute;left:5173;top:8867;width:108;height:185" coordorigin="5173,8867" coordsize="108,185">
              <v:shape style="position:absolute;left:5173;top:8867;width:108;height:185" coordorigin="5173,8867" coordsize="108,185" path="m5173,9051l5281,9051,5281,8867,5173,8867,5173,9051e" filled="t" fillcolor="#FFFFFF" stroked="f">
                <v:path arrowok="t"/>
                <v:fill/>
              </v:shape>
            </v:group>
            <v:group style="position:absolute;left:5754;top:8867;width:103;height:185" coordorigin="5754,8867" coordsize="103,185">
              <v:shape style="position:absolute;left:5754;top:8867;width:103;height:185" coordorigin="5754,8867" coordsize="103,185" path="m5754,9051l5857,9051,5857,8867,5754,8867,5754,9051e" filled="t" fillcolor="#FFFFFF" stroked="f">
                <v:path arrowok="t"/>
                <v:fill/>
              </v:shape>
            </v:group>
            <v:group style="position:absolute;left:5281;top:8867;width:473;height:185" coordorigin="5281,8867" coordsize="473,185">
              <v:shape style="position:absolute;left:5281;top:8867;width:473;height:185" coordorigin="5281,8867" coordsize="473,185" path="m5281,9051l5754,9051,5754,8867,5281,8867,5281,9051e" filled="t" fillcolor="#FFFFFF" stroked="f">
                <v:path arrowok="t"/>
                <v:fill/>
              </v:shape>
            </v:group>
            <v:group style="position:absolute;left:5862;top:8857;width:588;height:2" coordorigin="5862,8857" coordsize="588,2">
              <v:shape style="position:absolute;left:5862;top:8857;width:588;height:2" coordorigin="5862,8857" coordsize="588,0" path="m5862,8857l6450,8857e" filled="f" stroked="t" strokeweight="2.5pt" strokecolor="#FFFFFF">
                <v:path arrowok="t"/>
              </v:shape>
            </v:group>
            <v:group style="position:absolute;left:5862;top:8881;width:108;height:206" coordorigin="5862,8881" coordsize="108,206">
              <v:shape style="position:absolute;left:5862;top:8881;width:108;height:206" coordorigin="5862,8881" coordsize="108,206" path="m5862,9087l5970,9087,5970,8881,5862,8881,5862,9087e" filled="t" fillcolor="#FFFFFF" stroked="f">
                <v:path arrowok="t"/>
                <v:fill/>
              </v:shape>
            </v:group>
            <v:group style="position:absolute;left:6347;top:8881;width:103;height:206" coordorigin="6347,8881" coordsize="103,206">
              <v:shape style="position:absolute;left:6347;top:8881;width:103;height:206" coordorigin="6347,8881" coordsize="103,206" path="m6347,9087l6450,9087,6450,8881,6347,8881,6347,9087e" filled="t" fillcolor="#FFFFFF" stroked="f">
                <v:path arrowok="t"/>
                <v:fill/>
              </v:shape>
            </v:group>
            <v:group style="position:absolute;left:5970;top:8881;width:377;height:206" coordorigin="5970,8881" coordsize="377,206">
              <v:shape style="position:absolute;left:5970;top:8881;width:377;height:206" coordorigin="5970,8881" coordsize="377,206" path="m5970,9087l6347,9087,6347,8881,5970,8881,5970,9087e" filled="t" fillcolor="#FFFFFF" stroked="f">
                <v:path arrowok="t"/>
                <v:fill/>
              </v:shape>
            </v:group>
            <v:group style="position:absolute;left:6455;top:8867;width:108;height:185" coordorigin="6455,8867" coordsize="108,185">
              <v:shape style="position:absolute;left:6455;top:8867;width:108;height:185" coordorigin="6455,8867" coordsize="108,185" path="m6455,9051l6563,9051,6563,8867,6455,8867,6455,9051e" filled="t" fillcolor="#FFFFFF" stroked="f">
                <v:path arrowok="t"/>
                <v:fill/>
              </v:shape>
            </v:group>
            <v:group style="position:absolute;left:7624;top:8867;width:103;height:185" coordorigin="7624,8867" coordsize="103,185">
              <v:shape style="position:absolute;left:7624;top:8867;width:103;height:185" coordorigin="7624,8867" coordsize="103,185" path="m7624,9051l7727,9051,7727,8867,7624,8867,7624,9051e" filled="t" fillcolor="#FFFFFF" stroked="f">
                <v:path arrowok="t"/>
                <v:fill/>
              </v:shape>
            </v:group>
            <v:group style="position:absolute;left:6563;top:8867;width:1061;height:185" coordorigin="6563,8867" coordsize="1061,185">
              <v:shape style="position:absolute;left:6563;top:8867;width:1061;height:185" coordorigin="6563,8867" coordsize="1061,185" path="m6563,9051l7624,9051,7624,8867,6563,8867,6563,9051e" filled="t" fillcolor="#FFFFFF" stroked="f">
                <v:path arrowok="t"/>
                <v:fill/>
              </v:shape>
            </v:group>
            <v:group style="position:absolute;left:7732;top:8867;width:108;height:185" coordorigin="7732,8867" coordsize="108,185">
              <v:shape style="position:absolute;left:7732;top:8867;width:108;height:185" coordorigin="7732,8867" coordsize="108,185" path="m7732,9051l7840,9051,7840,8867,7732,8867,7732,9051e" filled="t" fillcolor="#FFFFFF" stroked="f">
                <v:path arrowok="t"/>
                <v:fill/>
              </v:shape>
            </v:group>
            <v:group style="position:absolute;left:8353;top:8867;width:103;height:185" coordorigin="8353,8867" coordsize="103,185">
              <v:shape style="position:absolute;left:8353;top:8867;width:103;height:185" coordorigin="8353,8867" coordsize="103,185" path="m8353,9051l8457,9051,8457,8867,8353,8867,8353,9051e" filled="t" fillcolor="#FFFFFF" stroked="f">
                <v:path arrowok="t"/>
                <v:fill/>
              </v:shape>
            </v:group>
            <v:group style="position:absolute;left:7840;top:8867;width:514;height:185" coordorigin="7840,8867" coordsize="514,185">
              <v:shape style="position:absolute;left:7840;top:8867;width:514;height:185" coordorigin="7840,8867" coordsize="514,185" path="m7840,9051l8353,9051,8353,8867,7840,8867,7840,9051e" filled="t" fillcolor="#FFFFFF" stroked="f">
                <v:path arrowok="t"/>
                <v:fill/>
              </v:shape>
            </v:group>
            <v:group style="position:absolute;left:8461;top:8857;width:108;height:206" coordorigin="8461,8857" coordsize="108,206">
              <v:shape style="position:absolute;left:8461;top:8857;width:108;height:206" coordorigin="8461,8857" coordsize="108,206" path="m8461,9063l8569,9063,8569,8857,8461,8857,8461,9063e" filled="t" fillcolor="#FFFFFF" stroked="f">
                <v:path arrowok="t"/>
                <v:fill/>
              </v:shape>
            </v:group>
            <v:group style="position:absolute;left:9079;top:8857;width:103;height:206" coordorigin="9079,8857" coordsize="103,206">
              <v:shape style="position:absolute;left:9079;top:8857;width:103;height:206" coordorigin="9079,8857" coordsize="103,206" path="m9079,9063l9182,9063,9182,8857,9079,8857,9079,9063e" filled="t" fillcolor="#FFFFFF" stroked="f">
                <v:path arrowok="t"/>
                <v:fill/>
              </v:shape>
            </v:group>
            <v:group style="position:absolute;left:8569;top:8857;width:509;height:206" coordorigin="8569,8857" coordsize="509,206">
              <v:shape style="position:absolute;left:8569;top:8857;width:509;height:206" coordorigin="8569,8857" coordsize="509,206" path="m8569,9063l9079,9063,9079,8857,8569,8857,8569,9063e" filled="t" fillcolor="#FFFFFF" stroked="f">
                <v:path arrowok="t"/>
                <v:fill/>
              </v:shape>
            </v:group>
            <v:group style="position:absolute;left:9187;top:8857;width:108;height:206" coordorigin="9187,8857" coordsize="108,206">
              <v:shape style="position:absolute;left:9187;top:8857;width:108;height:206" coordorigin="9187,8857" coordsize="108,206" path="m9187,9063l9295,9063,9295,8857,9187,8857,9187,9063e" filled="t" fillcolor="#FFFFFF" stroked="f">
                <v:path arrowok="t"/>
                <v:fill/>
              </v:shape>
            </v:group>
            <v:group style="position:absolute;left:9686;top:8857;width:103;height:206" coordorigin="9686,8857" coordsize="103,206">
              <v:shape style="position:absolute;left:9686;top:8857;width:103;height:206" coordorigin="9686,8857" coordsize="103,206" path="m9686,9063l9789,9063,9789,8857,9686,8857,9686,9063e" filled="t" fillcolor="#FFFFFF" stroked="f">
                <v:path arrowok="t"/>
                <v:fill/>
              </v:shape>
            </v:group>
            <v:group style="position:absolute;left:9295;top:8857;width:391;height:206" coordorigin="9295,8857" coordsize="391,206">
              <v:shape style="position:absolute;left:9295;top:8857;width:391;height:206" coordorigin="9295,8857" coordsize="391,206" path="m9295,9063l9686,9063,9686,8857,9295,8857,9295,9063e" filled="t" fillcolor="#FFFFFF" stroked="f">
                <v:path arrowok="t"/>
                <v:fill/>
              </v:shape>
            </v:group>
            <v:group style="position:absolute;left:9794;top:8857;width:108;height:206" coordorigin="9794,8857" coordsize="108,206">
              <v:shape style="position:absolute;left:9794;top:8857;width:108;height:206" coordorigin="9794,8857" coordsize="108,206" path="m9794,9063l9902,9063,9902,8857,9794,8857,9794,9063e" filled="t" fillcolor="#FFFFFF" stroked="f">
                <v:path arrowok="t"/>
                <v:fill/>
              </v:shape>
            </v:group>
            <v:group style="position:absolute;left:10334;top:8857;width:103;height:206" coordorigin="10334,8857" coordsize="103,206">
              <v:shape style="position:absolute;left:10334;top:8857;width:103;height:206" coordorigin="10334,8857" coordsize="103,206" path="m10334,9063l10437,9063,10437,8857,10334,8857,10334,9063e" filled="t" fillcolor="#FFFFFF" stroked="f">
                <v:path arrowok="t"/>
                <v:fill/>
              </v:shape>
            </v:group>
            <v:group style="position:absolute;left:9902;top:8857;width:432;height:206" coordorigin="9902,8857" coordsize="432,206">
              <v:shape style="position:absolute;left:9902;top:8857;width:432;height:206" coordorigin="9902,8857" coordsize="432,206" path="m9902,9063l10334,9063,10334,8857,9902,8857,9902,9063e" filled="t" fillcolor="#FFFFFF" stroked="f">
                <v:path arrowok="t"/>
                <v:fill/>
              </v:shape>
            </v:group>
            <v:group style="position:absolute;left:10442;top:8867;width:108;height:185" coordorigin="10442,8867" coordsize="108,185">
              <v:shape style="position:absolute;left:10442;top:8867;width:108;height:185" coordorigin="10442,8867" coordsize="108,185" path="m10442,9051l10550,9051,10550,8867,10442,8867,10442,9051e" filled="t" fillcolor="#FFFFFF" stroked="f">
                <v:path arrowok="t"/>
                <v:fill/>
              </v:shape>
            </v:group>
            <v:group style="position:absolute;left:11054;top:8867;width:101;height:185" coordorigin="11054,8867" coordsize="101,185">
              <v:shape style="position:absolute;left:11054;top:8867;width:101;height:185" coordorigin="11054,8867" coordsize="101,185" path="m11054,9051l11155,9051,11155,8867,11054,8867,11054,9051e" filled="t" fillcolor="#FFFFFF" stroked="f">
                <v:path arrowok="t"/>
                <v:fill/>
              </v:shape>
            </v:group>
            <v:group style="position:absolute;left:10550;top:8867;width:504;height:185" coordorigin="10550,8867" coordsize="504,185">
              <v:shape style="position:absolute;left:10550;top:8867;width:504;height:185" coordorigin="10550,8867" coordsize="504,185" path="m10550,9051l11054,9051,11054,8867,10550,8867,10550,9051e" filled="t" fillcolor="#FFFFFF" stroked="f">
                <v:path arrowok="t"/>
                <v:fill/>
              </v:shape>
            </v:group>
            <v:group style="position:absolute;left:725;top:9097;width:103;height:207" coordorigin="725,9097" coordsize="103,207">
              <v:shape style="position:absolute;left:725;top:9097;width:103;height:207" coordorigin="725,9097" coordsize="103,207" path="m725,9304l828,9304,828,9097,725,9097,725,9304e" filled="t" fillcolor="#FFFFFF" stroked="f">
                <v:path arrowok="t"/>
                <v:fill/>
              </v:shape>
            </v:group>
            <v:group style="position:absolute;left:2153;top:9097;width:103;height:207" coordorigin="2153,9097" coordsize="103,207">
              <v:shape style="position:absolute;left:2153;top:9097;width:103;height:207" coordorigin="2153,9097" coordsize="103,207" path="m2153,9304l2256,9304,2256,9097,2153,9097,2153,9304e" filled="t" fillcolor="#FFFFFF" stroked="f">
                <v:path arrowok="t"/>
                <v:fill/>
              </v:shape>
            </v:group>
            <v:group style="position:absolute;left:828;top:9097;width:1325;height:207" coordorigin="828,9097" coordsize="1325,207">
              <v:shape style="position:absolute;left:828;top:9097;width:1325;height:207" coordorigin="828,9097" coordsize="1325,207" path="m828,9304l2153,9304,2153,9097,828,9097,828,9304e" filled="t" fillcolor="#FFFFFF" stroked="f">
                <v:path arrowok="t"/>
                <v:fill/>
              </v:shape>
            </v:group>
            <v:group style="position:absolute;left:2261;top:9109;width:108;height:183" coordorigin="2261,9109" coordsize="108,183">
              <v:shape style="position:absolute;left:2261;top:9109;width:108;height:183" coordorigin="2261,9109" coordsize="108,183" path="m2261,9292l2369,9292,2369,9109,2261,9109,2261,9292e" filled="t" fillcolor="#FFFFFF" stroked="f">
                <v:path arrowok="t"/>
                <v:fill/>
              </v:shape>
            </v:group>
            <v:group style="position:absolute;left:2844;top:9109;width:103;height:183" coordorigin="2844,9109" coordsize="103,183">
              <v:shape style="position:absolute;left:2844;top:9109;width:103;height:183" coordorigin="2844,9109" coordsize="103,183" path="m2844,9292l2948,9292,2948,9109,2844,9109,2844,9292e" filled="t" fillcolor="#FFFFFF" stroked="f">
                <v:path arrowok="t"/>
                <v:fill/>
              </v:shape>
            </v:group>
            <v:group style="position:absolute;left:2369;top:9109;width:475;height:183" coordorigin="2369,9109" coordsize="475,183">
              <v:shape style="position:absolute;left:2369;top:9109;width:475;height:183" coordorigin="2369,9109" coordsize="475,183" path="m2369,9292l2844,9292,2844,9109,2369,9109,2369,9292e" filled="t" fillcolor="#FFFFFF" stroked="f">
                <v:path arrowok="t"/>
                <v:fill/>
              </v:shape>
            </v:group>
            <v:group style="position:absolute;left:2952;top:9097;width:108;height:207" coordorigin="2952,9097" coordsize="108,207">
              <v:shape style="position:absolute;left:2952;top:9097;width:108;height:207" coordorigin="2952,9097" coordsize="108,207" path="m2952,9304l3060,9304,3060,9097,2952,9097,2952,9304e" filled="t" fillcolor="#FFFFFF" stroked="f">
                <v:path arrowok="t"/>
                <v:fill/>
              </v:shape>
            </v:group>
            <v:group style="position:absolute;left:3528;top:9097;width:103;height:207" coordorigin="3528,9097" coordsize="103,207">
              <v:shape style="position:absolute;left:3528;top:9097;width:103;height:207" coordorigin="3528,9097" coordsize="103,207" path="m3528,9304l3632,9304,3632,9097,3528,9097,3528,9304e" filled="t" fillcolor="#FFFFFF" stroked="f">
                <v:path arrowok="t"/>
                <v:fill/>
              </v:shape>
            </v:group>
            <v:group style="position:absolute;left:3060;top:9097;width:468;height:207" coordorigin="3060,9097" coordsize="468,207">
              <v:shape style="position:absolute;left:3060;top:9097;width:468;height:207" coordorigin="3060,9097" coordsize="468,207" path="m3060,9304l3528,9304,3528,9097,3060,9097,3060,9304e" filled="t" fillcolor="#FFFFFF" stroked="f">
                <v:path arrowok="t"/>
                <v:fill/>
              </v:shape>
            </v:group>
            <v:group style="position:absolute;left:3636;top:9109;width:108;height:183" coordorigin="3636,9109" coordsize="108,183">
              <v:shape style="position:absolute;left:3636;top:9109;width:108;height:183" coordorigin="3636,9109" coordsize="108,183" path="m3636,9292l3744,9292,3744,9109,3636,9109,3636,9292e" filled="t" fillcolor="#FFFFFF" stroked="f">
                <v:path arrowok="t"/>
                <v:fill/>
              </v:shape>
            </v:group>
            <v:group style="position:absolute;left:4393;top:9109;width:103;height:183" coordorigin="4393,9109" coordsize="103,183">
              <v:shape style="position:absolute;left:4393;top:9109;width:103;height:183" coordorigin="4393,9109" coordsize="103,183" path="m4393,9292l4496,9292,4496,9109,4393,9109,4393,9292e" filled="t" fillcolor="#FFFFFF" stroked="f">
                <v:path arrowok="t"/>
                <v:fill/>
              </v:shape>
            </v:group>
            <v:group style="position:absolute;left:3744;top:9109;width:648;height:183" coordorigin="3744,9109" coordsize="648,183">
              <v:shape style="position:absolute;left:3744;top:9109;width:648;height:183" coordorigin="3744,9109" coordsize="648,183" path="m3744,9292l4393,9292,4393,9109,3744,9109,3744,9292e" filled="t" fillcolor="#FFFFFF" stroked="f">
                <v:path arrowok="t"/>
                <v:fill/>
              </v:shape>
            </v:group>
            <v:group style="position:absolute;left:4501;top:9097;width:108;height:207" coordorigin="4501,9097" coordsize="108,207">
              <v:shape style="position:absolute;left:4501;top:9097;width:108;height:207" coordorigin="4501,9097" coordsize="108,207" path="m4501,9304l4609,9304,4609,9097,4501,9097,4501,9304e" filled="t" fillcolor="#FFFFFF" stroked="f">
                <v:path arrowok="t"/>
                <v:fill/>
              </v:shape>
            </v:group>
            <v:group style="position:absolute;left:5065;top:9097;width:103;height:207" coordorigin="5065,9097" coordsize="103,207">
              <v:shape style="position:absolute;left:5065;top:9097;width:103;height:207" coordorigin="5065,9097" coordsize="103,207" path="m5065,9304l5168,9304,5168,9097,5065,9097,5065,9304e" filled="t" fillcolor="#FFFFFF" stroked="f">
                <v:path arrowok="t"/>
                <v:fill/>
              </v:shape>
            </v:group>
            <v:group style="position:absolute;left:4609;top:9097;width:456;height:207" coordorigin="4609,9097" coordsize="456,207">
              <v:shape style="position:absolute;left:4609;top:9097;width:456;height:207" coordorigin="4609,9097" coordsize="456,207" path="m4609,9304l5065,9304,5065,9097,4609,9097,4609,9304e" filled="t" fillcolor="#FFFFFF" stroked="f">
                <v:path arrowok="t"/>
                <v:fill/>
              </v:shape>
            </v:group>
            <v:group style="position:absolute;left:5173;top:9109;width:108;height:183" coordorigin="5173,9109" coordsize="108,183">
              <v:shape style="position:absolute;left:5173;top:9109;width:108;height:183" coordorigin="5173,9109" coordsize="108,183" path="m5173,9292l5281,9292,5281,9109,5173,9109,5173,9292e" filled="t" fillcolor="#FFFFFF" stroked="f">
                <v:path arrowok="t"/>
                <v:fill/>
              </v:shape>
            </v:group>
            <v:group style="position:absolute;left:5754;top:9109;width:103;height:183" coordorigin="5754,9109" coordsize="103,183">
              <v:shape style="position:absolute;left:5754;top:9109;width:103;height:183" coordorigin="5754,9109" coordsize="103,183" path="m5754,9292l5857,9292,5857,9109,5754,9109,5754,9292e" filled="t" fillcolor="#FFFFFF" stroked="f">
                <v:path arrowok="t"/>
                <v:fill/>
              </v:shape>
            </v:group>
            <v:group style="position:absolute;left:5281;top:9109;width:473;height:183" coordorigin="5281,9109" coordsize="473,183">
              <v:shape style="position:absolute;left:5281;top:9109;width:473;height:183" coordorigin="5281,9109" coordsize="473,183" path="m5281,9292l5754,9292,5754,9109,5281,9109,5281,9292e" filled="t" fillcolor="#FFFFFF" stroked="f">
                <v:path arrowok="t"/>
                <v:fill/>
              </v:shape>
            </v:group>
            <v:group style="position:absolute;left:5862;top:9097;width:108;height:207" coordorigin="5862,9097" coordsize="108,207">
              <v:shape style="position:absolute;left:5862;top:9097;width:108;height:207" coordorigin="5862,9097" coordsize="108,207" path="m5862,9304l5970,9304,5970,9097,5862,9097,5862,9304e" filled="t" fillcolor="#FFFFFF" stroked="f">
                <v:path arrowok="t"/>
                <v:fill/>
              </v:shape>
            </v:group>
            <v:group style="position:absolute;left:6347;top:9097;width:103;height:207" coordorigin="6347,9097" coordsize="103,207">
              <v:shape style="position:absolute;left:6347;top:9097;width:103;height:207" coordorigin="6347,9097" coordsize="103,207" path="m6347,9304l6450,9304,6450,9097,6347,9097,6347,9304e" filled="t" fillcolor="#FFFFFF" stroked="f">
                <v:path arrowok="t"/>
                <v:fill/>
              </v:shape>
            </v:group>
            <v:group style="position:absolute;left:5970;top:9097;width:377;height:207" coordorigin="5970,9097" coordsize="377,207">
              <v:shape style="position:absolute;left:5970;top:9097;width:377;height:207" coordorigin="5970,9097" coordsize="377,207" path="m5970,9304l6347,9304,6347,9097,5970,9097,5970,9304e" filled="t" fillcolor="#FFFFFF" stroked="f">
                <v:path arrowok="t"/>
                <v:fill/>
              </v:shape>
            </v:group>
            <v:group style="position:absolute;left:6455;top:9109;width:108;height:183" coordorigin="6455,9109" coordsize="108,183">
              <v:shape style="position:absolute;left:6455;top:9109;width:108;height:183" coordorigin="6455,9109" coordsize="108,183" path="m6455,9292l6563,9292,6563,9109,6455,9109,6455,9292e" filled="t" fillcolor="#FFFFFF" stroked="f">
                <v:path arrowok="t"/>
                <v:fill/>
              </v:shape>
            </v:group>
            <v:group style="position:absolute;left:7624;top:9109;width:103;height:183" coordorigin="7624,9109" coordsize="103,183">
              <v:shape style="position:absolute;left:7624;top:9109;width:103;height:183" coordorigin="7624,9109" coordsize="103,183" path="m7624,9292l7727,9292,7727,9109,7624,9109,7624,9292e" filled="t" fillcolor="#FFFFFF" stroked="f">
                <v:path arrowok="t"/>
                <v:fill/>
              </v:shape>
            </v:group>
            <v:group style="position:absolute;left:6563;top:9109;width:1061;height:183" coordorigin="6563,9109" coordsize="1061,183">
              <v:shape style="position:absolute;left:6563;top:9109;width:1061;height:183" coordorigin="6563,9109" coordsize="1061,183" path="m6563,9292l7624,9292,7624,9109,6563,9109,6563,9292e" filled="t" fillcolor="#FFFFFF" stroked="f">
                <v:path arrowok="t"/>
                <v:fill/>
              </v:shape>
            </v:group>
            <v:group style="position:absolute;left:7732;top:9109;width:108;height:183" coordorigin="7732,9109" coordsize="108,183">
              <v:shape style="position:absolute;left:7732;top:9109;width:108;height:183" coordorigin="7732,9109" coordsize="108,183" path="m7732,9292l7840,9292,7840,9109,7732,9109,7732,9292e" filled="t" fillcolor="#FFFFFF" stroked="f">
                <v:path arrowok="t"/>
                <v:fill/>
              </v:shape>
            </v:group>
            <v:group style="position:absolute;left:8353;top:9109;width:103;height:183" coordorigin="8353,9109" coordsize="103,183">
              <v:shape style="position:absolute;left:8353;top:9109;width:103;height:183" coordorigin="8353,9109" coordsize="103,183" path="m8353,9292l8457,9292,8457,9109,8353,9109,8353,9292e" filled="t" fillcolor="#FFFFFF" stroked="f">
                <v:path arrowok="t"/>
                <v:fill/>
              </v:shape>
            </v:group>
            <v:group style="position:absolute;left:7840;top:9109;width:514;height:183" coordorigin="7840,9109" coordsize="514,183">
              <v:shape style="position:absolute;left:7840;top:9109;width:514;height:183" coordorigin="7840,9109" coordsize="514,183" path="m7840,9292l8353,9292,8353,9109,7840,9109,7840,9292e" filled="t" fillcolor="#FFFFFF" stroked="f">
                <v:path arrowok="t"/>
                <v:fill/>
              </v:shape>
            </v:group>
            <v:group style="position:absolute;left:8461;top:9097;width:108;height:207" coordorigin="8461,9097" coordsize="108,207">
              <v:shape style="position:absolute;left:8461;top:9097;width:108;height:207" coordorigin="8461,9097" coordsize="108,207" path="m8461,9304l8569,9304,8569,9097,8461,9097,8461,9304e" filled="t" fillcolor="#FFFFFF" stroked="f">
                <v:path arrowok="t"/>
                <v:fill/>
              </v:shape>
            </v:group>
            <v:group style="position:absolute;left:9079;top:9097;width:103;height:207" coordorigin="9079,9097" coordsize="103,207">
              <v:shape style="position:absolute;left:9079;top:9097;width:103;height:207" coordorigin="9079,9097" coordsize="103,207" path="m9079,9304l9182,9304,9182,9097,9079,9097,9079,9304e" filled="t" fillcolor="#FFFFFF" stroked="f">
                <v:path arrowok="t"/>
                <v:fill/>
              </v:shape>
            </v:group>
            <v:group style="position:absolute;left:8569;top:9097;width:509;height:207" coordorigin="8569,9097" coordsize="509,207">
              <v:shape style="position:absolute;left:8569;top:9097;width:509;height:207" coordorigin="8569,9097" coordsize="509,207" path="m8569,9304l9079,9304,9079,9097,8569,9097,8569,9304e" filled="t" fillcolor="#FFFFFF" stroked="f">
                <v:path arrowok="t"/>
                <v:fill/>
              </v:shape>
            </v:group>
            <v:group style="position:absolute;left:9187;top:9097;width:108;height:207" coordorigin="9187,9097" coordsize="108,207">
              <v:shape style="position:absolute;left:9187;top:9097;width:108;height:207" coordorigin="9187,9097" coordsize="108,207" path="m9187,9304l9295,9304,9295,9097,9187,9097,9187,9304e" filled="t" fillcolor="#FFFFFF" stroked="f">
                <v:path arrowok="t"/>
                <v:fill/>
              </v:shape>
            </v:group>
            <v:group style="position:absolute;left:9686;top:9097;width:103;height:207" coordorigin="9686,9097" coordsize="103,207">
              <v:shape style="position:absolute;left:9686;top:9097;width:103;height:207" coordorigin="9686,9097" coordsize="103,207" path="m9686,9304l9789,9304,9789,9097,9686,9097,9686,9304e" filled="t" fillcolor="#FFFFFF" stroked="f">
                <v:path arrowok="t"/>
                <v:fill/>
              </v:shape>
            </v:group>
            <v:group style="position:absolute;left:9295;top:9097;width:391;height:207" coordorigin="9295,9097" coordsize="391,207">
              <v:shape style="position:absolute;left:9295;top:9097;width:391;height:207" coordorigin="9295,9097" coordsize="391,207" path="m9295,9304l9686,9304,9686,9097,9295,9097,9295,9304e" filled="t" fillcolor="#FFFFFF" stroked="f">
                <v:path arrowok="t"/>
                <v:fill/>
              </v:shape>
            </v:group>
            <v:group style="position:absolute;left:9794;top:9097;width:108;height:207" coordorigin="9794,9097" coordsize="108,207">
              <v:shape style="position:absolute;left:9794;top:9097;width:108;height:207" coordorigin="9794,9097" coordsize="108,207" path="m9794,9304l9902,9304,9902,9097,9794,9097,9794,9304e" filled="t" fillcolor="#FFFFFF" stroked="f">
                <v:path arrowok="t"/>
                <v:fill/>
              </v:shape>
            </v:group>
            <v:group style="position:absolute;left:10334;top:9097;width:103;height:207" coordorigin="10334,9097" coordsize="103,207">
              <v:shape style="position:absolute;left:10334;top:9097;width:103;height:207" coordorigin="10334,9097" coordsize="103,207" path="m10334,9304l10437,9304,10437,9097,10334,9097,10334,9304e" filled="t" fillcolor="#FFFFFF" stroked="f">
                <v:path arrowok="t"/>
                <v:fill/>
              </v:shape>
            </v:group>
            <v:group style="position:absolute;left:9902;top:9097;width:432;height:207" coordorigin="9902,9097" coordsize="432,207">
              <v:shape style="position:absolute;left:9902;top:9097;width:432;height:207" coordorigin="9902,9097" coordsize="432,207" path="m9902,9304l10334,9304,10334,9097,9902,9097,9902,9304e" filled="t" fillcolor="#FFFFFF" stroked="f">
                <v:path arrowok="t"/>
                <v:fill/>
              </v:shape>
            </v:group>
            <v:group style="position:absolute;left:10442;top:9109;width:108;height:183" coordorigin="10442,9109" coordsize="108,183">
              <v:shape style="position:absolute;left:10442;top:9109;width:108;height:183" coordorigin="10442,9109" coordsize="108,183" path="m10442,9292l10550,9292,10550,9109,10442,9109,10442,9292e" filled="t" fillcolor="#FFFFFF" stroked="f">
                <v:path arrowok="t"/>
                <v:fill/>
              </v:shape>
            </v:group>
            <v:group style="position:absolute;left:11054;top:9109;width:101;height:183" coordorigin="11054,9109" coordsize="101,183">
              <v:shape style="position:absolute;left:11054;top:9109;width:101;height:183" coordorigin="11054,9109" coordsize="101,183" path="m11054,9292l11155,9292,11155,9109,11054,9109,11054,9292e" filled="t" fillcolor="#FFFFFF" stroked="f">
                <v:path arrowok="t"/>
                <v:fill/>
              </v:shape>
            </v:group>
            <v:group style="position:absolute;left:10550;top:9109;width:504;height:183" coordorigin="10550,9109" coordsize="504,183">
              <v:shape style="position:absolute;left:10550;top:9109;width:504;height:183" coordorigin="10550,9109" coordsize="504,183" path="m10550,9292l11054,9292,11054,9109,10550,9109,10550,9292e" filled="t" fillcolor="#FFFFFF" stroked="f">
                <v:path arrowok="t"/>
                <v:fill/>
              </v:shape>
            </v:group>
            <v:group style="position:absolute;left:725;top:11939;width:1532;height:2" coordorigin="725,11939" coordsize="1532,2">
              <v:shape style="position:absolute;left:725;top:11939;width:1532;height:2" coordorigin="725,11939" coordsize="1532,0" path="m725,11939l2256,11939e" filled="f" stroked="t" strokeweight="2.5pt" strokecolor="#FFFFFF">
                <v:path arrowok="t"/>
              </v:shape>
            </v:group>
            <v:group style="position:absolute;left:725;top:11963;width:103;height:206" coordorigin="725,11963" coordsize="103,206">
              <v:shape style="position:absolute;left:725;top:11963;width:103;height:206" coordorigin="725,11963" coordsize="103,206" path="m725,12169l828,12169,828,11963,725,11963,725,12169e" filled="t" fillcolor="#FFFFFF" stroked="f">
                <v:path arrowok="t"/>
                <v:fill/>
              </v:shape>
            </v:group>
            <v:group style="position:absolute;left:2153;top:11963;width:103;height:206" coordorigin="2153,11963" coordsize="103,206">
              <v:shape style="position:absolute;left:2153;top:11963;width:103;height:206" coordorigin="2153,11963" coordsize="103,206" path="m2153,12169l2256,12169,2256,11963,2153,11963,2153,12169e" filled="t" fillcolor="#FFFFFF" stroked="f">
                <v:path arrowok="t"/>
                <v:fill/>
              </v:shape>
            </v:group>
            <v:group style="position:absolute;left:828;top:11963;width:1325;height:206" coordorigin="828,11963" coordsize="1325,206">
              <v:shape style="position:absolute;left:828;top:11963;width:1325;height:206" coordorigin="828,11963" coordsize="1325,206" path="m828,12169l2153,12169,2153,11963,828,11963,828,12169e" filled="t" fillcolor="#FFFFFF" stroked="f">
                <v:path arrowok="t"/>
                <v:fill/>
              </v:shape>
            </v:group>
            <v:group style="position:absolute;left:2261;top:11951;width:108;height:185" coordorigin="2261,11951" coordsize="108,185">
              <v:shape style="position:absolute;left:2261;top:11951;width:108;height:185" coordorigin="2261,11951" coordsize="108,185" path="m2261,12136l2369,12136,2369,11951,2261,11951,2261,12136e" filled="t" fillcolor="#FFFFFF" stroked="f">
                <v:path arrowok="t"/>
                <v:fill/>
              </v:shape>
            </v:group>
            <v:group style="position:absolute;left:2844;top:11951;width:103;height:185" coordorigin="2844,11951" coordsize="103,185">
              <v:shape style="position:absolute;left:2844;top:11951;width:103;height:185" coordorigin="2844,11951" coordsize="103,185" path="m2844,12136l2948,12136,2948,11951,2844,11951,2844,12136e" filled="t" fillcolor="#FFFFFF" stroked="f">
                <v:path arrowok="t"/>
                <v:fill/>
              </v:shape>
            </v:group>
            <v:group style="position:absolute;left:2369;top:11951;width:475;height:185" coordorigin="2369,11951" coordsize="475,185">
              <v:shape style="position:absolute;left:2369;top:11951;width:475;height:185" coordorigin="2369,11951" coordsize="475,185" path="m2369,12136l2844,12136,2844,11951,2369,11951,2369,12136e" filled="t" fillcolor="#FFFFFF" stroked="f">
                <v:path arrowok="t"/>
                <v:fill/>
              </v:shape>
            </v:group>
            <v:group style="position:absolute;left:2952;top:11939;width:108;height:206" coordorigin="2952,11939" coordsize="108,206">
              <v:shape style="position:absolute;left:2952;top:11939;width:108;height:206" coordorigin="2952,11939" coordsize="108,206" path="m2952,12145l3060,12145,3060,11939,2952,11939,2952,12145e" filled="t" fillcolor="#FFFFFF" stroked="f">
                <v:path arrowok="t"/>
                <v:fill/>
              </v:shape>
            </v:group>
            <v:group style="position:absolute;left:3528;top:11939;width:103;height:206" coordorigin="3528,11939" coordsize="103,206">
              <v:shape style="position:absolute;left:3528;top:11939;width:103;height:206" coordorigin="3528,11939" coordsize="103,206" path="m3528,12145l3632,12145,3632,11939,3528,11939,3528,12145e" filled="t" fillcolor="#FFFFFF" stroked="f">
                <v:path arrowok="t"/>
                <v:fill/>
              </v:shape>
            </v:group>
            <v:group style="position:absolute;left:3060;top:11939;width:468;height:206" coordorigin="3060,11939" coordsize="468,206">
              <v:shape style="position:absolute;left:3060;top:11939;width:468;height:206" coordorigin="3060,11939" coordsize="468,206" path="m3060,12145l3528,12145,3528,11939,3060,11939,3060,12145e" filled="t" fillcolor="#FFFFFF" stroked="f">
                <v:path arrowok="t"/>
                <v:fill/>
              </v:shape>
            </v:group>
            <v:group style="position:absolute;left:3636;top:11951;width:108;height:185" coordorigin="3636,11951" coordsize="108,185">
              <v:shape style="position:absolute;left:3636;top:11951;width:108;height:185" coordorigin="3636,11951" coordsize="108,185" path="m3636,12136l3744,12136,3744,11951,3636,11951,3636,12136e" filled="t" fillcolor="#FFFFFF" stroked="f">
                <v:path arrowok="t"/>
                <v:fill/>
              </v:shape>
            </v:group>
            <v:group style="position:absolute;left:4393;top:11951;width:103;height:185" coordorigin="4393,11951" coordsize="103,185">
              <v:shape style="position:absolute;left:4393;top:11951;width:103;height:185" coordorigin="4393,11951" coordsize="103,185" path="m4393,12136l4496,12136,4496,11951,4393,11951,4393,12136e" filled="t" fillcolor="#FFFFFF" stroked="f">
                <v:path arrowok="t"/>
                <v:fill/>
              </v:shape>
            </v:group>
            <v:group style="position:absolute;left:3744;top:11951;width:648;height:185" coordorigin="3744,11951" coordsize="648,185">
              <v:shape style="position:absolute;left:3744;top:11951;width:648;height:185" coordorigin="3744,11951" coordsize="648,185" path="m3744,12136l4393,12136,4393,11951,3744,11951,3744,12136e" filled="t" fillcolor="#FFFFFF" stroked="f">
                <v:path arrowok="t"/>
                <v:fill/>
              </v:shape>
            </v:group>
            <v:group style="position:absolute;left:4501;top:11939;width:667;height:2" coordorigin="4501,11939" coordsize="667,2">
              <v:shape style="position:absolute;left:4501;top:11939;width:667;height:2" coordorigin="4501,11939" coordsize="667,0" path="m4501,11939l5168,11939e" filled="f" stroked="t" strokeweight="2.5pt" strokecolor="#FFFFFF">
                <v:path arrowok="t"/>
              </v:shape>
            </v:group>
            <v:group style="position:absolute;left:4501;top:11963;width:108;height:206" coordorigin="4501,11963" coordsize="108,206">
              <v:shape style="position:absolute;left:4501;top:11963;width:108;height:206" coordorigin="4501,11963" coordsize="108,206" path="m4501,12169l4609,12169,4609,11963,4501,11963,4501,12169e" filled="t" fillcolor="#FFFFFF" stroked="f">
                <v:path arrowok="t"/>
                <v:fill/>
              </v:shape>
            </v:group>
            <v:group style="position:absolute;left:5065;top:11963;width:103;height:206" coordorigin="5065,11963" coordsize="103,206">
              <v:shape style="position:absolute;left:5065;top:11963;width:103;height:206" coordorigin="5065,11963" coordsize="103,206" path="m5065,12169l5168,12169,5168,11963,5065,11963,5065,12169e" filled="t" fillcolor="#FFFFFF" stroked="f">
                <v:path arrowok="t"/>
                <v:fill/>
              </v:shape>
            </v:group>
            <v:group style="position:absolute;left:4609;top:11963;width:456;height:206" coordorigin="4609,11963" coordsize="456,206">
              <v:shape style="position:absolute;left:4609;top:11963;width:456;height:206" coordorigin="4609,11963" coordsize="456,206" path="m4609,12169l5065,12169,5065,11963,4609,11963,4609,12169e" filled="t" fillcolor="#FFFFFF" stroked="f">
                <v:path arrowok="t"/>
                <v:fill/>
              </v:shape>
            </v:group>
            <v:group style="position:absolute;left:5173;top:11951;width:108;height:185" coordorigin="5173,11951" coordsize="108,185">
              <v:shape style="position:absolute;left:5173;top:11951;width:108;height:185" coordorigin="5173,11951" coordsize="108,185" path="m5173,12136l5281,12136,5281,11951,5173,11951,5173,12136e" filled="t" fillcolor="#FFFFFF" stroked="f">
                <v:path arrowok="t"/>
                <v:fill/>
              </v:shape>
            </v:group>
            <v:group style="position:absolute;left:5754;top:11951;width:103;height:185" coordorigin="5754,11951" coordsize="103,185">
              <v:shape style="position:absolute;left:5754;top:11951;width:103;height:185" coordorigin="5754,11951" coordsize="103,185" path="m5754,12136l5857,12136,5857,11951,5754,11951,5754,12136e" filled="t" fillcolor="#FFFFFF" stroked="f">
                <v:path arrowok="t"/>
                <v:fill/>
              </v:shape>
            </v:group>
            <v:group style="position:absolute;left:5281;top:11951;width:473;height:185" coordorigin="5281,11951" coordsize="473,185">
              <v:shape style="position:absolute;left:5281;top:11951;width:473;height:185" coordorigin="5281,11951" coordsize="473,185" path="m5281,12136l5754,12136,5754,11951,5281,11951,5281,12136e" filled="t" fillcolor="#FFFFFF" stroked="f">
                <v:path arrowok="t"/>
                <v:fill/>
              </v:shape>
            </v:group>
            <v:group style="position:absolute;left:5862;top:11939;width:588;height:2" coordorigin="5862,11939" coordsize="588,2">
              <v:shape style="position:absolute;left:5862;top:11939;width:588;height:2" coordorigin="5862,11939" coordsize="588,0" path="m5862,11939l6450,11939e" filled="f" stroked="t" strokeweight="2.5pt" strokecolor="#FFFFFF">
                <v:path arrowok="t"/>
              </v:shape>
            </v:group>
            <v:group style="position:absolute;left:5862;top:11963;width:108;height:206" coordorigin="5862,11963" coordsize="108,206">
              <v:shape style="position:absolute;left:5862;top:11963;width:108;height:206" coordorigin="5862,11963" coordsize="108,206" path="m5862,12169l5970,12169,5970,11963,5862,11963,5862,12169e" filled="t" fillcolor="#FFFFFF" stroked="f">
                <v:path arrowok="t"/>
                <v:fill/>
              </v:shape>
            </v:group>
            <v:group style="position:absolute;left:6347;top:11963;width:103;height:206" coordorigin="6347,11963" coordsize="103,206">
              <v:shape style="position:absolute;left:6347;top:11963;width:103;height:206" coordorigin="6347,11963" coordsize="103,206" path="m6347,12169l6450,12169,6450,11963,6347,11963,6347,12169e" filled="t" fillcolor="#FFFFFF" stroked="f">
                <v:path arrowok="t"/>
                <v:fill/>
              </v:shape>
            </v:group>
            <v:group style="position:absolute;left:5970;top:11963;width:377;height:206" coordorigin="5970,11963" coordsize="377,206">
              <v:shape style="position:absolute;left:5970;top:11963;width:377;height:206" coordorigin="5970,11963" coordsize="377,206" path="m5970,12169l6347,12169,6347,11963,5970,11963,5970,12169e" filled="t" fillcolor="#FFFFFF" stroked="f">
                <v:path arrowok="t"/>
                <v:fill/>
              </v:shape>
            </v:group>
            <v:group style="position:absolute;left:6455;top:11951;width:108;height:185" coordorigin="6455,11951" coordsize="108,185">
              <v:shape style="position:absolute;left:6455;top:11951;width:108;height:185" coordorigin="6455,11951" coordsize="108,185" path="m6455,12136l6563,12136,6563,11951,6455,11951,6455,12136e" filled="t" fillcolor="#FFFFFF" stroked="f">
                <v:path arrowok="t"/>
                <v:fill/>
              </v:shape>
            </v:group>
            <v:group style="position:absolute;left:7624;top:11951;width:103;height:185" coordorigin="7624,11951" coordsize="103,185">
              <v:shape style="position:absolute;left:7624;top:11951;width:103;height:185" coordorigin="7624,11951" coordsize="103,185" path="m7624,12136l7727,12136,7727,11951,7624,11951,7624,12136e" filled="t" fillcolor="#FFFFFF" stroked="f">
                <v:path arrowok="t"/>
                <v:fill/>
              </v:shape>
            </v:group>
            <v:group style="position:absolute;left:6563;top:11951;width:1061;height:185" coordorigin="6563,11951" coordsize="1061,185">
              <v:shape style="position:absolute;left:6563;top:11951;width:1061;height:185" coordorigin="6563,11951" coordsize="1061,185" path="m6563,12136l7624,12136,7624,11951,6563,11951,6563,12136e" filled="t" fillcolor="#FFFFFF" stroked="f">
                <v:path arrowok="t"/>
                <v:fill/>
              </v:shape>
            </v:group>
            <v:group style="position:absolute;left:7732;top:11951;width:108;height:185" coordorigin="7732,11951" coordsize="108,185">
              <v:shape style="position:absolute;left:7732;top:11951;width:108;height:185" coordorigin="7732,11951" coordsize="108,185" path="m7732,12136l7840,12136,7840,11951,7732,11951,7732,12136e" filled="t" fillcolor="#FFFFFF" stroked="f">
                <v:path arrowok="t"/>
                <v:fill/>
              </v:shape>
            </v:group>
            <v:group style="position:absolute;left:8353;top:11951;width:103;height:185" coordorigin="8353,11951" coordsize="103,185">
              <v:shape style="position:absolute;left:8353;top:11951;width:103;height:185" coordorigin="8353,11951" coordsize="103,185" path="m8353,12136l8457,12136,8457,11951,8353,11951,8353,12136e" filled="t" fillcolor="#FFFFFF" stroked="f">
                <v:path arrowok="t"/>
                <v:fill/>
              </v:shape>
            </v:group>
            <v:group style="position:absolute;left:7840;top:11951;width:514;height:185" coordorigin="7840,11951" coordsize="514,185">
              <v:shape style="position:absolute;left:7840;top:11951;width:514;height:185" coordorigin="7840,11951" coordsize="514,185" path="m7840,12136l8353,12136,8353,11951,7840,11951,7840,12136e" filled="t" fillcolor="#FFFFFF" stroked="f">
                <v:path arrowok="t"/>
                <v:fill/>
              </v:shape>
            </v:group>
            <v:group style="position:absolute;left:8461;top:11939;width:108;height:206" coordorigin="8461,11939" coordsize="108,206">
              <v:shape style="position:absolute;left:8461;top:11939;width:108;height:206" coordorigin="8461,11939" coordsize="108,206" path="m8461,12145l8569,12145,8569,11939,8461,11939,8461,12145e" filled="t" fillcolor="#FFFFFF" stroked="f">
                <v:path arrowok="t"/>
                <v:fill/>
              </v:shape>
            </v:group>
            <v:group style="position:absolute;left:9079;top:11939;width:103;height:206" coordorigin="9079,11939" coordsize="103,206">
              <v:shape style="position:absolute;left:9079;top:11939;width:103;height:206" coordorigin="9079,11939" coordsize="103,206" path="m9079,12145l9182,12145,9182,11939,9079,11939,9079,12145e" filled="t" fillcolor="#FFFFFF" stroked="f">
                <v:path arrowok="t"/>
                <v:fill/>
              </v:shape>
            </v:group>
            <v:group style="position:absolute;left:8569;top:11939;width:509;height:206" coordorigin="8569,11939" coordsize="509,206">
              <v:shape style="position:absolute;left:8569;top:11939;width:509;height:206" coordorigin="8569,11939" coordsize="509,206" path="m8569,12145l9079,12145,9079,11939,8569,11939,8569,12145e" filled="t" fillcolor="#FFFFFF" stroked="f">
                <v:path arrowok="t"/>
                <v:fill/>
              </v:shape>
            </v:group>
            <v:group style="position:absolute;left:9187;top:11939;width:108;height:206" coordorigin="9187,11939" coordsize="108,206">
              <v:shape style="position:absolute;left:9187;top:11939;width:108;height:206" coordorigin="9187,11939" coordsize="108,206" path="m9187,12145l9295,12145,9295,11939,9187,11939,9187,12145e" filled="t" fillcolor="#FFFFFF" stroked="f">
                <v:path arrowok="t"/>
                <v:fill/>
              </v:shape>
            </v:group>
            <v:group style="position:absolute;left:9686;top:11939;width:103;height:206" coordorigin="9686,11939" coordsize="103,206">
              <v:shape style="position:absolute;left:9686;top:11939;width:103;height:206" coordorigin="9686,11939" coordsize="103,206" path="m9686,12145l9789,12145,9789,11939,9686,11939,9686,12145e" filled="t" fillcolor="#FFFFFF" stroked="f">
                <v:path arrowok="t"/>
                <v:fill/>
              </v:shape>
            </v:group>
            <v:group style="position:absolute;left:9295;top:11939;width:391;height:206" coordorigin="9295,11939" coordsize="391,206">
              <v:shape style="position:absolute;left:9295;top:11939;width:391;height:206" coordorigin="9295,11939" coordsize="391,206" path="m9295,12145l9686,12145,9686,11939,9295,11939,9295,12145e" filled="t" fillcolor="#FFFFFF" stroked="f">
                <v:path arrowok="t"/>
                <v:fill/>
              </v:shape>
            </v:group>
            <v:group style="position:absolute;left:9794;top:11939;width:108;height:206" coordorigin="9794,11939" coordsize="108,206">
              <v:shape style="position:absolute;left:9794;top:11939;width:108;height:206" coordorigin="9794,11939" coordsize="108,206" path="m9794,12145l9902,12145,9902,11939,9794,11939,9794,12145e" filled="t" fillcolor="#FFFFFF" stroked="f">
                <v:path arrowok="t"/>
                <v:fill/>
              </v:shape>
            </v:group>
            <v:group style="position:absolute;left:10334;top:11939;width:103;height:206" coordorigin="10334,11939" coordsize="103,206">
              <v:shape style="position:absolute;left:10334;top:11939;width:103;height:206" coordorigin="10334,11939" coordsize="103,206" path="m10334,12145l10437,12145,10437,11939,10334,11939,10334,12145e" filled="t" fillcolor="#FFFFFF" stroked="f">
                <v:path arrowok="t"/>
                <v:fill/>
              </v:shape>
            </v:group>
            <v:group style="position:absolute;left:9902;top:11939;width:432;height:206" coordorigin="9902,11939" coordsize="432,206">
              <v:shape style="position:absolute;left:9902;top:11939;width:432;height:206" coordorigin="9902,11939" coordsize="432,206" path="m9902,12145l10334,12145,10334,11939,9902,11939,9902,12145e" filled="t" fillcolor="#FFFFFF" stroked="f">
                <v:path arrowok="t"/>
                <v:fill/>
              </v:shape>
            </v:group>
            <v:group style="position:absolute;left:10442;top:11951;width:108;height:185" coordorigin="10442,11951" coordsize="108,185">
              <v:shape style="position:absolute;left:10442;top:11951;width:108;height:185" coordorigin="10442,11951" coordsize="108,185" path="m10442,12136l10550,12136,10550,11951,10442,11951,10442,12136e" filled="t" fillcolor="#FFFFFF" stroked="f">
                <v:path arrowok="t"/>
                <v:fill/>
              </v:shape>
            </v:group>
            <v:group style="position:absolute;left:11054;top:11951;width:101;height:185" coordorigin="11054,11951" coordsize="101,185">
              <v:shape style="position:absolute;left:11054;top:11951;width:101;height:185" coordorigin="11054,11951" coordsize="101,185" path="m11054,12136l11155,12136,11155,11951,11054,11951,11054,12136e" filled="t" fillcolor="#FFFFFF" stroked="f">
                <v:path arrowok="t"/>
                <v:fill/>
              </v:shape>
            </v:group>
            <v:group style="position:absolute;left:10550;top:11951;width:504;height:185" coordorigin="10550,11951" coordsize="504,185">
              <v:shape style="position:absolute;left:10550;top:11951;width:504;height:185" coordorigin="10550,11951" coordsize="504,185" path="m10550,12136l11054,12136,11054,11951,10550,11951,10550,12136e" filled="t" fillcolor="#FFFFFF" stroked="f">
                <v:path arrowok="t"/>
                <v:fill/>
              </v:shape>
            </v:group>
            <v:group style="position:absolute;left:725;top:12469;width:1532;height:2" coordorigin="725,12469" coordsize="1532,2">
              <v:shape style="position:absolute;left:725;top:12469;width:1532;height:2" coordorigin="725,12469" coordsize="1532,0" path="m725,12469l2256,12469e" filled="f" stroked="t" strokeweight="2.5pt" strokecolor="#FFFFFF">
                <v:path arrowok="t"/>
              </v:shape>
            </v:group>
            <v:group style="position:absolute;left:725;top:12493;width:103;height:206" coordorigin="725,12493" coordsize="103,206">
              <v:shape style="position:absolute;left:725;top:12493;width:103;height:206" coordorigin="725,12493" coordsize="103,206" path="m725,12700l828,12700,828,12493,725,12493,725,12700e" filled="t" fillcolor="#FFFFFF" stroked="f">
                <v:path arrowok="t"/>
                <v:fill/>
              </v:shape>
            </v:group>
            <v:group style="position:absolute;left:2153;top:12493;width:103;height:206" coordorigin="2153,12493" coordsize="103,206">
              <v:shape style="position:absolute;left:2153;top:12493;width:103;height:206" coordorigin="2153,12493" coordsize="103,206" path="m2153,12700l2256,12700,2256,12493,2153,12493,2153,12700e" filled="t" fillcolor="#FFFFFF" stroked="f">
                <v:path arrowok="t"/>
                <v:fill/>
              </v:shape>
            </v:group>
            <v:group style="position:absolute;left:828;top:12493;width:1325;height:206" coordorigin="828,12493" coordsize="1325,206">
              <v:shape style="position:absolute;left:828;top:12493;width:1325;height:206" coordorigin="828,12493" coordsize="1325,206" path="m828,12700l2153,12700,2153,12493,828,12493,828,12700e" filled="t" fillcolor="#FFFFFF" stroked="f">
                <v:path arrowok="t"/>
                <v:fill/>
              </v:shape>
            </v:group>
            <v:group style="position:absolute;left:2261;top:12481;width:108;height:182" coordorigin="2261,12481" coordsize="108,182">
              <v:shape style="position:absolute;left:2261;top:12481;width:108;height:182" coordorigin="2261,12481" coordsize="108,182" path="m2261,12664l2369,12664,2369,12481,2261,12481,2261,12664e" filled="t" fillcolor="#FFFFFF" stroked="f">
                <v:path arrowok="t"/>
                <v:fill/>
              </v:shape>
            </v:group>
            <v:group style="position:absolute;left:2844;top:12481;width:103;height:182" coordorigin="2844,12481" coordsize="103,182">
              <v:shape style="position:absolute;left:2844;top:12481;width:103;height:182" coordorigin="2844,12481" coordsize="103,182" path="m2844,12664l2948,12664,2948,12481,2844,12481,2844,12664e" filled="t" fillcolor="#FFFFFF" stroked="f">
                <v:path arrowok="t"/>
                <v:fill/>
              </v:shape>
            </v:group>
            <v:group style="position:absolute;left:2369;top:12481;width:475;height:182" coordorigin="2369,12481" coordsize="475,182">
              <v:shape style="position:absolute;left:2369;top:12481;width:475;height:182" coordorigin="2369,12481" coordsize="475,182" path="m2369,12664l2844,12664,2844,12481,2369,12481,2369,12664e" filled="t" fillcolor="#FFFFFF" stroked="f">
                <v:path arrowok="t"/>
                <v:fill/>
              </v:shape>
            </v:group>
            <v:group style="position:absolute;left:2952;top:12469;width:108;height:206" coordorigin="2952,12469" coordsize="108,206">
              <v:shape style="position:absolute;left:2952;top:12469;width:108;height:206" coordorigin="2952,12469" coordsize="108,206" path="m2952,12676l3060,12676,3060,12469,2952,12469,2952,12676e" filled="t" fillcolor="#FFFFFF" stroked="f">
                <v:path arrowok="t"/>
                <v:fill/>
              </v:shape>
            </v:group>
            <v:group style="position:absolute;left:3528;top:12469;width:103;height:206" coordorigin="3528,12469" coordsize="103,206">
              <v:shape style="position:absolute;left:3528;top:12469;width:103;height:206" coordorigin="3528,12469" coordsize="103,206" path="m3528,12676l3632,12676,3632,12469,3528,12469,3528,12676e" filled="t" fillcolor="#FFFFFF" stroked="f">
                <v:path arrowok="t"/>
                <v:fill/>
              </v:shape>
            </v:group>
            <v:group style="position:absolute;left:3060;top:12469;width:468;height:206" coordorigin="3060,12469" coordsize="468,206">
              <v:shape style="position:absolute;left:3060;top:12469;width:468;height:206" coordorigin="3060,12469" coordsize="468,206" path="m3060,12676l3528,12676,3528,12469,3060,12469,3060,12676e" filled="t" fillcolor="#FFFFFF" stroked="f">
                <v:path arrowok="t"/>
                <v:fill/>
              </v:shape>
            </v:group>
            <v:group style="position:absolute;left:3636;top:12481;width:108;height:182" coordorigin="3636,12481" coordsize="108,182">
              <v:shape style="position:absolute;left:3636;top:12481;width:108;height:182" coordorigin="3636,12481" coordsize="108,182" path="m3636,12664l3744,12664,3744,12481,3636,12481,3636,12664e" filled="t" fillcolor="#FFFFFF" stroked="f">
                <v:path arrowok="t"/>
                <v:fill/>
              </v:shape>
            </v:group>
            <v:group style="position:absolute;left:4393;top:12481;width:103;height:182" coordorigin="4393,12481" coordsize="103,182">
              <v:shape style="position:absolute;left:4393;top:12481;width:103;height:182" coordorigin="4393,12481" coordsize="103,182" path="m4393,12664l4496,12664,4496,12481,4393,12481,4393,12664e" filled="t" fillcolor="#FFFFFF" stroked="f">
                <v:path arrowok="t"/>
                <v:fill/>
              </v:shape>
            </v:group>
            <v:group style="position:absolute;left:3744;top:12481;width:648;height:182" coordorigin="3744,12481" coordsize="648,182">
              <v:shape style="position:absolute;left:3744;top:12481;width:648;height:182" coordorigin="3744,12481" coordsize="648,182" path="m3744,12664l4393,12664,4393,12481,3744,12481,3744,12664e" filled="t" fillcolor="#FFFFFF" stroked="f">
                <v:path arrowok="t"/>
                <v:fill/>
              </v:shape>
            </v:group>
            <v:group style="position:absolute;left:4501;top:12469;width:667;height:2" coordorigin="4501,12469" coordsize="667,2">
              <v:shape style="position:absolute;left:4501;top:12469;width:667;height:2" coordorigin="4501,12469" coordsize="667,0" path="m4501,12469l5168,12469e" filled="f" stroked="t" strokeweight="2.5pt" strokecolor="#FFFFFF">
                <v:path arrowok="t"/>
              </v:shape>
            </v:group>
            <v:group style="position:absolute;left:4501;top:12493;width:108;height:206" coordorigin="4501,12493" coordsize="108,206">
              <v:shape style="position:absolute;left:4501;top:12493;width:108;height:206" coordorigin="4501,12493" coordsize="108,206" path="m4501,12700l4609,12700,4609,12493,4501,12493,4501,12700e" filled="t" fillcolor="#FFFFFF" stroked="f">
                <v:path arrowok="t"/>
                <v:fill/>
              </v:shape>
            </v:group>
            <v:group style="position:absolute;left:5065;top:12493;width:103;height:206" coordorigin="5065,12493" coordsize="103,206">
              <v:shape style="position:absolute;left:5065;top:12493;width:103;height:206" coordorigin="5065,12493" coordsize="103,206" path="m5065,12700l5168,12700,5168,12493,5065,12493,5065,12700e" filled="t" fillcolor="#FFFFFF" stroked="f">
                <v:path arrowok="t"/>
                <v:fill/>
              </v:shape>
            </v:group>
            <v:group style="position:absolute;left:4609;top:12493;width:456;height:206" coordorigin="4609,12493" coordsize="456,206">
              <v:shape style="position:absolute;left:4609;top:12493;width:456;height:206" coordorigin="4609,12493" coordsize="456,206" path="m4609,12700l5065,12700,5065,12493,4609,12493,4609,12700e" filled="t" fillcolor="#FFFFFF" stroked="f">
                <v:path arrowok="t"/>
                <v:fill/>
              </v:shape>
            </v:group>
            <v:group style="position:absolute;left:5173;top:12481;width:108;height:182" coordorigin="5173,12481" coordsize="108,182">
              <v:shape style="position:absolute;left:5173;top:12481;width:108;height:182" coordorigin="5173,12481" coordsize="108,182" path="m5173,12664l5281,12664,5281,12481,5173,12481,5173,12664e" filled="t" fillcolor="#FFFFFF" stroked="f">
                <v:path arrowok="t"/>
                <v:fill/>
              </v:shape>
            </v:group>
            <v:group style="position:absolute;left:5754;top:12481;width:103;height:182" coordorigin="5754,12481" coordsize="103,182">
              <v:shape style="position:absolute;left:5754;top:12481;width:103;height:182" coordorigin="5754,12481" coordsize="103,182" path="m5754,12664l5857,12664,5857,12481,5754,12481,5754,12664e" filled="t" fillcolor="#FFFFFF" stroked="f">
                <v:path arrowok="t"/>
                <v:fill/>
              </v:shape>
            </v:group>
            <v:group style="position:absolute;left:5281;top:12481;width:473;height:182" coordorigin="5281,12481" coordsize="473,182">
              <v:shape style="position:absolute;left:5281;top:12481;width:473;height:182" coordorigin="5281,12481" coordsize="473,182" path="m5281,12664l5754,12664,5754,12481,5281,12481,5281,12664e" filled="t" fillcolor="#FFFFFF" stroked="f">
                <v:path arrowok="t"/>
                <v:fill/>
              </v:shape>
            </v:group>
            <v:group style="position:absolute;left:5862;top:12469;width:588;height:2" coordorigin="5862,12469" coordsize="588,2">
              <v:shape style="position:absolute;left:5862;top:12469;width:588;height:2" coordorigin="5862,12469" coordsize="588,0" path="m5862,12469l6450,12469e" filled="f" stroked="t" strokeweight="2.5pt" strokecolor="#FFFFFF">
                <v:path arrowok="t"/>
              </v:shape>
            </v:group>
            <v:group style="position:absolute;left:5862;top:12493;width:108;height:206" coordorigin="5862,12493" coordsize="108,206">
              <v:shape style="position:absolute;left:5862;top:12493;width:108;height:206" coordorigin="5862,12493" coordsize="108,206" path="m5862,12700l5970,12700,5970,12493,5862,12493,5862,12700e" filled="t" fillcolor="#FFFFFF" stroked="f">
                <v:path arrowok="t"/>
                <v:fill/>
              </v:shape>
            </v:group>
            <v:group style="position:absolute;left:6347;top:12493;width:103;height:206" coordorigin="6347,12493" coordsize="103,206">
              <v:shape style="position:absolute;left:6347;top:12493;width:103;height:206" coordorigin="6347,12493" coordsize="103,206" path="m6347,12700l6450,12700,6450,12493,6347,12493,6347,12700e" filled="t" fillcolor="#FFFFFF" stroked="f">
                <v:path arrowok="t"/>
                <v:fill/>
              </v:shape>
            </v:group>
            <v:group style="position:absolute;left:5970;top:12493;width:377;height:206" coordorigin="5970,12493" coordsize="377,206">
              <v:shape style="position:absolute;left:5970;top:12493;width:377;height:206" coordorigin="5970,12493" coordsize="377,206" path="m5970,12700l6347,12700,6347,12493,5970,12493,5970,12700e" filled="t" fillcolor="#FFFFFF" stroked="f">
                <v:path arrowok="t"/>
                <v:fill/>
              </v:shape>
            </v:group>
            <v:group style="position:absolute;left:6455;top:12481;width:108;height:182" coordorigin="6455,12481" coordsize="108,182">
              <v:shape style="position:absolute;left:6455;top:12481;width:108;height:182" coordorigin="6455,12481" coordsize="108,182" path="m6455,12664l6563,12664,6563,12481,6455,12481,6455,12664e" filled="t" fillcolor="#FFFFFF" stroked="f">
                <v:path arrowok="t"/>
                <v:fill/>
              </v:shape>
            </v:group>
            <v:group style="position:absolute;left:7624;top:12481;width:103;height:182" coordorigin="7624,12481" coordsize="103,182">
              <v:shape style="position:absolute;left:7624;top:12481;width:103;height:182" coordorigin="7624,12481" coordsize="103,182" path="m7624,12664l7727,12664,7727,12481,7624,12481,7624,12664e" filled="t" fillcolor="#FFFFFF" stroked="f">
                <v:path arrowok="t"/>
                <v:fill/>
              </v:shape>
            </v:group>
            <v:group style="position:absolute;left:6563;top:12481;width:1061;height:182" coordorigin="6563,12481" coordsize="1061,182">
              <v:shape style="position:absolute;left:6563;top:12481;width:1061;height:182" coordorigin="6563,12481" coordsize="1061,182" path="m6563,12664l7624,12664,7624,12481,6563,12481,6563,12664e" filled="t" fillcolor="#FFFFFF" stroked="f">
                <v:path arrowok="t"/>
                <v:fill/>
              </v:shape>
            </v:group>
            <v:group style="position:absolute;left:7732;top:12481;width:108;height:182" coordorigin="7732,12481" coordsize="108,182">
              <v:shape style="position:absolute;left:7732;top:12481;width:108;height:182" coordorigin="7732,12481" coordsize="108,182" path="m7732,12664l7840,12664,7840,12481,7732,12481,7732,12664e" filled="t" fillcolor="#FFFFFF" stroked="f">
                <v:path arrowok="t"/>
                <v:fill/>
              </v:shape>
            </v:group>
            <v:group style="position:absolute;left:8353;top:12481;width:103;height:182" coordorigin="8353,12481" coordsize="103,182">
              <v:shape style="position:absolute;left:8353;top:12481;width:103;height:182" coordorigin="8353,12481" coordsize="103,182" path="m8353,12664l8457,12664,8457,12481,8353,12481,8353,12664e" filled="t" fillcolor="#FFFFFF" stroked="f">
                <v:path arrowok="t"/>
                <v:fill/>
              </v:shape>
            </v:group>
            <v:group style="position:absolute;left:7840;top:12481;width:514;height:182" coordorigin="7840,12481" coordsize="514,182">
              <v:shape style="position:absolute;left:7840;top:12481;width:514;height:182" coordorigin="7840,12481" coordsize="514,182" path="m7840,12664l8353,12664,8353,12481,7840,12481,7840,12664e" filled="t" fillcolor="#FFFFFF" stroked="f">
                <v:path arrowok="t"/>
                <v:fill/>
              </v:shape>
            </v:group>
            <v:group style="position:absolute;left:8461;top:12469;width:108;height:206" coordorigin="8461,12469" coordsize="108,206">
              <v:shape style="position:absolute;left:8461;top:12469;width:108;height:206" coordorigin="8461,12469" coordsize="108,206" path="m8461,12676l8569,12676,8569,12469,8461,12469,8461,12676e" filled="t" fillcolor="#FFFFFF" stroked="f">
                <v:path arrowok="t"/>
                <v:fill/>
              </v:shape>
            </v:group>
            <v:group style="position:absolute;left:9079;top:12469;width:103;height:206" coordorigin="9079,12469" coordsize="103,206">
              <v:shape style="position:absolute;left:9079;top:12469;width:103;height:206" coordorigin="9079,12469" coordsize="103,206" path="m9079,12676l9182,12676,9182,12469,9079,12469,9079,12676e" filled="t" fillcolor="#FFFFFF" stroked="f">
                <v:path arrowok="t"/>
                <v:fill/>
              </v:shape>
            </v:group>
            <v:group style="position:absolute;left:8569;top:12469;width:509;height:206" coordorigin="8569,12469" coordsize="509,206">
              <v:shape style="position:absolute;left:8569;top:12469;width:509;height:206" coordorigin="8569,12469" coordsize="509,206" path="m8569,12676l9079,12676,9079,12469,8569,12469,8569,12676e" filled="t" fillcolor="#FFFFFF" stroked="f">
                <v:path arrowok="t"/>
                <v:fill/>
              </v:shape>
            </v:group>
            <v:group style="position:absolute;left:9187;top:12469;width:108;height:206" coordorigin="9187,12469" coordsize="108,206">
              <v:shape style="position:absolute;left:9187;top:12469;width:108;height:206" coordorigin="9187,12469" coordsize="108,206" path="m9187,12676l9295,12676,9295,12469,9187,12469,9187,12676e" filled="t" fillcolor="#FFFFFF" stroked="f">
                <v:path arrowok="t"/>
                <v:fill/>
              </v:shape>
            </v:group>
            <v:group style="position:absolute;left:9686;top:12469;width:103;height:206" coordorigin="9686,12469" coordsize="103,206">
              <v:shape style="position:absolute;left:9686;top:12469;width:103;height:206" coordorigin="9686,12469" coordsize="103,206" path="m9686,12676l9789,12676,9789,12469,9686,12469,9686,12676e" filled="t" fillcolor="#FFFFFF" stroked="f">
                <v:path arrowok="t"/>
                <v:fill/>
              </v:shape>
            </v:group>
            <v:group style="position:absolute;left:9295;top:12469;width:391;height:206" coordorigin="9295,12469" coordsize="391,206">
              <v:shape style="position:absolute;left:9295;top:12469;width:391;height:206" coordorigin="9295,12469" coordsize="391,206" path="m9295,12676l9686,12676,9686,12469,9295,12469,9295,12676e" filled="t" fillcolor="#FFFFFF" stroked="f">
                <v:path arrowok="t"/>
                <v:fill/>
              </v:shape>
            </v:group>
            <v:group style="position:absolute;left:9794;top:12469;width:108;height:206" coordorigin="9794,12469" coordsize="108,206">
              <v:shape style="position:absolute;left:9794;top:12469;width:108;height:206" coordorigin="9794,12469" coordsize="108,206" path="m9794,12676l9902,12676,9902,12469,9794,12469,9794,12676e" filled="t" fillcolor="#FFFFFF" stroked="f">
                <v:path arrowok="t"/>
                <v:fill/>
              </v:shape>
            </v:group>
            <v:group style="position:absolute;left:10334;top:12469;width:103;height:206" coordorigin="10334,12469" coordsize="103,206">
              <v:shape style="position:absolute;left:10334;top:12469;width:103;height:206" coordorigin="10334,12469" coordsize="103,206" path="m10334,12676l10437,12676,10437,12469,10334,12469,10334,12676e" filled="t" fillcolor="#FFFFFF" stroked="f">
                <v:path arrowok="t"/>
                <v:fill/>
              </v:shape>
            </v:group>
            <v:group style="position:absolute;left:9902;top:12469;width:432;height:206" coordorigin="9902,12469" coordsize="432,206">
              <v:shape style="position:absolute;left:9902;top:12469;width:432;height:206" coordorigin="9902,12469" coordsize="432,206" path="m9902,12676l10334,12676,10334,12469,9902,12469,9902,12676e" filled="t" fillcolor="#FFFFFF" stroked="f">
                <v:path arrowok="t"/>
                <v:fill/>
              </v:shape>
            </v:group>
            <v:group style="position:absolute;left:10442;top:12481;width:108;height:182" coordorigin="10442,12481" coordsize="108,182">
              <v:shape style="position:absolute;left:10442;top:12481;width:108;height:182" coordorigin="10442,12481" coordsize="108,182" path="m10442,12664l10550,12664,10550,12481,10442,12481,10442,12664e" filled="t" fillcolor="#FFFFFF" stroked="f">
                <v:path arrowok="t"/>
                <v:fill/>
              </v:shape>
            </v:group>
            <v:group style="position:absolute;left:11054;top:12481;width:101;height:182" coordorigin="11054,12481" coordsize="101,182">
              <v:shape style="position:absolute;left:11054;top:12481;width:101;height:182" coordorigin="11054,12481" coordsize="101,182" path="m11054,12664l11155,12664,11155,12481,11054,12481,11054,12664e" filled="t" fillcolor="#FFFFFF" stroked="f">
                <v:path arrowok="t"/>
                <v:fill/>
              </v:shape>
            </v:group>
            <v:group style="position:absolute;left:10550;top:12481;width:504;height:182" coordorigin="10550,12481" coordsize="504,182">
              <v:shape style="position:absolute;left:10550;top:12481;width:504;height:182" coordorigin="10550,12481" coordsize="504,182" path="m10550,12664l11054,12664,11054,12481,10550,12481,10550,12664e" filled="t" fillcolor="#FFFFFF" stroked="f">
                <v:path arrowok="t"/>
                <v:fill/>
              </v:shape>
            </v:group>
            <v:group style="position:absolute;left:725;top:13000;width:1532;height:2" coordorigin="725,13000" coordsize="1532,2">
              <v:shape style="position:absolute;left:725;top:13000;width:1532;height:2" coordorigin="725,13000" coordsize="1532,0" path="m725,13000l2256,13000e" filled="f" stroked="t" strokeweight="2.5pt" strokecolor="#FFFFFF">
                <v:path arrowok="t"/>
              </v:shape>
            </v:group>
            <v:group style="position:absolute;left:725;top:13024;width:103;height:206" coordorigin="725,13024" coordsize="103,206">
              <v:shape style="position:absolute;left:725;top:13024;width:103;height:206" coordorigin="725,13024" coordsize="103,206" path="m725,13231l828,13231,828,13024,725,13024,725,13231e" filled="t" fillcolor="#FFFFFF" stroked="f">
                <v:path arrowok="t"/>
                <v:fill/>
              </v:shape>
            </v:group>
            <v:group style="position:absolute;left:2153;top:13024;width:103;height:206" coordorigin="2153,13024" coordsize="103,206">
              <v:shape style="position:absolute;left:2153;top:13024;width:103;height:206" coordorigin="2153,13024" coordsize="103,206" path="m2153,13231l2256,13231,2256,13024,2153,13024,2153,13231e" filled="t" fillcolor="#FFFFFF" stroked="f">
                <v:path arrowok="t"/>
                <v:fill/>
              </v:shape>
            </v:group>
            <v:group style="position:absolute;left:828;top:13024;width:1325;height:206" coordorigin="828,13024" coordsize="1325,206">
              <v:shape style="position:absolute;left:828;top:13024;width:1325;height:206" coordorigin="828,13024" coordsize="1325,206" path="m2153,13231l2153,13024,828,13024,828,13231,2153,13231e" filled="t" fillcolor="#FFFFFF" stroked="f">
                <v:path arrowok="t"/>
                <v:fill/>
              </v:shape>
            </v:group>
            <v:group style="position:absolute;left:2261;top:13012;width:108;height:182" coordorigin="2261,13012" coordsize="108,182">
              <v:shape style="position:absolute;left:2261;top:13012;width:108;height:182" coordorigin="2261,13012" coordsize="108,182" path="m2261,13195l2369,13195,2369,13012,2261,13012,2261,13195e" filled="t" fillcolor="#FFFFFF" stroked="f">
                <v:path arrowok="t"/>
                <v:fill/>
              </v:shape>
            </v:group>
            <v:group style="position:absolute;left:2844;top:13012;width:103;height:182" coordorigin="2844,13012" coordsize="103,182">
              <v:shape style="position:absolute;left:2844;top:13012;width:103;height:182" coordorigin="2844,13012" coordsize="103,182" path="m2844,13195l2948,13195,2948,13012,2844,13012,2844,13195e" filled="t" fillcolor="#FFFFFF" stroked="f">
                <v:path arrowok="t"/>
                <v:fill/>
              </v:shape>
            </v:group>
            <v:group style="position:absolute;left:2369;top:13012;width:475;height:182" coordorigin="2369,13012" coordsize="475,182">
              <v:shape style="position:absolute;left:2369;top:13012;width:475;height:182" coordorigin="2369,13012" coordsize="475,182" path="m2369,13195l2844,13195,2844,13012,2369,13012,2369,13195e" filled="t" fillcolor="#FFFFFF" stroked="f">
                <v:path arrowok="t"/>
                <v:fill/>
              </v:shape>
            </v:group>
            <v:group style="position:absolute;left:2952;top:13000;width:108;height:206" coordorigin="2952,13000" coordsize="108,206">
              <v:shape style="position:absolute;left:2952;top:13000;width:108;height:206" coordorigin="2952,13000" coordsize="108,206" path="m2952,13207l3060,13207,3060,13000,2952,13000,2952,13207e" filled="t" fillcolor="#FFFFFF" stroked="f">
                <v:path arrowok="t"/>
                <v:fill/>
              </v:shape>
            </v:group>
            <v:group style="position:absolute;left:3528;top:13000;width:103;height:206" coordorigin="3528,13000" coordsize="103,206">
              <v:shape style="position:absolute;left:3528;top:13000;width:103;height:206" coordorigin="3528,13000" coordsize="103,206" path="m3528,13207l3632,13207,3632,13000,3528,13000,3528,13207e" filled="t" fillcolor="#FFFFFF" stroked="f">
                <v:path arrowok="t"/>
                <v:fill/>
              </v:shape>
            </v:group>
            <v:group style="position:absolute;left:3060;top:13000;width:468;height:206" coordorigin="3060,13000" coordsize="468,206">
              <v:shape style="position:absolute;left:3060;top:13000;width:468;height:206" coordorigin="3060,13000" coordsize="468,206" path="m3060,13207l3528,13207,3528,13000,3060,13000,3060,13207e" filled="t" fillcolor="#FFFFFF" stroked="f">
                <v:path arrowok="t"/>
                <v:fill/>
              </v:shape>
            </v:group>
            <v:group style="position:absolute;left:3636;top:13012;width:108;height:182" coordorigin="3636,13012" coordsize="108,182">
              <v:shape style="position:absolute;left:3636;top:13012;width:108;height:182" coordorigin="3636,13012" coordsize="108,182" path="m3636,13195l3744,13195,3744,13012,3636,13012,3636,13195e" filled="t" fillcolor="#FFFFFF" stroked="f">
                <v:path arrowok="t"/>
                <v:fill/>
              </v:shape>
            </v:group>
            <v:group style="position:absolute;left:4393;top:13012;width:103;height:182" coordorigin="4393,13012" coordsize="103,182">
              <v:shape style="position:absolute;left:4393;top:13012;width:103;height:182" coordorigin="4393,13012" coordsize="103,182" path="m4393,13195l4496,13195,4496,13012,4393,13012,4393,13195e" filled="t" fillcolor="#FFFFFF" stroked="f">
                <v:path arrowok="t"/>
                <v:fill/>
              </v:shape>
            </v:group>
            <v:group style="position:absolute;left:3744;top:13012;width:648;height:182" coordorigin="3744,13012" coordsize="648,182">
              <v:shape style="position:absolute;left:3744;top:13012;width:648;height:182" coordorigin="3744,13012" coordsize="648,182" path="m3744,13195l4393,13195,4393,13012,3744,13012,3744,13195e" filled="t" fillcolor="#FFFFFF" stroked="f">
                <v:path arrowok="t"/>
                <v:fill/>
              </v:shape>
            </v:group>
            <v:group style="position:absolute;left:4501;top:13000;width:667;height:2" coordorigin="4501,13000" coordsize="667,2">
              <v:shape style="position:absolute;left:4501;top:13000;width:667;height:2" coordorigin="4501,13000" coordsize="667,0" path="m4501,13000l5168,13000e" filled="f" stroked="t" strokeweight="2.5pt" strokecolor="#FFFFFF">
                <v:path arrowok="t"/>
              </v:shape>
            </v:group>
            <v:group style="position:absolute;left:4501;top:13024;width:108;height:206" coordorigin="4501,13024" coordsize="108,206">
              <v:shape style="position:absolute;left:4501;top:13024;width:108;height:206" coordorigin="4501,13024" coordsize="108,206" path="m4501,13231l4609,13231,4609,13024,4501,13024,4501,13231e" filled="t" fillcolor="#FFFFFF" stroked="f">
                <v:path arrowok="t"/>
                <v:fill/>
              </v:shape>
            </v:group>
            <v:group style="position:absolute;left:5065;top:13024;width:103;height:206" coordorigin="5065,13024" coordsize="103,206">
              <v:shape style="position:absolute;left:5065;top:13024;width:103;height:206" coordorigin="5065,13024" coordsize="103,206" path="m5065,13231l5168,13231,5168,13024,5065,13024,5065,13231e" filled="t" fillcolor="#FFFFFF" stroked="f">
                <v:path arrowok="t"/>
                <v:fill/>
              </v:shape>
            </v:group>
            <v:group style="position:absolute;left:4609;top:13024;width:456;height:206" coordorigin="4609,13024" coordsize="456,206">
              <v:shape style="position:absolute;left:4609;top:13024;width:456;height:206" coordorigin="4609,13024" coordsize="456,206" path="m5065,13231l5065,13024,4609,13024,4609,13231,5065,13231e" filled="t" fillcolor="#FFFFFF" stroked="f">
                <v:path arrowok="t"/>
                <v:fill/>
              </v:shape>
            </v:group>
            <v:group style="position:absolute;left:5173;top:13012;width:108;height:182" coordorigin="5173,13012" coordsize="108,182">
              <v:shape style="position:absolute;left:5173;top:13012;width:108;height:182" coordorigin="5173,13012" coordsize="108,182" path="m5173,13195l5281,13195,5281,13012,5173,13012,5173,13195e" filled="t" fillcolor="#FFFFFF" stroked="f">
                <v:path arrowok="t"/>
                <v:fill/>
              </v:shape>
            </v:group>
            <v:group style="position:absolute;left:5754;top:13012;width:103;height:182" coordorigin="5754,13012" coordsize="103,182">
              <v:shape style="position:absolute;left:5754;top:13012;width:103;height:182" coordorigin="5754,13012" coordsize="103,182" path="m5754,13195l5857,13195,5857,13012,5754,13012,5754,13195e" filled="t" fillcolor="#FFFFFF" stroked="f">
                <v:path arrowok="t"/>
                <v:fill/>
              </v:shape>
            </v:group>
            <v:group style="position:absolute;left:5281;top:13012;width:473;height:182" coordorigin="5281,13012" coordsize="473,182">
              <v:shape style="position:absolute;left:5281;top:13012;width:473;height:182" coordorigin="5281,13012" coordsize="473,182" path="m5281,13195l5754,13195,5754,13012,5281,13012,5281,13195e" filled="t" fillcolor="#FFFFFF" stroked="f">
                <v:path arrowok="t"/>
                <v:fill/>
              </v:shape>
            </v:group>
            <v:group style="position:absolute;left:5862;top:13000;width:588;height:2" coordorigin="5862,13000" coordsize="588,2">
              <v:shape style="position:absolute;left:5862;top:13000;width:588;height:2" coordorigin="5862,13000" coordsize="588,0" path="m5862,13000l6450,13000e" filled="f" stroked="t" strokeweight="2.5pt" strokecolor="#FFFFFF">
                <v:path arrowok="t"/>
              </v:shape>
            </v:group>
            <v:group style="position:absolute;left:5862;top:13024;width:108;height:206" coordorigin="5862,13024" coordsize="108,206">
              <v:shape style="position:absolute;left:5862;top:13024;width:108;height:206" coordorigin="5862,13024" coordsize="108,206" path="m5862,13231l5970,13231,5970,13024,5862,13024,5862,13231e" filled="t" fillcolor="#FFFFFF" stroked="f">
                <v:path arrowok="t"/>
                <v:fill/>
              </v:shape>
            </v:group>
            <v:group style="position:absolute;left:6347;top:13024;width:103;height:206" coordorigin="6347,13024" coordsize="103,206">
              <v:shape style="position:absolute;left:6347;top:13024;width:103;height:206" coordorigin="6347,13024" coordsize="103,206" path="m6347,13231l6450,13231,6450,13024,6347,13024,6347,13231e" filled="t" fillcolor="#FFFFFF" stroked="f">
                <v:path arrowok="t"/>
                <v:fill/>
              </v:shape>
            </v:group>
            <v:group style="position:absolute;left:5970;top:13024;width:377;height:206" coordorigin="5970,13024" coordsize="377,206">
              <v:shape style="position:absolute;left:5970;top:13024;width:377;height:206" coordorigin="5970,13024" coordsize="377,206" path="m6347,13231l6347,13024,5970,13024,5970,13231,6347,13231e" filled="t" fillcolor="#FFFFFF" stroked="f">
                <v:path arrowok="t"/>
                <v:fill/>
              </v:shape>
            </v:group>
            <v:group style="position:absolute;left:6455;top:13012;width:108;height:182" coordorigin="6455,13012" coordsize="108,182">
              <v:shape style="position:absolute;left:6455;top:13012;width:108;height:182" coordorigin="6455,13012" coordsize="108,182" path="m6455,13195l6563,13195,6563,13012,6455,13012,6455,13195e" filled="t" fillcolor="#FFFFFF" stroked="f">
                <v:path arrowok="t"/>
                <v:fill/>
              </v:shape>
            </v:group>
            <v:group style="position:absolute;left:7624;top:13012;width:103;height:182" coordorigin="7624,13012" coordsize="103,182">
              <v:shape style="position:absolute;left:7624;top:13012;width:103;height:182" coordorigin="7624,13012" coordsize="103,182" path="m7624,13195l7727,13195,7727,13012,7624,13012,7624,13195e" filled="t" fillcolor="#FFFFFF" stroked="f">
                <v:path arrowok="t"/>
                <v:fill/>
              </v:shape>
            </v:group>
            <v:group style="position:absolute;left:6563;top:13012;width:1061;height:182" coordorigin="6563,13012" coordsize="1061,182">
              <v:shape style="position:absolute;left:6563;top:13012;width:1061;height:182" coordorigin="6563,13012" coordsize="1061,182" path="m6563,13195l7624,13195,7624,13012,6563,13012,6563,13195e" filled="t" fillcolor="#FFFFFF" stroked="f">
                <v:path arrowok="t"/>
                <v:fill/>
              </v:shape>
            </v:group>
            <v:group style="position:absolute;left:7732;top:13012;width:108;height:182" coordorigin="7732,13012" coordsize="108,182">
              <v:shape style="position:absolute;left:7732;top:13012;width:108;height:182" coordorigin="7732,13012" coordsize="108,182" path="m7732,13195l7840,13195,7840,13012,7732,13012,7732,13195e" filled="t" fillcolor="#FFFFFF" stroked="f">
                <v:path arrowok="t"/>
                <v:fill/>
              </v:shape>
            </v:group>
            <v:group style="position:absolute;left:8353;top:13012;width:103;height:182" coordorigin="8353,13012" coordsize="103,182">
              <v:shape style="position:absolute;left:8353;top:13012;width:103;height:182" coordorigin="8353,13012" coordsize="103,182" path="m8353,13195l8457,13195,8457,13012,8353,13012,8353,13195e" filled="t" fillcolor="#FFFFFF" stroked="f">
                <v:path arrowok="t"/>
                <v:fill/>
              </v:shape>
            </v:group>
            <v:group style="position:absolute;left:7840;top:13012;width:514;height:182" coordorigin="7840,13012" coordsize="514,182">
              <v:shape style="position:absolute;left:7840;top:13012;width:514;height:182" coordorigin="7840,13012" coordsize="514,182" path="m7840,13195l8353,13195,8353,13012,7840,13012,7840,13195e" filled="t" fillcolor="#FFFFFF" stroked="f">
                <v:path arrowok="t"/>
                <v:fill/>
              </v:shape>
            </v:group>
            <v:group style="position:absolute;left:8461;top:13000;width:108;height:206" coordorigin="8461,13000" coordsize="108,206">
              <v:shape style="position:absolute;left:8461;top:13000;width:108;height:206" coordorigin="8461,13000" coordsize="108,206" path="m8461,13207l8569,13207,8569,13000,8461,13000,8461,13207e" filled="t" fillcolor="#FFFFFF" stroked="f">
                <v:path arrowok="t"/>
                <v:fill/>
              </v:shape>
            </v:group>
            <v:group style="position:absolute;left:9079;top:13000;width:103;height:206" coordorigin="9079,13000" coordsize="103,206">
              <v:shape style="position:absolute;left:9079;top:13000;width:103;height:206" coordorigin="9079,13000" coordsize="103,206" path="m9079,13207l9182,13207,9182,13000,9079,13000,9079,13207e" filled="t" fillcolor="#FFFFFF" stroked="f">
                <v:path arrowok="t"/>
                <v:fill/>
              </v:shape>
            </v:group>
            <v:group style="position:absolute;left:8569;top:13000;width:509;height:206" coordorigin="8569,13000" coordsize="509,206">
              <v:shape style="position:absolute;left:8569;top:13000;width:509;height:206" coordorigin="8569,13000" coordsize="509,206" path="m8569,13207l9079,13207,9079,13000,8569,13000,8569,13207e" filled="t" fillcolor="#FFFFFF" stroked="f">
                <v:path arrowok="t"/>
                <v:fill/>
              </v:shape>
            </v:group>
            <v:group style="position:absolute;left:9187;top:13000;width:108;height:206" coordorigin="9187,13000" coordsize="108,206">
              <v:shape style="position:absolute;left:9187;top:13000;width:108;height:206" coordorigin="9187,13000" coordsize="108,206" path="m9187,13207l9295,13207,9295,13000,9187,13000,9187,13207e" filled="t" fillcolor="#FFFFFF" stroked="f">
                <v:path arrowok="t"/>
                <v:fill/>
              </v:shape>
            </v:group>
            <v:group style="position:absolute;left:9686;top:13000;width:103;height:206" coordorigin="9686,13000" coordsize="103,206">
              <v:shape style="position:absolute;left:9686;top:13000;width:103;height:206" coordorigin="9686,13000" coordsize="103,206" path="m9686,13207l9789,13207,9789,13000,9686,13000,9686,13207e" filled="t" fillcolor="#FFFFFF" stroked="f">
                <v:path arrowok="t"/>
                <v:fill/>
              </v:shape>
            </v:group>
            <v:group style="position:absolute;left:9295;top:13000;width:391;height:206" coordorigin="9295,13000" coordsize="391,206">
              <v:shape style="position:absolute;left:9295;top:13000;width:391;height:206" coordorigin="9295,13000" coordsize="391,206" path="m9295,13207l9686,13207,9686,13000,9295,13000,9295,13207e" filled="t" fillcolor="#FFFFFF" stroked="f">
                <v:path arrowok="t"/>
                <v:fill/>
              </v:shape>
            </v:group>
            <v:group style="position:absolute;left:9794;top:13000;width:108;height:206" coordorigin="9794,13000" coordsize="108,206">
              <v:shape style="position:absolute;left:9794;top:13000;width:108;height:206" coordorigin="9794,13000" coordsize="108,206" path="m9794,13207l9902,13207,9902,13000,9794,13000,9794,13207e" filled="t" fillcolor="#FFFFFF" stroked="f">
                <v:path arrowok="t"/>
                <v:fill/>
              </v:shape>
            </v:group>
            <v:group style="position:absolute;left:10334;top:13000;width:103;height:206" coordorigin="10334,13000" coordsize="103,206">
              <v:shape style="position:absolute;left:10334;top:13000;width:103;height:206" coordorigin="10334,13000" coordsize="103,206" path="m10334,13207l10437,13207,10437,13000,10334,13000,10334,13207e" filled="t" fillcolor="#FFFFFF" stroked="f">
                <v:path arrowok="t"/>
                <v:fill/>
              </v:shape>
            </v:group>
            <v:group style="position:absolute;left:9902;top:13000;width:432;height:206" coordorigin="9902,13000" coordsize="432,206">
              <v:shape style="position:absolute;left:9902;top:13000;width:432;height:206" coordorigin="9902,13000" coordsize="432,206" path="m9902,13207l10334,13207,10334,13000,9902,13000,9902,13207e" filled="t" fillcolor="#FFFFFF" stroked="f">
                <v:path arrowok="t"/>
                <v:fill/>
              </v:shape>
            </v:group>
            <v:group style="position:absolute;left:10442;top:13012;width:108;height:182" coordorigin="10442,13012" coordsize="108,182">
              <v:shape style="position:absolute;left:10442;top:13012;width:108;height:182" coordorigin="10442,13012" coordsize="108,182" path="m10442,13195l10550,13195,10550,13012,10442,13012,10442,13195e" filled="t" fillcolor="#FFFFFF" stroked="f">
                <v:path arrowok="t"/>
                <v:fill/>
              </v:shape>
            </v:group>
            <v:group style="position:absolute;left:11054;top:13012;width:101;height:182" coordorigin="11054,13012" coordsize="101,182">
              <v:shape style="position:absolute;left:11054;top:13012;width:101;height:182" coordorigin="11054,13012" coordsize="101,182" path="m11054,13195l11155,13195,11155,13012,11054,13012,11054,13195e" filled="t" fillcolor="#FFFFFF" stroked="f">
                <v:path arrowok="t"/>
                <v:fill/>
              </v:shape>
            </v:group>
            <v:group style="position:absolute;left:10550;top:13012;width:504;height:182" coordorigin="10550,13012" coordsize="504,182">
              <v:shape style="position:absolute;left:10550;top:13012;width:504;height:182" coordorigin="10550,13012" coordsize="504,182" path="m10550,13195l11054,13195,11054,13012,10550,13012,10550,13195e" filled="t" fillcolor="#FFFFFF" stroked="f">
                <v:path arrowok="t"/>
                <v:fill/>
              </v:shape>
            </v:group>
            <v:group style="position:absolute;left:725;top:14325;width:1532;height:2" coordorigin="725,14325" coordsize="1532,2">
              <v:shape style="position:absolute;left:725;top:14325;width:1532;height:2" coordorigin="725,14325" coordsize="1532,0" path="m725,14325l2256,14325e" filled="f" stroked="t" strokeweight="2.5pt" strokecolor="#FFFFFF">
                <v:path arrowok="t"/>
              </v:shape>
            </v:group>
            <v:group style="position:absolute;left:725;top:14349;width:103;height:206" coordorigin="725,14349" coordsize="103,206">
              <v:shape style="position:absolute;left:725;top:14349;width:103;height:206" coordorigin="725,14349" coordsize="103,206" path="m725,14556l828,14556,828,14349,725,14349,725,14556e" filled="t" fillcolor="#FFFFFF" stroked="f">
                <v:path arrowok="t"/>
                <v:fill/>
              </v:shape>
            </v:group>
            <v:group style="position:absolute;left:2153;top:14349;width:103;height:206" coordorigin="2153,14349" coordsize="103,206">
              <v:shape style="position:absolute;left:2153;top:14349;width:103;height:206" coordorigin="2153,14349" coordsize="103,206" path="m2153,14556l2256,14556,2256,14349,2153,14349,2153,14556e" filled="t" fillcolor="#FFFFFF" stroked="f">
                <v:path arrowok="t"/>
                <v:fill/>
              </v:shape>
            </v:group>
            <v:group style="position:absolute;left:828;top:14349;width:1325;height:206" coordorigin="828,14349" coordsize="1325,206">
              <v:shape style="position:absolute;left:828;top:14349;width:1325;height:206" coordorigin="828,14349" coordsize="1325,206" path="m2153,14555l2153,14349,828,14349,828,14555,2153,14555e" filled="t" fillcolor="#FFFFFF" stroked="f">
                <v:path arrowok="t"/>
                <v:fill/>
              </v:shape>
            </v:group>
            <v:group style="position:absolute;left:2261;top:14337;width:108;height:182" coordorigin="2261,14337" coordsize="108,182">
              <v:shape style="position:absolute;left:2261;top:14337;width:108;height:182" coordorigin="2261,14337" coordsize="108,182" path="m2261,14520l2369,14520,2369,14337,2261,14337,2261,14520e" filled="t" fillcolor="#FFFFFF" stroked="f">
                <v:path arrowok="t"/>
                <v:fill/>
              </v:shape>
            </v:group>
            <v:group style="position:absolute;left:2844;top:14337;width:103;height:182" coordorigin="2844,14337" coordsize="103,182">
              <v:shape style="position:absolute;left:2844;top:14337;width:103;height:182" coordorigin="2844,14337" coordsize="103,182" path="m2844,14520l2948,14520,2948,14337,2844,14337,2844,14520e" filled="t" fillcolor="#FFFFFF" stroked="f">
                <v:path arrowok="t"/>
                <v:fill/>
              </v:shape>
            </v:group>
            <v:group style="position:absolute;left:2369;top:14337;width:475;height:182" coordorigin="2369,14337" coordsize="475,182">
              <v:shape style="position:absolute;left:2369;top:14337;width:475;height:182" coordorigin="2369,14337" coordsize="475,182" path="m2369,14520l2844,14520,2844,14337,2369,14337,2369,14520e" filled="t" fillcolor="#FFFFFF" stroked="f">
                <v:path arrowok="t"/>
                <v:fill/>
              </v:shape>
            </v:group>
            <v:group style="position:absolute;left:2952;top:14325;width:108;height:206" coordorigin="2952,14325" coordsize="108,206">
              <v:shape style="position:absolute;left:2952;top:14325;width:108;height:206" coordorigin="2952,14325" coordsize="108,206" path="m2952,14532l3060,14532,3060,14325,2952,14325,2952,14532e" filled="t" fillcolor="#FFFFFF" stroked="f">
                <v:path arrowok="t"/>
                <v:fill/>
              </v:shape>
            </v:group>
            <v:group style="position:absolute;left:3528;top:14325;width:103;height:206" coordorigin="3528,14325" coordsize="103,206">
              <v:shape style="position:absolute;left:3528;top:14325;width:103;height:206" coordorigin="3528,14325" coordsize="103,206" path="m3528,14532l3632,14532,3632,14325,3528,14325,3528,14532e" filled="t" fillcolor="#FFFFFF" stroked="f">
                <v:path arrowok="t"/>
                <v:fill/>
              </v:shape>
            </v:group>
            <v:group style="position:absolute;left:3060;top:14325;width:468;height:206" coordorigin="3060,14325" coordsize="468,206">
              <v:shape style="position:absolute;left:3060;top:14325;width:468;height:206" coordorigin="3060,14325" coordsize="468,206" path="m3060,14532l3528,14532,3528,14325,3060,14325,3060,14532e" filled="t" fillcolor="#FFFFFF" stroked="f">
                <v:path arrowok="t"/>
                <v:fill/>
              </v:shape>
            </v:group>
            <v:group style="position:absolute;left:3636;top:14337;width:108;height:182" coordorigin="3636,14337" coordsize="108,182">
              <v:shape style="position:absolute;left:3636;top:14337;width:108;height:182" coordorigin="3636,14337" coordsize="108,182" path="m3636,14520l3744,14520,3744,14337,3636,14337,3636,14520e" filled="t" fillcolor="#FFFFFF" stroked="f">
                <v:path arrowok="t"/>
                <v:fill/>
              </v:shape>
            </v:group>
            <v:group style="position:absolute;left:4393;top:14337;width:103;height:182" coordorigin="4393,14337" coordsize="103,182">
              <v:shape style="position:absolute;left:4393;top:14337;width:103;height:182" coordorigin="4393,14337" coordsize="103,182" path="m4393,14520l4496,14520,4496,14337,4393,14337,4393,14520e" filled="t" fillcolor="#FFFFFF" stroked="f">
                <v:path arrowok="t"/>
                <v:fill/>
              </v:shape>
            </v:group>
            <v:group style="position:absolute;left:3744;top:14337;width:648;height:182" coordorigin="3744,14337" coordsize="648,182">
              <v:shape style="position:absolute;left:3744;top:14337;width:648;height:182" coordorigin="3744,14337" coordsize="648,182" path="m3744,14520l4393,14520,4393,14337,3744,14337,3744,14520e" filled="t" fillcolor="#FFFFFF" stroked="f">
                <v:path arrowok="t"/>
                <v:fill/>
              </v:shape>
            </v:group>
            <v:group style="position:absolute;left:4501;top:14325;width:667;height:2" coordorigin="4501,14325" coordsize="667,2">
              <v:shape style="position:absolute;left:4501;top:14325;width:667;height:2" coordorigin="4501,14325" coordsize="667,0" path="m4501,14325l5168,14325e" filled="f" stroked="t" strokeweight="2.5pt" strokecolor="#FFFFFF">
                <v:path arrowok="t"/>
              </v:shape>
            </v:group>
            <v:group style="position:absolute;left:4501;top:14349;width:108;height:206" coordorigin="4501,14349" coordsize="108,206">
              <v:shape style="position:absolute;left:4501;top:14349;width:108;height:206" coordorigin="4501,14349" coordsize="108,206" path="m4501,14556l4609,14556,4609,14349,4501,14349,4501,14556e" filled="t" fillcolor="#FFFFFF" stroked="f">
                <v:path arrowok="t"/>
                <v:fill/>
              </v:shape>
            </v:group>
            <v:group style="position:absolute;left:5065;top:14349;width:103;height:206" coordorigin="5065,14349" coordsize="103,206">
              <v:shape style="position:absolute;left:5065;top:14349;width:103;height:206" coordorigin="5065,14349" coordsize="103,206" path="m5065,14556l5168,14556,5168,14349,5065,14349,5065,14556e" filled="t" fillcolor="#FFFFFF" stroked="f">
                <v:path arrowok="t"/>
                <v:fill/>
              </v:shape>
            </v:group>
            <v:group style="position:absolute;left:4609;top:14349;width:456;height:206" coordorigin="4609,14349" coordsize="456,206">
              <v:shape style="position:absolute;left:4609;top:14349;width:456;height:206" coordorigin="4609,14349" coordsize="456,206" path="m5065,14555l5065,14349,4609,14349,4609,14555,5065,14555e" filled="t" fillcolor="#FFFFFF" stroked="f">
                <v:path arrowok="t"/>
                <v:fill/>
              </v:shape>
            </v:group>
            <v:group style="position:absolute;left:5173;top:14337;width:108;height:182" coordorigin="5173,14337" coordsize="108,182">
              <v:shape style="position:absolute;left:5173;top:14337;width:108;height:182" coordorigin="5173,14337" coordsize="108,182" path="m5173,14520l5281,14520,5281,14337,5173,14337,5173,14520e" filled="t" fillcolor="#FFFFFF" stroked="f">
                <v:path arrowok="t"/>
                <v:fill/>
              </v:shape>
            </v:group>
            <v:group style="position:absolute;left:5754;top:14337;width:103;height:182" coordorigin="5754,14337" coordsize="103,182">
              <v:shape style="position:absolute;left:5754;top:14337;width:103;height:182" coordorigin="5754,14337" coordsize="103,182" path="m5754,14520l5857,14520,5857,14337,5754,14337,5754,14520e" filled="t" fillcolor="#FFFFFF" stroked="f">
                <v:path arrowok="t"/>
                <v:fill/>
              </v:shape>
            </v:group>
            <v:group style="position:absolute;left:5281;top:14337;width:473;height:182" coordorigin="5281,14337" coordsize="473,182">
              <v:shape style="position:absolute;left:5281;top:14337;width:473;height:182" coordorigin="5281,14337" coordsize="473,182" path="m5281,14520l5754,14520,5754,14337,5281,14337,5281,14520e" filled="t" fillcolor="#FFFFFF" stroked="f">
                <v:path arrowok="t"/>
                <v:fill/>
              </v:shape>
            </v:group>
            <v:group style="position:absolute;left:5862;top:14325;width:588;height:2" coordorigin="5862,14325" coordsize="588,2">
              <v:shape style="position:absolute;left:5862;top:14325;width:588;height:2" coordorigin="5862,14325" coordsize="588,0" path="m5862,14325l6450,14325e" filled="f" stroked="t" strokeweight="2.5pt" strokecolor="#FFFFFF">
                <v:path arrowok="t"/>
              </v:shape>
            </v:group>
            <v:group style="position:absolute;left:5862;top:14349;width:108;height:206" coordorigin="5862,14349" coordsize="108,206">
              <v:shape style="position:absolute;left:5862;top:14349;width:108;height:206" coordorigin="5862,14349" coordsize="108,206" path="m5862,14556l5970,14556,5970,14349,5862,14349,5862,14556e" filled="t" fillcolor="#FFFFFF" stroked="f">
                <v:path arrowok="t"/>
                <v:fill/>
              </v:shape>
            </v:group>
            <v:group style="position:absolute;left:6347;top:14349;width:103;height:206" coordorigin="6347,14349" coordsize="103,206">
              <v:shape style="position:absolute;left:6347;top:14349;width:103;height:206" coordorigin="6347,14349" coordsize="103,206" path="m6347,14556l6450,14556,6450,14349,6347,14349,6347,14556e" filled="t" fillcolor="#FFFFFF" stroked="f">
                <v:path arrowok="t"/>
                <v:fill/>
              </v:shape>
            </v:group>
            <v:group style="position:absolute;left:5970;top:14349;width:377;height:206" coordorigin="5970,14349" coordsize="377,206">
              <v:shape style="position:absolute;left:5970;top:14349;width:377;height:206" coordorigin="5970,14349" coordsize="377,206" path="m6347,14555l6347,14349,5970,14349,5970,14555,6347,14555e" filled="t" fillcolor="#FFFFFF" stroked="f">
                <v:path arrowok="t"/>
                <v:fill/>
              </v:shape>
            </v:group>
            <v:group style="position:absolute;left:6455;top:14337;width:108;height:182" coordorigin="6455,14337" coordsize="108,182">
              <v:shape style="position:absolute;left:6455;top:14337;width:108;height:182" coordorigin="6455,14337" coordsize="108,182" path="m6455,14520l6563,14520,6563,14337,6455,14337,6455,14520e" filled="t" fillcolor="#FFFFFF" stroked="f">
                <v:path arrowok="t"/>
                <v:fill/>
              </v:shape>
            </v:group>
            <v:group style="position:absolute;left:7624;top:14337;width:103;height:182" coordorigin="7624,14337" coordsize="103,182">
              <v:shape style="position:absolute;left:7624;top:14337;width:103;height:182" coordorigin="7624,14337" coordsize="103,182" path="m7624,14520l7727,14520,7727,14337,7624,14337,7624,14520e" filled="t" fillcolor="#FFFFFF" stroked="f">
                <v:path arrowok="t"/>
                <v:fill/>
              </v:shape>
            </v:group>
            <v:group style="position:absolute;left:6563;top:14337;width:1061;height:182" coordorigin="6563,14337" coordsize="1061,182">
              <v:shape style="position:absolute;left:6563;top:14337;width:1061;height:182" coordorigin="6563,14337" coordsize="1061,182" path="m6563,14520l7624,14520,7624,14337,6563,14337,6563,14520e" filled="t" fillcolor="#FFFFFF" stroked="f">
                <v:path arrowok="t"/>
                <v:fill/>
              </v:shape>
            </v:group>
            <v:group style="position:absolute;left:7732;top:14337;width:108;height:182" coordorigin="7732,14337" coordsize="108,182">
              <v:shape style="position:absolute;left:7732;top:14337;width:108;height:182" coordorigin="7732,14337" coordsize="108,182" path="m7732,14520l7840,14520,7840,14337,7732,14337,7732,14520e" filled="t" fillcolor="#FFFFFF" stroked="f">
                <v:path arrowok="t"/>
                <v:fill/>
              </v:shape>
            </v:group>
            <v:group style="position:absolute;left:8353;top:14337;width:103;height:182" coordorigin="8353,14337" coordsize="103,182">
              <v:shape style="position:absolute;left:8353;top:14337;width:103;height:182" coordorigin="8353,14337" coordsize="103,182" path="m8353,14520l8457,14520,8457,14337,8353,14337,8353,14520e" filled="t" fillcolor="#FFFFFF" stroked="f">
                <v:path arrowok="t"/>
                <v:fill/>
              </v:shape>
            </v:group>
            <v:group style="position:absolute;left:7840;top:14337;width:514;height:182" coordorigin="7840,14337" coordsize="514,182">
              <v:shape style="position:absolute;left:7840;top:14337;width:514;height:182" coordorigin="7840,14337" coordsize="514,182" path="m7840,14520l8353,14520,8353,14337,7840,14337,7840,14520e" filled="t" fillcolor="#FFFFFF" stroked="f">
                <v:path arrowok="t"/>
                <v:fill/>
              </v:shape>
            </v:group>
            <v:group style="position:absolute;left:8461;top:14325;width:108;height:206" coordorigin="8461,14325" coordsize="108,206">
              <v:shape style="position:absolute;left:8461;top:14325;width:108;height:206" coordorigin="8461,14325" coordsize="108,206" path="m8461,14532l8569,14532,8569,14325,8461,14325,8461,14532e" filled="t" fillcolor="#FFFFFF" stroked="f">
                <v:path arrowok="t"/>
                <v:fill/>
              </v:shape>
            </v:group>
            <v:group style="position:absolute;left:9079;top:14325;width:103;height:206" coordorigin="9079,14325" coordsize="103,206">
              <v:shape style="position:absolute;left:9079;top:14325;width:103;height:206" coordorigin="9079,14325" coordsize="103,206" path="m9079,14532l9182,14532,9182,14325,9079,14325,9079,14532e" filled="t" fillcolor="#FFFFFF" stroked="f">
                <v:path arrowok="t"/>
                <v:fill/>
              </v:shape>
            </v:group>
            <v:group style="position:absolute;left:8569;top:14325;width:509;height:206" coordorigin="8569,14325" coordsize="509,206">
              <v:shape style="position:absolute;left:8569;top:14325;width:509;height:206" coordorigin="8569,14325" coordsize="509,206" path="m8569,14532l9079,14532,9079,14325,8569,14325,8569,14532e" filled="t" fillcolor="#FFFFFF" stroked="f">
                <v:path arrowok="t"/>
                <v:fill/>
              </v:shape>
            </v:group>
            <v:group style="position:absolute;left:9187;top:14325;width:108;height:206" coordorigin="9187,14325" coordsize="108,206">
              <v:shape style="position:absolute;left:9187;top:14325;width:108;height:206" coordorigin="9187,14325" coordsize="108,206" path="m9187,14532l9295,14532,9295,14325,9187,14325,9187,14532e" filled="t" fillcolor="#FFFFFF" stroked="f">
                <v:path arrowok="t"/>
                <v:fill/>
              </v:shape>
            </v:group>
            <v:group style="position:absolute;left:9686;top:14325;width:103;height:206" coordorigin="9686,14325" coordsize="103,206">
              <v:shape style="position:absolute;left:9686;top:14325;width:103;height:206" coordorigin="9686,14325" coordsize="103,206" path="m9686,14532l9789,14532,9789,14325,9686,14325,9686,14532e" filled="t" fillcolor="#FFFFFF" stroked="f">
                <v:path arrowok="t"/>
                <v:fill/>
              </v:shape>
            </v:group>
            <v:group style="position:absolute;left:9295;top:14325;width:391;height:206" coordorigin="9295,14325" coordsize="391,206">
              <v:shape style="position:absolute;left:9295;top:14325;width:391;height:206" coordorigin="9295,14325" coordsize="391,206" path="m9295,14532l9686,14532,9686,14325,9295,14325,9295,14532e" filled="t" fillcolor="#FFFFFF" stroked="f">
                <v:path arrowok="t"/>
                <v:fill/>
              </v:shape>
            </v:group>
            <v:group style="position:absolute;left:9794;top:14325;width:108;height:206" coordorigin="9794,14325" coordsize="108,206">
              <v:shape style="position:absolute;left:9794;top:14325;width:108;height:206" coordorigin="9794,14325" coordsize="108,206" path="m9794,14532l9902,14532,9902,14325,9794,14325,9794,14532e" filled="t" fillcolor="#FFFFFF" stroked="f">
                <v:path arrowok="t"/>
                <v:fill/>
              </v:shape>
            </v:group>
            <v:group style="position:absolute;left:10334;top:14325;width:103;height:206" coordorigin="10334,14325" coordsize="103,206">
              <v:shape style="position:absolute;left:10334;top:14325;width:103;height:206" coordorigin="10334,14325" coordsize="103,206" path="m10334,14532l10437,14532,10437,14325,10334,14325,10334,14532e" filled="t" fillcolor="#FFFFFF" stroked="f">
                <v:path arrowok="t"/>
                <v:fill/>
              </v:shape>
            </v:group>
            <v:group style="position:absolute;left:9902;top:14325;width:432;height:206" coordorigin="9902,14325" coordsize="432,206">
              <v:shape style="position:absolute;left:9902;top:14325;width:432;height:206" coordorigin="9902,14325" coordsize="432,206" path="m9902,14532l10334,14532,10334,14325,9902,14325,9902,14532e" filled="t" fillcolor="#FFFFFF" stroked="f">
                <v:path arrowok="t"/>
                <v:fill/>
              </v:shape>
            </v:group>
            <v:group style="position:absolute;left:10442;top:14337;width:108;height:182" coordorigin="10442,14337" coordsize="108,182">
              <v:shape style="position:absolute;left:10442;top:14337;width:108;height:182" coordorigin="10442,14337" coordsize="108,182" path="m10442,14520l10550,14520,10550,14337,10442,14337,10442,14520e" filled="t" fillcolor="#FFFFFF" stroked="f">
                <v:path arrowok="t"/>
                <v:fill/>
              </v:shape>
            </v:group>
            <v:group style="position:absolute;left:11054;top:14337;width:101;height:182" coordorigin="11054,14337" coordsize="101,182">
              <v:shape style="position:absolute;left:11054;top:14337;width:101;height:182" coordorigin="11054,14337" coordsize="101,182" path="m11054,14520l11155,14520,11155,14337,11054,14337,11054,14520e" filled="t" fillcolor="#FFFFFF" stroked="f">
                <v:path arrowok="t"/>
                <v:fill/>
              </v:shape>
            </v:group>
            <v:group style="position:absolute;left:10550;top:14337;width:504;height:182" coordorigin="10550,14337" coordsize="504,182">
              <v:shape style="position:absolute;left:10550;top:14337;width:504;height:182" coordorigin="10550,14337" coordsize="504,182" path="m10550,14520l11054,14520,11054,14337,10550,14337,10550,14520e" filled="t" fillcolor="#FFFFFF" stroked="f">
                <v:path arrowok="t"/>
                <v:fill/>
              </v:shape>
            </v:group>
            <w10:wrap type="none"/>
          </v:group>
        </w:pic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um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mi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lo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FF660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nding</w:t>
      </w:r>
      <w:r>
        <w:rPr>
          <w:rFonts w:ascii="Arial" w:hAnsi="Arial" w:cs="Arial" w:eastAsia="Arial"/>
          <w:sz w:val="20"/>
          <w:szCs w:val="20"/>
          <w:color w:val="FF660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8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th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ember</w:t>
      </w:r>
      <w:r>
        <w:rPr>
          <w:rFonts w:ascii="Arial" w:hAnsi="Arial" w:cs="Arial" w:eastAsia="Arial"/>
          <w:sz w:val="20"/>
          <w:szCs w:val="20"/>
          <w:color w:val="FF6600"/>
          <w:spacing w:val="-1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15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34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(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br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hs)</w:t>
      </w:r>
      <w:r>
        <w:rPr>
          <w:rFonts w:ascii="Arial" w:hAnsi="Arial" w:cs="Arial" w:eastAsia="Arial"/>
          <w:sz w:val="16"/>
          <w:szCs w:val="16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329.399986" w:type="dxa"/>
      </w:tblPr>
      <w:tblGrid/>
      <w:tr>
        <w:trPr>
          <w:trHeight w:val="1442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3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3" w:lineRule="exact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9" w:lineRule="exact"/>
              <w:ind w:left="12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7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3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exact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3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3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3" w:lineRule="exact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3" w:lineRule="exact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51" w:lineRule="exact"/>
              <w:ind w:left="12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9" w:lineRule="exact"/>
              <w:ind w:left="12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9" w:lineRule="exact"/>
              <w:ind w:left="12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5" w:lineRule="exact"/>
              <w:ind w:left="117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</w:tr>
      <w:tr>
        <w:trPr>
          <w:trHeight w:val="24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m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4.24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30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4.2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FFFF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g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536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2359(1)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9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67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93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6087(2)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782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690(1)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2301(1)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5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283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633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579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67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3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9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98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5.60008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5.60008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5.60008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5.60008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8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5.60008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0" w:after="0" w:line="240" w:lineRule="auto"/>
              <w:ind w:right="79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5.60008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0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9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5.60008" w:space="0" w:color="FFFFFF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0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965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18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455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Ho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891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3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2518(2)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9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7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1358(4)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9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170(1)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66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337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649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1067(1)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800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278" w:top="860" w:bottom="640" w:left="38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1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</v:group>
            <v:group style="position:absolute;left:725;top:2441;width:1532;height:2" coordorigin="725,2441" coordsize="1532,2">
              <v:shape style="position:absolute;left:725;top:2441;width:1532;height:2" coordorigin="725,2441" coordsize="1532,0" path="m725,2441l2256,2441e" filled="f" stroked="t" strokeweight="2.5pt" strokecolor="#FFFFFF">
                <v:path arrowok="t"/>
              </v:shape>
            </v:group>
            <v:group style="position:absolute;left:725;top:2465;width:103;height:206" coordorigin="725,2465" coordsize="103,206">
              <v:shape style="position:absolute;left:725;top:2465;width:103;height:206" coordorigin="725,2465" coordsize="103,206" path="m725,2672l828,2672,828,2465,725,2465,725,2672e" filled="t" fillcolor="#FFFFFF" stroked="f">
                <v:path arrowok="t"/>
                <v:fill/>
              </v:shape>
            </v:group>
            <v:group style="position:absolute;left:2153;top:2465;width:103;height:206" coordorigin="2153,2465" coordsize="103,206">
              <v:shape style="position:absolute;left:2153;top:2465;width:103;height:206" coordorigin="2153,2465" coordsize="103,206" path="m2153,2672l2256,2672,2256,2465,2153,2465,2153,2672e" filled="t" fillcolor="#FFFFFF" stroked="f">
                <v:path arrowok="t"/>
                <v:fill/>
              </v:shape>
            </v:group>
            <v:group style="position:absolute;left:828;top:2465;width:1325;height:206" coordorigin="828,2465" coordsize="1325,206">
              <v:shape style="position:absolute;left:828;top:2465;width:1325;height:206" coordorigin="828,2465" coordsize="1325,206" path="m828,2672l2153,2672,2153,2465,828,2465,828,2672e" filled="t" fillcolor="#FFFFFF" stroked="f">
                <v:path arrowok="t"/>
                <v:fill/>
              </v:shape>
            </v:group>
            <v:group style="position:absolute;left:2261;top:2453;width:108;height:185" coordorigin="2261,2453" coordsize="108,185">
              <v:shape style="position:absolute;left:2261;top:2453;width:108;height:185" coordorigin="2261,2453" coordsize="108,185" path="m2261,2638l2369,2638,2369,2453,2261,2453,2261,2638e" filled="t" fillcolor="#FFFFFF" stroked="f">
                <v:path arrowok="t"/>
                <v:fill/>
              </v:shape>
            </v:group>
            <v:group style="position:absolute;left:2844;top:2453;width:103;height:185" coordorigin="2844,2453" coordsize="103,185">
              <v:shape style="position:absolute;left:2844;top:2453;width:103;height:185" coordorigin="2844,2453" coordsize="103,185" path="m2844,2638l2948,2638,2948,2453,2844,2453,2844,2638e" filled="t" fillcolor="#FFFFFF" stroked="f">
                <v:path arrowok="t"/>
                <v:fill/>
              </v:shape>
            </v:group>
            <v:group style="position:absolute;left:2369;top:2453;width:475;height:185" coordorigin="2369,2453" coordsize="475,185">
              <v:shape style="position:absolute;left:2369;top:2453;width:475;height:185" coordorigin="2369,2453" coordsize="475,185" path="m2369,2638l2844,2638,2844,2453,2369,2453,2369,2638e" filled="t" fillcolor="#FFFFFF" stroked="f">
                <v:path arrowok="t"/>
                <v:fill/>
              </v:shape>
            </v:group>
            <v:group style="position:absolute;left:2952;top:2441;width:108;height:206" coordorigin="2952,2441" coordsize="108,206">
              <v:shape style="position:absolute;left:2952;top:2441;width:108;height:206" coordorigin="2952,2441" coordsize="108,206" path="m2952,2648l3060,2648,3060,2441,2952,2441,2952,2648e" filled="t" fillcolor="#FFFFFF" stroked="f">
                <v:path arrowok="t"/>
                <v:fill/>
              </v:shape>
            </v:group>
            <v:group style="position:absolute;left:3528;top:2441;width:103;height:206" coordorigin="3528,2441" coordsize="103,206">
              <v:shape style="position:absolute;left:3528;top:2441;width:103;height:206" coordorigin="3528,2441" coordsize="103,206" path="m3528,2648l3632,2648,3632,2441,3528,2441,3528,2648e" filled="t" fillcolor="#FFFFFF" stroked="f">
                <v:path arrowok="t"/>
                <v:fill/>
              </v:shape>
            </v:group>
            <v:group style="position:absolute;left:3060;top:2441;width:468;height:206" coordorigin="3060,2441" coordsize="468,206">
              <v:shape style="position:absolute;left:3060;top:2441;width:468;height:206" coordorigin="3060,2441" coordsize="468,206" path="m3060,2648l3528,2648,3528,2441,3060,2441,3060,2648e" filled="t" fillcolor="#FFFFFF" stroked="f">
                <v:path arrowok="t"/>
                <v:fill/>
              </v:shape>
            </v:group>
            <v:group style="position:absolute;left:3636;top:2453;width:108;height:185" coordorigin="3636,2453" coordsize="108,185">
              <v:shape style="position:absolute;left:3636;top:2453;width:108;height:185" coordorigin="3636,2453" coordsize="108,185" path="m3636,2638l3744,2638,3744,2453,3636,2453,3636,2638e" filled="t" fillcolor="#FFFFFF" stroked="f">
                <v:path arrowok="t"/>
                <v:fill/>
              </v:shape>
            </v:group>
            <v:group style="position:absolute;left:4393;top:2453;width:103;height:185" coordorigin="4393,2453" coordsize="103,185">
              <v:shape style="position:absolute;left:4393;top:2453;width:103;height:185" coordorigin="4393,2453" coordsize="103,185" path="m4393,2638l4496,2638,4496,2453,4393,2453,4393,2638e" filled="t" fillcolor="#FFFFFF" stroked="f">
                <v:path arrowok="t"/>
                <v:fill/>
              </v:shape>
            </v:group>
            <v:group style="position:absolute;left:3744;top:2453;width:648;height:185" coordorigin="3744,2453" coordsize="648,185">
              <v:shape style="position:absolute;left:3744;top:2453;width:648;height:185" coordorigin="3744,2453" coordsize="648,185" path="m3744,2638l4393,2638,4393,2453,3744,2453,3744,2638e" filled="t" fillcolor="#FFFFFF" stroked="f">
                <v:path arrowok="t"/>
                <v:fill/>
              </v:shape>
            </v:group>
            <v:group style="position:absolute;left:4501;top:2441;width:667;height:2" coordorigin="4501,2441" coordsize="667,2">
              <v:shape style="position:absolute;left:4501;top:2441;width:667;height:2" coordorigin="4501,2441" coordsize="667,0" path="m4501,2441l5168,2441e" filled="f" stroked="t" strokeweight="2.5pt" strokecolor="#FFFFFF">
                <v:path arrowok="t"/>
              </v:shape>
            </v:group>
            <v:group style="position:absolute;left:4501;top:2465;width:108;height:206" coordorigin="4501,2465" coordsize="108,206">
              <v:shape style="position:absolute;left:4501;top:2465;width:108;height:206" coordorigin="4501,2465" coordsize="108,206" path="m4501,2672l4609,2672,4609,2465,4501,2465,4501,2672e" filled="t" fillcolor="#FFFFFF" stroked="f">
                <v:path arrowok="t"/>
                <v:fill/>
              </v:shape>
            </v:group>
            <v:group style="position:absolute;left:5065;top:2465;width:103;height:206" coordorigin="5065,2465" coordsize="103,206">
              <v:shape style="position:absolute;left:5065;top:2465;width:103;height:206" coordorigin="5065,2465" coordsize="103,206" path="m5065,2672l5168,2672,5168,2465,5065,2465,5065,2672e" filled="t" fillcolor="#FFFFFF" stroked="f">
                <v:path arrowok="t"/>
                <v:fill/>
              </v:shape>
            </v:group>
            <v:group style="position:absolute;left:4609;top:2465;width:456;height:206" coordorigin="4609,2465" coordsize="456,206">
              <v:shape style="position:absolute;left:4609;top:2465;width:456;height:206" coordorigin="4609,2465" coordsize="456,206" path="m4609,2672l5065,2672,5065,2465,4609,2465,4609,2672e" filled="t" fillcolor="#FFFFFF" stroked="f">
                <v:path arrowok="t"/>
                <v:fill/>
              </v:shape>
            </v:group>
            <v:group style="position:absolute;left:5173;top:2453;width:108;height:185" coordorigin="5173,2453" coordsize="108,185">
              <v:shape style="position:absolute;left:5173;top:2453;width:108;height:185" coordorigin="5173,2453" coordsize="108,185" path="m5173,2638l5281,2638,5281,2453,5173,2453,5173,2638e" filled="t" fillcolor="#FFFFFF" stroked="f">
                <v:path arrowok="t"/>
                <v:fill/>
              </v:shape>
            </v:group>
            <v:group style="position:absolute;left:5754;top:2453;width:103;height:185" coordorigin="5754,2453" coordsize="103,185">
              <v:shape style="position:absolute;left:5754;top:2453;width:103;height:185" coordorigin="5754,2453" coordsize="103,185" path="m5754,2638l5857,2638,5857,2453,5754,2453,5754,2638e" filled="t" fillcolor="#FFFFFF" stroked="f">
                <v:path arrowok="t"/>
                <v:fill/>
              </v:shape>
            </v:group>
            <v:group style="position:absolute;left:5281;top:2453;width:473;height:185" coordorigin="5281,2453" coordsize="473,185">
              <v:shape style="position:absolute;left:5281;top:2453;width:473;height:185" coordorigin="5281,2453" coordsize="473,185" path="m5281,2638l5754,2638,5754,2453,5281,2453,5281,2638e" filled="t" fillcolor="#FFFFFF" stroked="f">
                <v:path arrowok="t"/>
                <v:fill/>
              </v:shape>
            </v:group>
            <v:group style="position:absolute;left:5862;top:2441;width:588;height:2" coordorigin="5862,2441" coordsize="588,2">
              <v:shape style="position:absolute;left:5862;top:2441;width:588;height:2" coordorigin="5862,2441" coordsize="588,0" path="m5862,2441l6450,2441e" filled="f" stroked="t" strokeweight="2.5pt" strokecolor="#FFFFFF">
                <v:path arrowok="t"/>
              </v:shape>
            </v:group>
            <v:group style="position:absolute;left:5862;top:2465;width:108;height:206" coordorigin="5862,2465" coordsize="108,206">
              <v:shape style="position:absolute;left:5862;top:2465;width:108;height:206" coordorigin="5862,2465" coordsize="108,206" path="m5862,2672l5970,2672,5970,2465,5862,2465,5862,2672e" filled="t" fillcolor="#FFFFFF" stroked="f">
                <v:path arrowok="t"/>
                <v:fill/>
              </v:shape>
            </v:group>
            <v:group style="position:absolute;left:6347;top:2465;width:103;height:206" coordorigin="6347,2465" coordsize="103,206">
              <v:shape style="position:absolute;left:6347;top:2465;width:103;height:206" coordorigin="6347,2465" coordsize="103,206" path="m6347,2672l6450,2672,6450,2465,6347,2465,6347,2672e" filled="t" fillcolor="#FFFFFF" stroked="f">
                <v:path arrowok="t"/>
                <v:fill/>
              </v:shape>
            </v:group>
            <v:group style="position:absolute;left:5970;top:2465;width:377;height:206" coordorigin="5970,2465" coordsize="377,206">
              <v:shape style="position:absolute;left:5970;top:2465;width:377;height:206" coordorigin="5970,2465" coordsize="377,206" path="m5970,2672l6347,2672,6347,2465,5970,2465,5970,2672e" filled="t" fillcolor="#FFFFFF" stroked="f">
                <v:path arrowok="t"/>
                <v:fill/>
              </v:shape>
            </v:group>
            <v:group style="position:absolute;left:6455;top:2453;width:108;height:185" coordorigin="6455,2453" coordsize="108,185">
              <v:shape style="position:absolute;left:6455;top:2453;width:108;height:185" coordorigin="6455,2453" coordsize="108,185" path="m6455,2638l6563,2638,6563,2453,6455,2453,6455,2638e" filled="t" fillcolor="#FFFFFF" stroked="f">
                <v:path arrowok="t"/>
                <v:fill/>
              </v:shape>
            </v:group>
            <v:group style="position:absolute;left:7624;top:2453;width:103;height:185" coordorigin="7624,2453" coordsize="103,185">
              <v:shape style="position:absolute;left:7624;top:2453;width:103;height:185" coordorigin="7624,2453" coordsize="103,185" path="m7624,2638l7727,2638,7727,2453,7624,2453,7624,2638e" filled="t" fillcolor="#FFFFFF" stroked="f">
                <v:path arrowok="t"/>
                <v:fill/>
              </v:shape>
            </v:group>
            <v:group style="position:absolute;left:6563;top:2453;width:1061;height:185" coordorigin="6563,2453" coordsize="1061,185">
              <v:shape style="position:absolute;left:6563;top:2453;width:1061;height:185" coordorigin="6563,2453" coordsize="1061,185" path="m6563,2638l7624,2638,7624,2453,6563,2453,6563,2638e" filled="t" fillcolor="#FFFFFF" stroked="f">
                <v:path arrowok="t"/>
                <v:fill/>
              </v:shape>
            </v:group>
            <v:group style="position:absolute;left:7732;top:2453;width:108;height:185" coordorigin="7732,2453" coordsize="108,185">
              <v:shape style="position:absolute;left:7732;top:2453;width:108;height:185" coordorigin="7732,2453" coordsize="108,185" path="m7732,2638l7840,2638,7840,2453,7732,2453,7732,2638e" filled="t" fillcolor="#FFFFFF" stroked="f">
                <v:path arrowok="t"/>
                <v:fill/>
              </v:shape>
            </v:group>
            <v:group style="position:absolute;left:8353;top:2453;width:103;height:185" coordorigin="8353,2453" coordsize="103,185">
              <v:shape style="position:absolute;left:8353;top:2453;width:103;height:185" coordorigin="8353,2453" coordsize="103,185" path="m8353,2638l8457,2638,8457,2453,8353,2453,8353,2638e" filled="t" fillcolor="#FFFFFF" stroked="f">
                <v:path arrowok="t"/>
                <v:fill/>
              </v:shape>
            </v:group>
            <v:group style="position:absolute;left:7840;top:2453;width:514;height:185" coordorigin="7840,2453" coordsize="514,185">
              <v:shape style="position:absolute;left:7840;top:2453;width:514;height:185" coordorigin="7840,2453" coordsize="514,185" path="m7840,2638l8353,2638,8353,2453,7840,2453,7840,2638e" filled="t" fillcolor="#FFFFFF" stroked="f">
                <v:path arrowok="t"/>
                <v:fill/>
              </v:shape>
            </v:group>
            <v:group style="position:absolute;left:8461;top:2441;width:108;height:206" coordorigin="8461,2441" coordsize="108,206">
              <v:shape style="position:absolute;left:8461;top:2441;width:108;height:206" coordorigin="8461,2441" coordsize="108,206" path="m8461,2648l8569,2648,8569,2441,8461,2441,8461,2648e" filled="t" fillcolor="#FFFFFF" stroked="f">
                <v:path arrowok="t"/>
                <v:fill/>
              </v:shape>
            </v:group>
            <v:group style="position:absolute;left:9079;top:2441;width:103;height:206" coordorigin="9079,2441" coordsize="103,206">
              <v:shape style="position:absolute;left:9079;top:2441;width:103;height:206" coordorigin="9079,2441" coordsize="103,206" path="m9079,2648l9182,2648,9182,2441,9079,2441,9079,2648e" filled="t" fillcolor="#FFFFFF" stroked="f">
                <v:path arrowok="t"/>
                <v:fill/>
              </v:shape>
            </v:group>
            <v:group style="position:absolute;left:8569;top:2441;width:509;height:206" coordorigin="8569,2441" coordsize="509,206">
              <v:shape style="position:absolute;left:8569;top:2441;width:509;height:206" coordorigin="8569,2441" coordsize="509,206" path="m8569,2648l9079,2648,9079,2441,8569,2441,8569,2648e" filled="t" fillcolor="#FFFFFF" stroked="f">
                <v:path arrowok="t"/>
                <v:fill/>
              </v:shape>
            </v:group>
            <v:group style="position:absolute;left:9187;top:2441;width:108;height:206" coordorigin="9187,2441" coordsize="108,206">
              <v:shape style="position:absolute;left:9187;top:2441;width:108;height:206" coordorigin="9187,2441" coordsize="108,206" path="m9187,2648l9295,2648,9295,2441,9187,2441,9187,2648e" filled="t" fillcolor="#FFFFFF" stroked="f">
                <v:path arrowok="t"/>
                <v:fill/>
              </v:shape>
            </v:group>
            <v:group style="position:absolute;left:9686;top:2441;width:103;height:206" coordorigin="9686,2441" coordsize="103,206">
              <v:shape style="position:absolute;left:9686;top:2441;width:103;height:206" coordorigin="9686,2441" coordsize="103,206" path="m9686,2648l9789,2648,9789,2441,9686,2441,9686,2648e" filled="t" fillcolor="#FFFFFF" stroked="f">
                <v:path arrowok="t"/>
                <v:fill/>
              </v:shape>
            </v:group>
            <v:group style="position:absolute;left:9295;top:2441;width:391;height:206" coordorigin="9295,2441" coordsize="391,206">
              <v:shape style="position:absolute;left:9295;top:2441;width:391;height:206" coordorigin="9295,2441" coordsize="391,206" path="m9295,2648l9686,2648,9686,2441,9295,2441,9295,2648e" filled="t" fillcolor="#FFFFFF" stroked="f">
                <v:path arrowok="t"/>
                <v:fill/>
              </v:shape>
            </v:group>
            <v:group style="position:absolute;left:9794;top:2441;width:108;height:206" coordorigin="9794,2441" coordsize="108,206">
              <v:shape style="position:absolute;left:9794;top:2441;width:108;height:206" coordorigin="9794,2441" coordsize="108,206" path="m9794,2648l9902,2648,9902,2441,9794,2441,9794,2648e" filled="t" fillcolor="#FFFFFF" stroked="f">
                <v:path arrowok="t"/>
                <v:fill/>
              </v:shape>
            </v:group>
            <v:group style="position:absolute;left:10334;top:2441;width:103;height:206" coordorigin="10334,2441" coordsize="103,206">
              <v:shape style="position:absolute;left:10334;top:2441;width:103;height:206" coordorigin="10334,2441" coordsize="103,206" path="m10334,2648l10437,2648,10437,2441,10334,2441,10334,2648e" filled="t" fillcolor="#FFFFFF" stroked="f">
                <v:path arrowok="t"/>
                <v:fill/>
              </v:shape>
            </v:group>
            <v:group style="position:absolute;left:9902;top:2441;width:432;height:206" coordorigin="9902,2441" coordsize="432,206">
              <v:shape style="position:absolute;left:9902;top:2441;width:432;height:206" coordorigin="9902,2441" coordsize="432,206" path="m9902,2648l10334,2648,10334,2441,9902,2441,9902,2648e" filled="t" fillcolor="#FFFFFF" stroked="f">
                <v:path arrowok="t"/>
                <v:fill/>
              </v:shape>
            </v:group>
            <v:group style="position:absolute;left:10442;top:2453;width:108;height:185" coordorigin="10442,2453" coordsize="108,185">
              <v:shape style="position:absolute;left:10442;top:2453;width:108;height:185" coordorigin="10442,2453" coordsize="108,185" path="m10442,2638l10550,2638,10550,2453,10442,2453,10442,2638e" filled="t" fillcolor="#FFFFFF" stroked="f">
                <v:path arrowok="t"/>
                <v:fill/>
              </v:shape>
            </v:group>
            <v:group style="position:absolute;left:11054;top:2453;width:101;height:185" coordorigin="11054,2453" coordsize="101,185">
              <v:shape style="position:absolute;left:11054;top:2453;width:101;height:185" coordorigin="11054,2453" coordsize="101,185" path="m11054,2638l11155,2638,11155,2453,11054,2453,11054,2638e" filled="t" fillcolor="#FFFFFF" stroked="f">
                <v:path arrowok="t"/>
                <v:fill/>
              </v:shape>
            </v:group>
            <v:group style="position:absolute;left:10550;top:2453;width:504;height:185" coordorigin="10550,2453" coordsize="504,185">
              <v:shape style="position:absolute;left:10550;top:2453;width:504;height:185" coordorigin="10550,2453" coordsize="504,185" path="m10550,2638l11054,2638,11054,2453,10550,2453,10550,2638e" filled="t" fillcolor="#FFFFFF" stroked="f">
                <v:path arrowok="t"/>
                <v:fill/>
              </v:shape>
            </v:group>
            <v:group style="position:absolute;left:725;top:4827;width:1532;height:2" coordorigin="725,4827" coordsize="1532,2">
              <v:shape style="position:absolute;left:725;top:4827;width:1532;height:2" coordorigin="725,4827" coordsize="1532,0" path="m725,4827l2256,4827e" filled="f" stroked="t" strokeweight="2.5pt" strokecolor="#FFFFFF">
                <v:path arrowok="t"/>
              </v:shape>
            </v:group>
            <v:group style="position:absolute;left:725;top:4851;width:103;height:206" coordorigin="725,4851" coordsize="103,206">
              <v:shape style="position:absolute;left:725;top:4851;width:103;height:206" coordorigin="725,4851" coordsize="103,206" path="m725,5057l828,5057,828,4851,725,4851,725,5057e" filled="t" fillcolor="#FFFFFF" stroked="f">
                <v:path arrowok="t"/>
                <v:fill/>
              </v:shape>
            </v:group>
            <v:group style="position:absolute;left:2153;top:4851;width:103;height:206" coordorigin="2153,4851" coordsize="103,206">
              <v:shape style="position:absolute;left:2153;top:4851;width:103;height:206" coordorigin="2153,4851" coordsize="103,206" path="m2153,5057l2256,5057,2256,4851,2153,4851,2153,5057e" filled="t" fillcolor="#FFFFFF" stroked="f">
                <v:path arrowok="t"/>
                <v:fill/>
              </v:shape>
            </v:group>
            <v:group style="position:absolute;left:828;top:4851;width:1325;height:206" coordorigin="828,4851" coordsize="1325,206">
              <v:shape style="position:absolute;left:828;top:4851;width:1325;height:206" coordorigin="828,4851" coordsize="1325,206" path="m828,5057l2153,5057,2153,4851,828,4851,828,5057e" filled="t" fillcolor="#FFFFFF" stroked="f">
                <v:path arrowok="t"/>
                <v:fill/>
              </v:shape>
            </v:group>
            <v:group style="position:absolute;left:2261;top:4839;width:108;height:182" coordorigin="2261,4839" coordsize="108,182">
              <v:shape style="position:absolute;left:2261;top:4839;width:108;height:182" coordorigin="2261,4839" coordsize="108,182" path="m2261,5021l2369,5021,2369,4839,2261,4839,2261,5021e" filled="t" fillcolor="#FFFFFF" stroked="f">
                <v:path arrowok="t"/>
                <v:fill/>
              </v:shape>
            </v:group>
            <v:group style="position:absolute;left:2844;top:4839;width:103;height:182" coordorigin="2844,4839" coordsize="103,182">
              <v:shape style="position:absolute;left:2844;top:4839;width:103;height:182" coordorigin="2844,4839" coordsize="103,182" path="m2844,5021l2948,5021,2948,4839,2844,4839,2844,5021e" filled="t" fillcolor="#FFFFFF" stroked="f">
                <v:path arrowok="t"/>
                <v:fill/>
              </v:shape>
            </v:group>
            <v:group style="position:absolute;left:2369;top:4839;width:475;height:182" coordorigin="2369,4839" coordsize="475,182">
              <v:shape style="position:absolute;left:2369;top:4839;width:475;height:182" coordorigin="2369,4839" coordsize="475,182" path="m2369,5021l2844,5021,2844,4839,2369,4839,2369,5021e" filled="t" fillcolor="#FFFFFF" stroked="f">
                <v:path arrowok="t"/>
                <v:fill/>
              </v:shape>
            </v:group>
            <v:group style="position:absolute;left:2952;top:4827;width:108;height:206" coordorigin="2952,4827" coordsize="108,206">
              <v:shape style="position:absolute;left:2952;top:4827;width:108;height:206" coordorigin="2952,4827" coordsize="108,206" path="m2952,5033l3060,5033,3060,4827,2952,4827,2952,5033e" filled="t" fillcolor="#FFFFFF" stroked="f">
                <v:path arrowok="t"/>
                <v:fill/>
              </v:shape>
            </v:group>
            <v:group style="position:absolute;left:3528;top:4827;width:103;height:206" coordorigin="3528,4827" coordsize="103,206">
              <v:shape style="position:absolute;left:3528;top:4827;width:103;height:206" coordorigin="3528,4827" coordsize="103,206" path="m3528,5033l3632,5033,3632,4827,3528,4827,3528,5033e" filled="t" fillcolor="#FFFFFF" stroked="f">
                <v:path arrowok="t"/>
                <v:fill/>
              </v:shape>
            </v:group>
            <v:group style="position:absolute;left:3060;top:4827;width:468;height:206" coordorigin="3060,4827" coordsize="468,206">
              <v:shape style="position:absolute;left:3060;top:4827;width:468;height:206" coordorigin="3060,4827" coordsize="468,206" path="m3060,5033l3528,5033,3528,4827,3060,4827,3060,5033e" filled="t" fillcolor="#FFFFFF" stroked="f">
                <v:path arrowok="t"/>
                <v:fill/>
              </v:shape>
            </v:group>
            <v:group style="position:absolute;left:3636;top:4839;width:108;height:182" coordorigin="3636,4839" coordsize="108,182">
              <v:shape style="position:absolute;left:3636;top:4839;width:108;height:182" coordorigin="3636,4839" coordsize="108,182" path="m3636,5021l3744,5021,3744,4839,3636,4839,3636,5021e" filled="t" fillcolor="#FFFFFF" stroked="f">
                <v:path arrowok="t"/>
                <v:fill/>
              </v:shape>
            </v:group>
            <v:group style="position:absolute;left:4393;top:4839;width:103;height:182" coordorigin="4393,4839" coordsize="103,182">
              <v:shape style="position:absolute;left:4393;top:4839;width:103;height:182" coordorigin="4393,4839" coordsize="103,182" path="m4393,5021l4496,5021,4496,4839,4393,4839,4393,5021e" filled="t" fillcolor="#FFFFFF" stroked="f">
                <v:path arrowok="t"/>
                <v:fill/>
              </v:shape>
            </v:group>
            <v:group style="position:absolute;left:3744;top:4839;width:648;height:182" coordorigin="3744,4839" coordsize="648,182">
              <v:shape style="position:absolute;left:3744;top:4839;width:648;height:182" coordorigin="3744,4839" coordsize="648,182" path="m3744,5021l4393,5021,4393,4839,3744,4839,3744,5021e" filled="t" fillcolor="#FFFFFF" stroked="f">
                <v:path arrowok="t"/>
                <v:fill/>
              </v:shape>
            </v:group>
            <v:group style="position:absolute;left:4501;top:4827;width:667;height:2" coordorigin="4501,4827" coordsize="667,2">
              <v:shape style="position:absolute;left:4501;top:4827;width:667;height:2" coordorigin="4501,4827" coordsize="667,0" path="m4501,4827l5168,4827e" filled="f" stroked="t" strokeweight="2.5pt" strokecolor="#FFFFFF">
                <v:path arrowok="t"/>
              </v:shape>
            </v:group>
            <v:group style="position:absolute;left:4501;top:4851;width:108;height:206" coordorigin="4501,4851" coordsize="108,206">
              <v:shape style="position:absolute;left:4501;top:4851;width:108;height:206" coordorigin="4501,4851" coordsize="108,206" path="m4501,5057l4609,5057,4609,4851,4501,4851,4501,5057e" filled="t" fillcolor="#FFFFFF" stroked="f">
                <v:path arrowok="t"/>
                <v:fill/>
              </v:shape>
            </v:group>
            <v:group style="position:absolute;left:5065;top:4851;width:103;height:206" coordorigin="5065,4851" coordsize="103,206">
              <v:shape style="position:absolute;left:5065;top:4851;width:103;height:206" coordorigin="5065,4851" coordsize="103,206" path="m5065,5057l5168,5057,5168,4851,5065,4851,5065,5057e" filled="t" fillcolor="#FFFFFF" stroked="f">
                <v:path arrowok="t"/>
                <v:fill/>
              </v:shape>
            </v:group>
            <v:group style="position:absolute;left:4609;top:4851;width:456;height:206" coordorigin="4609,4851" coordsize="456,206">
              <v:shape style="position:absolute;left:4609;top:4851;width:456;height:206" coordorigin="4609,4851" coordsize="456,206" path="m4609,5057l5065,5057,5065,4851,4609,4851,4609,5057e" filled="t" fillcolor="#FFFFFF" stroked="f">
                <v:path arrowok="t"/>
                <v:fill/>
              </v:shape>
            </v:group>
            <v:group style="position:absolute;left:5173;top:4839;width:108;height:182" coordorigin="5173,4839" coordsize="108,182">
              <v:shape style="position:absolute;left:5173;top:4839;width:108;height:182" coordorigin="5173,4839" coordsize="108,182" path="m5173,5021l5281,5021,5281,4839,5173,4839,5173,5021e" filled="t" fillcolor="#FFFFFF" stroked="f">
                <v:path arrowok="t"/>
                <v:fill/>
              </v:shape>
            </v:group>
            <v:group style="position:absolute;left:5754;top:4839;width:103;height:182" coordorigin="5754,4839" coordsize="103,182">
              <v:shape style="position:absolute;left:5754;top:4839;width:103;height:182" coordorigin="5754,4839" coordsize="103,182" path="m5754,5021l5857,5021,5857,4839,5754,4839,5754,5021e" filled="t" fillcolor="#FFFFFF" stroked="f">
                <v:path arrowok="t"/>
                <v:fill/>
              </v:shape>
            </v:group>
            <v:group style="position:absolute;left:5281;top:4839;width:473;height:182" coordorigin="5281,4839" coordsize="473,182">
              <v:shape style="position:absolute;left:5281;top:4839;width:473;height:182" coordorigin="5281,4839" coordsize="473,182" path="m5281,5021l5754,5021,5754,4839,5281,4839,5281,5021e" filled="t" fillcolor="#FFFFFF" stroked="f">
                <v:path arrowok="t"/>
                <v:fill/>
              </v:shape>
            </v:group>
            <v:group style="position:absolute;left:5862;top:4827;width:588;height:2" coordorigin="5862,4827" coordsize="588,2">
              <v:shape style="position:absolute;left:5862;top:4827;width:588;height:2" coordorigin="5862,4827" coordsize="588,0" path="m5862,4827l6450,4827e" filled="f" stroked="t" strokeweight="2.5pt" strokecolor="#FFFFFF">
                <v:path arrowok="t"/>
              </v:shape>
            </v:group>
            <v:group style="position:absolute;left:5862;top:4851;width:108;height:206" coordorigin="5862,4851" coordsize="108,206">
              <v:shape style="position:absolute;left:5862;top:4851;width:108;height:206" coordorigin="5862,4851" coordsize="108,206" path="m5862,5057l5970,5057,5970,4851,5862,4851,5862,5057e" filled="t" fillcolor="#FFFFFF" stroked="f">
                <v:path arrowok="t"/>
                <v:fill/>
              </v:shape>
            </v:group>
            <v:group style="position:absolute;left:6347;top:4851;width:103;height:206" coordorigin="6347,4851" coordsize="103,206">
              <v:shape style="position:absolute;left:6347;top:4851;width:103;height:206" coordorigin="6347,4851" coordsize="103,206" path="m6347,5057l6450,5057,6450,4851,6347,4851,6347,5057e" filled="t" fillcolor="#FFFFFF" stroked="f">
                <v:path arrowok="t"/>
                <v:fill/>
              </v:shape>
            </v:group>
            <v:group style="position:absolute;left:5970;top:4851;width:377;height:206" coordorigin="5970,4851" coordsize="377,206">
              <v:shape style="position:absolute;left:5970;top:4851;width:377;height:206" coordorigin="5970,4851" coordsize="377,206" path="m5970,5057l6347,5057,6347,4851,5970,4851,5970,5057e" filled="t" fillcolor="#FFFFFF" stroked="f">
                <v:path arrowok="t"/>
                <v:fill/>
              </v:shape>
            </v:group>
            <v:group style="position:absolute;left:6455;top:4839;width:108;height:182" coordorigin="6455,4839" coordsize="108,182">
              <v:shape style="position:absolute;left:6455;top:4839;width:108;height:182" coordorigin="6455,4839" coordsize="108,182" path="m6455,5021l6563,5021,6563,4839,6455,4839,6455,5021e" filled="t" fillcolor="#FFFFFF" stroked="f">
                <v:path arrowok="t"/>
                <v:fill/>
              </v:shape>
            </v:group>
            <v:group style="position:absolute;left:7624;top:4839;width:103;height:182" coordorigin="7624,4839" coordsize="103,182">
              <v:shape style="position:absolute;left:7624;top:4839;width:103;height:182" coordorigin="7624,4839" coordsize="103,182" path="m7624,5021l7727,5021,7727,4839,7624,4839,7624,5021e" filled="t" fillcolor="#FFFFFF" stroked="f">
                <v:path arrowok="t"/>
                <v:fill/>
              </v:shape>
            </v:group>
            <v:group style="position:absolute;left:6563;top:4839;width:1061;height:182" coordorigin="6563,4839" coordsize="1061,182">
              <v:shape style="position:absolute;left:6563;top:4839;width:1061;height:182" coordorigin="6563,4839" coordsize="1061,182" path="m6563,5021l7624,5021,7624,4839,6563,4839,6563,5021e" filled="t" fillcolor="#FFFFFF" stroked="f">
                <v:path arrowok="t"/>
                <v:fill/>
              </v:shape>
            </v:group>
            <v:group style="position:absolute;left:7732;top:4839;width:108;height:182" coordorigin="7732,4839" coordsize="108,182">
              <v:shape style="position:absolute;left:7732;top:4839;width:108;height:182" coordorigin="7732,4839" coordsize="108,182" path="m7732,5021l7840,5021,7840,4839,7732,4839,7732,5021e" filled="t" fillcolor="#FFFFFF" stroked="f">
                <v:path arrowok="t"/>
                <v:fill/>
              </v:shape>
            </v:group>
            <v:group style="position:absolute;left:8353;top:4839;width:103;height:182" coordorigin="8353,4839" coordsize="103,182">
              <v:shape style="position:absolute;left:8353;top:4839;width:103;height:182" coordorigin="8353,4839" coordsize="103,182" path="m8353,5021l8457,5021,8457,4839,8353,4839,8353,5021e" filled="t" fillcolor="#FFFFFF" stroked="f">
                <v:path arrowok="t"/>
                <v:fill/>
              </v:shape>
            </v:group>
            <v:group style="position:absolute;left:7840;top:4839;width:514;height:182" coordorigin="7840,4839" coordsize="514,182">
              <v:shape style="position:absolute;left:7840;top:4839;width:514;height:182" coordorigin="7840,4839" coordsize="514,182" path="m7840,5021l8353,5021,8353,4839,7840,4839,7840,5021e" filled="t" fillcolor="#FFFFFF" stroked="f">
                <v:path arrowok="t"/>
                <v:fill/>
              </v:shape>
            </v:group>
            <v:group style="position:absolute;left:8461;top:4827;width:108;height:206" coordorigin="8461,4827" coordsize="108,206">
              <v:shape style="position:absolute;left:8461;top:4827;width:108;height:206" coordorigin="8461,4827" coordsize="108,206" path="m8461,5033l8569,5033,8569,4827,8461,4827,8461,5033e" filled="t" fillcolor="#FFFFFF" stroked="f">
                <v:path arrowok="t"/>
                <v:fill/>
              </v:shape>
            </v:group>
            <v:group style="position:absolute;left:9079;top:4827;width:103;height:206" coordorigin="9079,4827" coordsize="103,206">
              <v:shape style="position:absolute;left:9079;top:4827;width:103;height:206" coordorigin="9079,4827" coordsize="103,206" path="m9079,5033l9182,5033,9182,4827,9079,4827,9079,5033e" filled="t" fillcolor="#FFFFFF" stroked="f">
                <v:path arrowok="t"/>
                <v:fill/>
              </v:shape>
            </v:group>
            <v:group style="position:absolute;left:8569;top:4827;width:509;height:206" coordorigin="8569,4827" coordsize="509,206">
              <v:shape style="position:absolute;left:8569;top:4827;width:509;height:206" coordorigin="8569,4827" coordsize="509,206" path="m8569,5033l9079,5033,9079,4827,8569,4827,8569,5033e" filled="t" fillcolor="#FFFFFF" stroked="f">
                <v:path arrowok="t"/>
                <v:fill/>
              </v:shape>
            </v:group>
            <v:group style="position:absolute;left:9187;top:4827;width:108;height:206" coordorigin="9187,4827" coordsize="108,206">
              <v:shape style="position:absolute;left:9187;top:4827;width:108;height:206" coordorigin="9187,4827" coordsize="108,206" path="m9187,5033l9295,5033,9295,4827,9187,4827,9187,5033e" filled="t" fillcolor="#FFFFFF" stroked="f">
                <v:path arrowok="t"/>
                <v:fill/>
              </v:shape>
            </v:group>
            <v:group style="position:absolute;left:9686;top:4827;width:103;height:206" coordorigin="9686,4827" coordsize="103,206">
              <v:shape style="position:absolute;left:9686;top:4827;width:103;height:206" coordorigin="9686,4827" coordsize="103,206" path="m9686,5033l9789,5033,9789,4827,9686,4827,9686,5033e" filled="t" fillcolor="#FFFFFF" stroked="f">
                <v:path arrowok="t"/>
                <v:fill/>
              </v:shape>
            </v:group>
            <v:group style="position:absolute;left:9295;top:4827;width:391;height:206" coordorigin="9295,4827" coordsize="391,206">
              <v:shape style="position:absolute;left:9295;top:4827;width:391;height:206" coordorigin="9295,4827" coordsize="391,206" path="m9295,5033l9686,5033,9686,4827,9295,4827,9295,5033e" filled="t" fillcolor="#FFFFFF" stroked="f">
                <v:path arrowok="t"/>
                <v:fill/>
              </v:shape>
            </v:group>
            <v:group style="position:absolute;left:9794;top:4827;width:108;height:206" coordorigin="9794,4827" coordsize="108,206">
              <v:shape style="position:absolute;left:9794;top:4827;width:108;height:206" coordorigin="9794,4827" coordsize="108,206" path="m9794,5033l9902,5033,9902,4827,9794,4827,9794,5033e" filled="t" fillcolor="#FFFFFF" stroked="f">
                <v:path arrowok="t"/>
                <v:fill/>
              </v:shape>
            </v:group>
            <v:group style="position:absolute;left:10334;top:4827;width:103;height:206" coordorigin="10334,4827" coordsize="103,206">
              <v:shape style="position:absolute;left:10334;top:4827;width:103;height:206" coordorigin="10334,4827" coordsize="103,206" path="m10334,5033l10437,5033,10437,4827,10334,4827,10334,5033e" filled="t" fillcolor="#FFFFFF" stroked="f">
                <v:path arrowok="t"/>
                <v:fill/>
              </v:shape>
            </v:group>
            <v:group style="position:absolute;left:9902;top:4827;width:432;height:206" coordorigin="9902,4827" coordsize="432,206">
              <v:shape style="position:absolute;left:9902;top:4827;width:432;height:206" coordorigin="9902,4827" coordsize="432,206" path="m9902,5033l10334,5033,10334,4827,9902,4827,9902,5033e" filled="t" fillcolor="#FFFFFF" stroked="f">
                <v:path arrowok="t"/>
                <v:fill/>
              </v:shape>
            </v:group>
            <v:group style="position:absolute;left:10442;top:4839;width:108;height:182" coordorigin="10442,4839" coordsize="108,182">
              <v:shape style="position:absolute;left:10442;top:4839;width:108;height:182" coordorigin="10442,4839" coordsize="108,182" path="m10442,5021l10550,5021,10550,4839,10442,4839,10442,5021e" filled="t" fillcolor="#FFFFFF" stroked="f">
                <v:path arrowok="t"/>
                <v:fill/>
              </v:shape>
            </v:group>
            <v:group style="position:absolute;left:11054;top:4839;width:101;height:182" coordorigin="11054,4839" coordsize="101,182">
              <v:shape style="position:absolute;left:11054;top:4839;width:101;height:182" coordorigin="11054,4839" coordsize="101,182" path="m11054,5021l11155,5021,11155,4839,11054,4839,11054,5021e" filled="t" fillcolor="#FFFFFF" stroked="f">
                <v:path arrowok="t"/>
                <v:fill/>
              </v:shape>
            </v:group>
            <v:group style="position:absolute;left:10550;top:4839;width:504;height:182" coordorigin="10550,4839" coordsize="504,182">
              <v:shape style="position:absolute;left:10550;top:4839;width:504;height:182" coordorigin="10550,4839" coordsize="504,182" path="m10550,5021l11054,5021,11054,4839,10550,4839,10550,5021e" filled="t" fillcolor="#FFFFFF" stroked="f">
                <v:path arrowok="t"/>
                <v:fill/>
              </v:shape>
            </v:group>
            <v:group style="position:absolute;left:725;top:5336;width:1532;height:2" coordorigin="725,5336" coordsize="1532,2">
              <v:shape style="position:absolute;left:725;top:5336;width:1532;height:2" coordorigin="725,5336" coordsize="1532,0" path="m725,5336l2256,5336e" filled="f" stroked="t" strokeweight="2.5pt" strokecolor="#FFFFFF">
                <v:path arrowok="t"/>
              </v:shape>
            </v:group>
            <v:group style="position:absolute;left:725;top:5360;width:103;height:207" coordorigin="725,5360" coordsize="103,207">
              <v:shape style="position:absolute;left:725;top:5360;width:103;height:207" coordorigin="725,5360" coordsize="103,207" path="m725,5567l828,5567,828,5360,725,5360,725,5567e" filled="t" fillcolor="#FFFFFF" stroked="f">
                <v:path arrowok="t"/>
                <v:fill/>
              </v:shape>
            </v:group>
            <v:group style="position:absolute;left:2153;top:5360;width:103;height:207" coordorigin="2153,5360" coordsize="103,207">
              <v:shape style="position:absolute;left:2153;top:5360;width:103;height:207" coordorigin="2153,5360" coordsize="103,207" path="m2153,5567l2256,5567,2256,5360,2153,5360,2153,5567e" filled="t" fillcolor="#FFFFFF" stroked="f">
                <v:path arrowok="t"/>
                <v:fill/>
              </v:shape>
            </v:group>
            <v:group style="position:absolute;left:828;top:5360;width:1325;height:207" coordorigin="828,5360" coordsize="1325,207">
              <v:shape style="position:absolute;left:828;top:5360;width:1325;height:207" coordorigin="828,5360" coordsize="1325,207" path="m828,5567l2153,5567,2153,5360,828,5360,828,5567e" filled="t" fillcolor="#FFFFFF" stroked="f">
                <v:path arrowok="t"/>
                <v:fill/>
              </v:shape>
            </v:group>
            <v:group style="position:absolute;left:2261;top:5345;width:108;height:185" coordorigin="2261,5345" coordsize="108,185">
              <v:shape style="position:absolute;left:2261;top:5345;width:108;height:185" coordorigin="2261,5345" coordsize="108,185" path="m2261,5531l2369,5531,2369,5345,2261,5345,2261,5531e" filled="t" fillcolor="#FFFFFF" stroked="f">
                <v:path arrowok="t"/>
                <v:fill/>
              </v:shape>
            </v:group>
            <v:group style="position:absolute;left:2844;top:5345;width:103;height:185" coordorigin="2844,5345" coordsize="103,185">
              <v:shape style="position:absolute;left:2844;top:5345;width:103;height:185" coordorigin="2844,5345" coordsize="103,185" path="m2844,5531l2948,5531,2948,5345,2844,5345,2844,5531e" filled="t" fillcolor="#FFFFFF" stroked="f">
                <v:path arrowok="t"/>
                <v:fill/>
              </v:shape>
            </v:group>
            <v:group style="position:absolute;left:2369;top:5345;width:475;height:185" coordorigin="2369,5345" coordsize="475,185">
              <v:shape style="position:absolute;left:2369;top:5345;width:475;height:185" coordorigin="2369,5345" coordsize="475,185" path="m2369,5531l2844,5531,2844,5345,2369,5345,2369,5531e" filled="t" fillcolor="#FFFFFF" stroked="f">
                <v:path arrowok="t"/>
                <v:fill/>
              </v:shape>
            </v:group>
            <v:group style="position:absolute;left:2952;top:5336;width:108;height:207" coordorigin="2952,5336" coordsize="108,207">
              <v:shape style="position:absolute;left:2952;top:5336;width:108;height:207" coordorigin="2952,5336" coordsize="108,207" path="m2952,5543l3060,5543,3060,5336,2952,5336,2952,5543e" filled="t" fillcolor="#FFFFFF" stroked="f">
                <v:path arrowok="t"/>
                <v:fill/>
              </v:shape>
            </v:group>
            <v:group style="position:absolute;left:3528;top:5336;width:103;height:207" coordorigin="3528,5336" coordsize="103,207">
              <v:shape style="position:absolute;left:3528;top:5336;width:103;height:207" coordorigin="3528,5336" coordsize="103,207" path="m3528,5543l3632,5543,3632,5336,3528,5336,3528,5543e" filled="t" fillcolor="#FFFFFF" stroked="f">
                <v:path arrowok="t"/>
                <v:fill/>
              </v:shape>
            </v:group>
            <v:group style="position:absolute;left:3060;top:5336;width:468;height:207" coordorigin="3060,5336" coordsize="468,207">
              <v:shape style="position:absolute;left:3060;top:5336;width:468;height:207" coordorigin="3060,5336" coordsize="468,207" path="m3060,5543l3528,5543,3528,5336,3060,5336,3060,5543e" filled="t" fillcolor="#FFFFFF" stroked="f">
                <v:path arrowok="t"/>
                <v:fill/>
              </v:shape>
            </v:group>
            <v:group style="position:absolute;left:3636;top:5345;width:108;height:185" coordorigin="3636,5345" coordsize="108,185">
              <v:shape style="position:absolute;left:3636;top:5345;width:108;height:185" coordorigin="3636,5345" coordsize="108,185" path="m3636,5531l3744,5531,3744,5345,3636,5345,3636,5531e" filled="t" fillcolor="#FFFFFF" stroked="f">
                <v:path arrowok="t"/>
                <v:fill/>
              </v:shape>
            </v:group>
            <v:group style="position:absolute;left:4393;top:5345;width:103;height:185" coordorigin="4393,5345" coordsize="103,185">
              <v:shape style="position:absolute;left:4393;top:5345;width:103;height:185" coordorigin="4393,5345" coordsize="103,185" path="m4393,5531l4496,5531,4496,5345,4393,5345,4393,5531e" filled="t" fillcolor="#FFFFFF" stroked="f">
                <v:path arrowok="t"/>
                <v:fill/>
              </v:shape>
            </v:group>
            <v:group style="position:absolute;left:3744;top:5345;width:648;height:185" coordorigin="3744,5345" coordsize="648,185">
              <v:shape style="position:absolute;left:3744;top:5345;width:648;height:185" coordorigin="3744,5345" coordsize="648,185" path="m3744,5531l4393,5531,4393,5345,3744,5345,3744,5531e" filled="t" fillcolor="#FFFFFF" stroked="f">
                <v:path arrowok="t"/>
                <v:fill/>
              </v:shape>
            </v:group>
            <v:group style="position:absolute;left:4501;top:5336;width:667;height:2" coordorigin="4501,5336" coordsize="667,2">
              <v:shape style="position:absolute;left:4501;top:5336;width:667;height:2" coordorigin="4501,5336" coordsize="667,0" path="m4501,5336l5168,5336e" filled="f" stroked="t" strokeweight="2.5pt" strokecolor="#FFFFFF">
                <v:path arrowok="t"/>
              </v:shape>
            </v:group>
            <v:group style="position:absolute;left:4501;top:5360;width:108;height:207" coordorigin="4501,5360" coordsize="108,207">
              <v:shape style="position:absolute;left:4501;top:5360;width:108;height:207" coordorigin="4501,5360" coordsize="108,207" path="m4501,5567l4609,5567,4609,5360,4501,5360,4501,5567e" filled="t" fillcolor="#FFFFFF" stroked="f">
                <v:path arrowok="t"/>
                <v:fill/>
              </v:shape>
            </v:group>
            <v:group style="position:absolute;left:5065;top:5360;width:103;height:207" coordorigin="5065,5360" coordsize="103,207">
              <v:shape style="position:absolute;left:5065;top:5360;width:103;height:207" coordorigin="5065,5360" coordsize="103,207" path="m5065,5567l5168,5567,5168,5360,5065,5360,5065,5567e" filled="t" fillcolor="#FFFFFF" stroked="f">
                <v:path arrowok="t"/>
                <v:fill/>
              </v:shape>
            </v:group>
            <v:group style="position:absolute;left:4609;top:5360;width:456;height:207" coordorigin="4609,5360" coordsize="456,207">
              <v:shape style="position:absolute;left:4609;top:5360;width:456;height:207" coordorigin="4609,5360" coordsize="456,207" path="m4609,5567l5065,5567,5065,5360,4609,5360,4609,5567e" filled="t" fillcolor="#FFFFFF" stroked="f">
                <v:path arrowok="t"/>
                <v:fill/>
              </v:shape>
            </v:group>
            <v:group style="position:absolute;left:5173;top:5345;width:108;height:185" coordorigin="5173,5345" coordsize="108,185">
              <v:shape style="position:absolute;left:5173;top:5345;width:108;height:185" coordorigin="5173,5345" coordsize="108,185" path="m5173,5531l5281,5531,5281,5345,5173,5345,5173,5531e" filled="t" fillcolor="#FFFFFF" stroked="f">
                <v:path arrowok="t"/>
                <v:fill/>
              </v:shape>
            </v:group>
            <v:group style="position:absolute;left:5754;top:5345;width:103;height:185" coordorigin="5754,5345" coordsize="103,185">
              <v:shape style="position:absolute;left:5754;top:5345;width:103;height:185" coordorigin="5754,5345" coordsize="103,185" path="m5754,5531l5857,5531,5857,5345,5754,5345,5754,5531e" filled="t" fillcolor="#FFFFFF" stroked="f">
                <v:path arrowok="t"/>
                <v:fill/>
              </v:shape>
            </v:group>
            <v:group style="position:absolute;left:5281;top:5345;width:473;height:185" coordorigin="5281,5345" coordsize="473,185">
              <v:shape style="position:absolute;left:5281;top:5345;width:473;height:185" coordorigin="5281,5345" coordsize="473,185" path="m5281,5531l5754,5531,5754,5345,5281,5345,5281,5531e" filled="t" fillcolor="#FFFFFF" stroked="f">
                <v:path arrowok="t"/>
                <v:fill/>
              </v:shape>
            </v:group>
            <v:group style="position:absolute;left:5862;top:5336;width:588;height:2" coordorigin="5862,5336" coordsize="588,2">
              <v:shape style="position:absolute;left:5862;top:5336;width:588;height:2" coordorigin="5862,5336" coordsize="588,0" path="m5862,5336l6450,5336e" filled="f" stroked="t" strokeweight="2.5pt" strokecolor="#FFFFFF">
                <v:path arrowok="t"/>
              </v:shape>
            </v:group>
            <v:group style="position:absolute;left:5862;top:5360;width:108;height:207" coordorigin="5862,5360" coordsize="108,207">
              <v:shape style="position:absolute;left:5862;top:5360;width:108;height:207" coordorigin="5862,5360" coordsize="108,207" path="m5862,5567l5970,5567,5970,5360,5862,5360,5862,5567e" filled="t" fillcolor="#FFFFFF" stroked="f">
                <v:path arrowok="t"/>
                <v:fill/>
              </v:shape>
            </v:group>
            <v:group style="position:absolute;left:6347;top:5360;width:103;height:207" coordorigin="6347,5360" coordsize="103,207">
              <v:shape style="position:absolute;left:6347;top:5360;width:103;height:207" coordorigin="6347,5360" coordsize="103,207" path="m6347,5567l6450,5567,6450,5360,6347,5360,6347,5567e" filled="t" fillcolor="#FFFFFF" stroked="f">
                <v:path arrowok="t"/>
                <v:fill/>
              </v:shape>
            </v:group>
            <v:group style="position:absolute;left:5970;top:5360;width:377;height:207" coordorigin="5970,5360" coordsize="377,207">
              <v:shape style="position:absolute;left:5970;top:5360;width:377;height:207" coordorigin="5970,5360" coordsize="377,207" path="m5970,5567l6347,5567,6347,5360,5970,5360,5970,5567e" filled="t" fillcolor="#FFFFFF" stroked="f">
                <v:path arrowok="t"/>
                <v:fill/>
              </v:shape>
            </v:group>
            <v:group style="position:absolute;left:6455;top:5345;width:108;height:185" coordorigin="6455,5345" coordsize="108,185">
              <v:shape style="position:absolute;left:6455;top:5345;width:108;height:185" coordorigin="6455,5345" coordsize="108,185" path="m6455,5531l6563,5531,6563,5345,6455,5345,6455,5531e" filled="t" fillcolor="#FFFFFF" stroked="f">
                <v:path arrowok="t"/>
                <v:fill/>
              </v:shape>
            </v:group>
            <v:group style="position:absolute;left:7624;top:5345;width:103;height:185" coordorigin="7624,5345" coordsize="103,185">
              <v:shape style="position:absolute;left:7624;top:5345;width:103;height:185" coordorigin="7624,5345" coordsize="103,185" path="m7624,5531l7727,5531,7727,5345,7624,5345,7624,5531e" filled="t" fillcolor="#FFFFFF" stroked="f">
                <v:path arrowok="t"/>
                <v:fill/>
              </v:shape>
            </v:group>
            <v:group style="position:absolute;left:6563;top:5345;width:1061;height:185" coordorigin="6563,5345" coordsize="1061,185">
              <v:shape style="position:absolute;left:6563;top:5345;width:1061;height:185" coordorigin="6563,5345" coordsize="1061,185" path="m6563,5531l7624,5531,7624,5345,6563,5345,6563,5531e" filled="t" fillcolor="#FFFFFF" stroked="f">
                <v:path arrowok="t"/>
                <v:fill/>
              </v:shape>
            </v:group>
            <v:group style="position:absolute;left:7732;top:5345;width:108;height:185" coordorigin="7732,5345" coordsize="108,185">
              <v:shape style="position:absolute;left:7732;top:5345;width:108;height:185" coordorigin="7732,5345" coordsize="108,185" path="m7732,5531l7840,5531,7840,5345,7732,5345,7732,5531e" filled="t" fillcolor="#FFFFFF" stroked="f">
                <v:path arrowok="t"/>
                <v:fill/>
              </v:shape>
            </v:group>
            <v:group style="position:absolute;left:8353;top:5345;width:103;height:185" coordorigin="8353,5345" coordsize="103,185">
              <v:shape style="position:absolute;left:8353;top:5345;width:103;height:185" coordorigin="8353,5345" coordsize="103,185" path="m8353,5531l8457,5531,8457,5345,8353,5345,8353,5531e" filled="t" fillcolor="#FFFFFF" stroked="f">
                <v:path arrowok="t"/>
                <v:fill/>
              </v:shape>
            </v:group>
            <v:group style="position:absolute;left:7840;top:5345;width:514;height:185" coordorigin="7840,5345" coordsize="514,185">
              <v:shape style="position:absolute;left:7840;top:5345;width:514;height:185" coordorigin="7840,5345" coordsize="514,185" path="m7840,5531l8353,5531,8353,5345,7840,5345,7840,5531e" filled="t" fillcolor="#FFFFFF" stroked="f">
                <v:path arrowok="t"/>
                <v:fill/>
              </v:shape>
            </v:group>
            <v:group style="position:absolute;left:8461;top:5336;width:108;height:207" coordorigin="8461,5336" coordsize="108,207">
              <v:shape style="position:absolute;left:8461;top:5336;width:108;height:207" coordorigin="8461,5336" coordsize="108,207" path="m8461,5543l8569,5543,8569,5336,8461,5336,8461,5543e" filled="t" fillcolor="#FFFFFF" stroked="f">
                <v:path arrowok="t"/>
                <v:fill/>
              </v:shape>
            </v:group>
            <v:group style="position:absolute;left:9079;top:5336;width:103;height:207" coordorigin="9079,5336" coordsize="103,207">
              <v:shape style="position:absolute;left:9079;top:5336;width:103;height:207" coordorigin="9079,5336" coordsize="103,207" path="m9079,5543l9182,5543,9182,5336,9079,5336,9079,5543e" filled="t" fillcolor="#FFFFFF" stroked="f">
                <v:path arrowok="t"/>
                <v:fill/>
              </v:shape>
            </v:group>
            <v:group style="position:absolute;left:8569;top:5336;width:509;height:207" coordorigin="8569,5336" coordsize="509,207">
              <v:shape style="position:absolute;left:8569;top:5336;width:509;height:207" coordorigin="8569,5336" coordsize="509,207" path="m8569,5543l9079,5543,9079,5336,8569,5336,8569,5543e" filled="t" fillcolor="#FFFFFF" stroked="f">
                <v:path arrowok="t"/>
                <v:fill/>
              </v:shape>
            </v:group>
            <v:group style="position:absolute;left:9187;top:5336;width:108;height:207" coordorigin="9187,5336" coordsize="108,207">
              <v:shape style="position:absolute;left:9187;top:5336;width:108;height:207" coordorigin="9187,5336" coordsize="108,207" path="m9187,5543l9295,5543,9295,5336,9187,5336,9187,5543e" filled="t" fillcolor="#FFFFFF" stroked="f">
                <v:path arrowok="t"/>
                <v:fill/>
              </v:shape>
            </v:group>
            <v:group style="position:absolute;left:9686;top:5336;width:103;height:207" coordorigin="9686,5336" coordsize="103,207">
              <v:shape style="position:absolute;left:9686;top:5336;width:103;height:207" coordorigin="9686,5336" coordsize="103,207" path="m9686,5543l9789,5543,9789,5336,9686,5336,9686,5543e" filled="t" fillcolor="#FFFFFF" stroked="f">
                <v:path arrowok="t"/>
                <v:fill/>
              </v:shape>
            </v:group>
            <v:group style="position:absolute;left:9295;top:5336;width:391;height:207" coordorigin="9295,5336" coordsize="391,207">
              <v:shape style="position:absolute;left:9295;top:5336;width:391;height:207" coordorigin="9295,5336" coordsize="391,207" path="m9295,5543l9686,5543,9686,5336,9295,5336,9295,5543e" filled="t" fillcolor="#FFFFFF" stroked="f">
                <v:path arrowok="t"/>
                <v:fill/>
              </v:shape>
            </v:group>
            <v:group style="position:absolute;left:9794;top:5336;width:108;height:207" coordorigin="9794,5336" coordsize="108,207">
              <v:shape style="position:absolute;left:9794;top:5336;width:108;height:207" coordorigin="9794,5336" coordsize="108,207" path="m9794,5543l9902,5543,9902,5336,9794,5336,9794,5543e" filled="t" fillcolor="#FFFFFF" stroked="f">
                <v:path arrowok="t"/>
                <v:fill/>
              </v:shape>
            </v:group>
            <v:group style="position:absolute;left:10334;top:5336;width:103;height:207" coordorigin="10334,5336" coordsize="103,207">
              <v:shape style="position:absolute;left:10334;top:5336;width:103;height:207" coordorigin="10334,5336" coordsize="103,207" path="m10334,5543l10437,5543,10437,5336,10334,5336,10334,5543e" filled="t" fillcolor="#FFFFFF" stroked="f">
                <v:path arrowok="t"/>
                <v:fill/>
              </v:shape>
            </v:group>
            <v:group style="position:absolute;left:9902;top:5336;width:432;height:207" coordorigin="9902,5336" coordsize="432,207">
              <v:shape style="position:absolute;left:9902;top:5336;width:432;height:207" coordorigin="9902,5336" coordsize="432,207" path="m9902,5543l10334,5543,10334,5336,9902,5336,9902,5543e" filled="t" fillcolor="#FFFFFF" stroked="f">
                <v:path arrowok="t"/>
                <v:fill/>
              </v:shape>
            </v:group>
            <v:group style="position:absolute;left:10442;top:5345;width:108;height:185" coordorigin="10442,5345" coordsize="108,185">
              <v:shape style="position:absolute;left:10442;top:5345;width:108;height:185" coordorigin="10442,5345" coordsize="108,185" path="m10442,5531l10550,5531,10550,5345,10442,5345,10442,5531e" filled="t" fillcolor="#FFFFFF" stroked="f">
                <v:path arrowok="t"/>
                <v:fill/>
              </v:shape>
            </v:group>
            <v:group style="position:absolute;left:11054;top:5345;width:101;height:185" coordorigin="11054,5345" coordsize="101,185">
              <v:shape style="position:absolute;left:11054;top:5345;width:101;height:185" coordorigin="11054,5345" coordsize="101,185" path="m11054,5531l11155,5531,11155,5345,11054,5345,11054,5531e" filled="t" fillcolor="#FFFFFF" stroked="f">
                <v:path arrowok="t"/>
                <v:fill/>
              </v:shape>
            </v:group>
            <v:group style="position:absolute;left:10550;top:5345;width:504;height:185" coordorigin="10550,5345" coordsize="504,185">
              <v:shape style="position:absolute;left:10550;top:5345;width:504;height:185" coordorigin="10550,5345" coordsize="504,185" path="m10550,5531l11054,5531,11054,5345,10550,5345,10550,5531e" filled="t" fillcolor="#FFFFFF" stroked="f">
                <v:path arrowok="t"/>
                <v:fill/>
              </v:shape>
            </v:group>
            <v:group style="position:absolute;left:725;top:5802;width:103;height:206" coordorigin="725,5802" coordsize="103,206">
              <v:shape style="position:absolute;left:725;top:5802;width:103;height:206" coordorigin="725,5802" coordsize="103,206" path="m725,6008l828,6008,828,5802,725,5802,725,6008e" filled="t" fillcolor="#FFFFFF" stroked="f">
                <v:path arrowok="t"/>
                <v:fill/>
              </v:shape>
            </v:group>
            <v:group style="position:absolute;left:2153;top:5802;width:103;height:206" coordorigin="2153,5802" coordsize="103,206">
              <v:shape style="position:absolute;left:2153;top:5802;width:103;height:206" coordorigin="2153,5802" coordsize="103,206" path="m2153,6008l2256,6008,2256,5802,2153,5802,2153,6008e" filled="t" fillcolor="#FFFFFF" stroked="f">
                <v:path arrowok="t"/>
                <v:fill/>
              </v:shape>
            </v:group>
            <v:group style="position:absolute;left:828;top:5802;width:1325;height:206" coordorigin="828,5802" coordsize="1325,206">
              <v:shape style="position:absolute;left:828;top:5802;width:1325;height:206" coordorigin="828,5802" coordsize="1325,206" path="m2153,6008l2153,5802,828,5802,828,6008,2153,6008e" filled="t" fillcolor="#FFFFFF" stroked="f">
                <v:path arrowok="t"/>
                <v:fill/>
              </v:shape>
            </v:group>
            <v:group style="position:absolute;left:2261;top:5811;width:108;height:185" coordorigin="2261,5811" coordsize="108,185">
              <v:shape style="position:absolute;left:2261;top:5811;width:108;height:185" coordorigin="2261,5811" coordsize="108,185" path="m2261,5996l2369,5996,2369,5811,2261,5811,2261,5996e" filled="t" fillcolor="#FFFFFF" stroked="f">
                <v:path arrowok="t"/>
                <v:fill/>
              </v:shape>
            </v:group>
            <v:group style="position:absolute;left:2844;top:5811;width:103;height:185" coordorigin="2844,5811" coordsize="103,185">
              <v:shape style="position:absolute;left:2844;top:5811;width:103;height:185" coordorigin="2844,5811" coordsize="103,185" path="m2844,5996l2948,5996,2948,5811,2844,5811,2844,5996e" filled="t" fillcolor="#FFFFFF" stroked="f">
                <v:path arrowok="t"/>
                <v:fill/>
              </v:shape>
            </v:group>
            <v:group style="position:absolute;left:2369;top:5811;width:475;height:185" coordorigin="2369,5811" coordsize="475,185">
              <v:shape style="position:absolute;left:2369;top:5811;width:475;height:185" coordorigin="2369,5811" coordsize="475,185" path="m2369,5996l2844,5996,2844,5811,2369,5811,2369,5996e" filled="t" fillcolor="#FFFFFF" stroked="f">
                <v:path arrowok="t"/>
                <v:fill/>
              </v:shape>
            </v:group>
            <v:group style="position:absolute;left:2952;top:5802;width:108;height:206" coordorigin="2952,5802" coordsize="108,206">
              <v:shape style="position:absolute;left:2952;top:5802;width:108;height:206" coordorigin="2952,5802" coordsize="108,206" path="m2952,6008l3060,6008,3060,5802,2952,5802,2952,6008e" filled="t" fillcolor="#FFFFFF" stroked="f">
                <v:path arrowok="t"/>
                <v:fill/>
              </v:shape>
            </v:group>
            <v:group style="position:absolute;left:3528;top:5802;width:103;height:206" coordorigin="3528,5802" coordsize="103,206">
              <v:shape style="position:absolute;left:3528;top:5802;width:103;height:206" coordorigin="3528,5802" coordsize="103,206" path="m3528,6008l3632,6008,3632,5802,3528,5802,3528,6008e" filled="t" fillcolor="#FFFFFF" stroked="f">
                <v:path arrowok="t"/>
                <v:fill/>
              </v:shape>
            </v:group>
            <v:group style="position:absolute;left:3060;top:5802;width:468;height:206" coordorigin="3060,5802" coordsize="468,206">
              <v:shape style="position:absolute;left:3060;top:5802;width:468;height:206" coordorigin="3060,5802" coordsize="468,206" path="m3528,6008l3528,5802,3060,5802,3060,6008,3528,6008e" filled="t" fillcolor="#FFFFFF" stroked="f">
                <v:path arrowok="t"/>
                <v:fill/>
              </v:shape>
            </v:group>
            <v:group style="position:absolute;left:3636;top:5811;width:108;height:185" coordorigin="3636,5811" coordsize="108,185">
              <v:shape style="position:absolute;left:3636;top:5811;width:108;height:185" coordorigin="3636,5811" coordsize="108,185" path="m3636,5996l3744,5996,3744,5811,3636,5811,3636,5996e" filled="t" fillcolor="#FFFFFF" stroked="f">
                <v:path arrowok="t"/>
                <v:fill/>
              </v:shape>
            </v:group>
            <v:group style="position:absolute;left:4393;top:5811;width:103;height:185" coordorigin="4393,5811" coordsize="103,185">
              <v:shape style="position:absolute;left:4393;top:5811;width:103;height:185" coordorigin="4393,5811" coordsize="103,185" path="m4393,5996l4496,5996,4496,5811,4393,5811,4393,5996e" filled="t" fillcolor="#FFFFFF" stroked="f">
                <v:path arrowok="t"/>
                <v:fill/>
              </v:shape>
            </v:group>
            <v:group style="position:absolute;left:3744;top:5811;width:648;height:185" coordorigin="3744,5811" coordsize="648,185">
              <v:shape style="position:absolute;left:3744;top:5811;width:648;height:185" coordorigin="3744,5811" coordsize="648,185" path="m3744,5996l4393,5996,4393,5811,3744,5811,3744,5996e" filled="t" fillcolor="#FFFFFF" stroked="f">
                <v:path arrowok="t"/>
                <v:fill/>
              </v:shape>
            </v:group>
            <v:group style="position:absolute;left:4501;top:5802;width:108;height:206" coordorigin="4501,5802" coordsize="108,206">
              <v:shape style="position:absolute;left:4501;top:5802;width:108;height:206" coordorigin="4501,5802" coordsize="108,206" path="m4501,6008l4609,6008,4609,5802,4501,5802,4501,6008e" filled="t" fillcolor="#FFFFFF" stroked="f">
                <v:path arrowok="t"/>
                <v:fill/>
              </v:shape>
            </v:group>
            <v:group style="position:absolute;left:5065;top:5802;width:103;height:206" coordorigin="5065,5802" coordsize="103,206">
              <v:shape style="position:absolute;left:5065;top:5802;width:103;height:206" coordorigin="5065,5802" coordsize="103,206" path="m5065,6008l5168,6008,5168,5802,5065,5802,5065,6008e" filled="t" fillcolor="#FFFFFF" stroked="f">
                <v:path arrowok="t"/>
                <v:fill/>
              </v:shape>
            </v:group>
            <v:group style="position:absolute;left:4609;top:5802;width:456;height:206" coordorigin="4609,5802" coordsize="456,206">
              <v:shape style="position:absolute;left:4609;top:5802;width:456;height:206" coordorigin="4609,5802" coordsize="456,206" path="m5065,6008l5065,5802,4609,5802,4609,6008,5065,6008e" filled="t" fillcolor="#FFFFFF" stroked="f">
                <v:path arrowok="t"/>
                <v:fill/>
              </v:shape>
            </v:group>
            <v:group style="position:absolute;left:5173;top:5811;width:108;height:185" coordorigin="5173,5811" coordsize="108,185">
              <v:shape style="position:absolute;left:5173;top:5811;width:108;height:185" coordorigin="5173,5811" coordsize="108,185" path="m5173,5996l5281,5996,5281,5811,5173,5811,5173,5996e" filled="t" fillcolor="#FFFFFF" stroked="f">
                <v:path arrowok="t"/>
                <v:fill/>
              </v:shape>
            </v:group>
            <v:group style="position:absolute;left:5754;top:5811;width:103;height:185" coordorigin="5754,5811" coordsize="103,185">
              <v:shape style="position:absolute;left:5754;top:5811;width:103;height:185" coordorigin="5754,5811" coordsize="103,185" path="m5754,5996l5857,5996,5857,5811,5754,5811,5754,5996e" filled="t" fillcolor="#FFFFFF" stroked="f">
                <v:path arrowok="t"/>
                <v:fill/>
              </v:shape>
            </v:group>
            <v:group style="position:absolute;left:5281;top:5811;width:473;height:185" coordorigin="5281,5811" coordsize="473,185">
              <v:shape style="position:absolute;left:5281;top:5811;width:473;height:185" coordorigin="5281,5811" coordsize="473,185" path="m5281,5996l5754,5996,5754,5811,5281,5811,5281,5996e" filled="t" fillcolor="#FFFFFF" stroked="f">
                <v:path arrowok="t"/>
                <v:fill/>
              </v:shape>
            </v:group>
            <v:group style="position:absolute;left:5862;top:5802;width:108;height:206" coordorigin="5862,5802" coordsize="108,206">
              <v:shape style="position:absolute;left:5862;top:5802;width:108;height:206" coordorigin="5862,5802" coordsize="108,206" path="m5862,6008l5970,6008,5970,5802,5862,5802,5862,6008e" filled="t" fillcolor="#FFFFFF" stroked="f">
                <v:path arrowok="t"/>
                <v:fill/>
              </v:shape>
            </v:group>
            <v:group style="position:absolute;left:6347;top:5802;width:103;height:206" coordorigin="6347,5802" coordsize="103,206">
              <v:shape style="position:absolute;left:6347;top:5802;width:103;height:206" coordorigin="6347,5802" coordsize="103,206" path="m6347,6008l6450,6008,6450,5802,6347,5802,6347,6008e" filled="t" fillcolor="#FFFFFF" stroked="f">
                <v:path arrowok="t"/>
                <v:fill/>
              </v:shape>
            </v:group>
            <v:group style="position:absolute;left:5970;top:5802;width:377;height:206" coordorigin="5970,5802" coordsize="377,206">
              <v:shape style="position:absolute;left:5970;top:5802;width:377;height:206" coordorigin="5970,5802" coordsize="377,206" path="m6347,6008l6347,5802,5970,5802,5970,6008,6347,6008e" filled="t" fillcolor="#FFFFFF" stroked="f">
                <v:path arrowok="t"/>
                <v:fill/>
              </v:shape>
            </v:group>
            <v:group style="position:absolute;left:6455;top:5811;width:108;height:185" coordorigin="6455,5811" coordsize="108,185">
              <v:shape style="position:absolute;left:6455;top:5811;width:108;height:185" coordorigin="6455,5811" coordsize="108,185" path="m6455,5996l6563,5996,6563,5811,6455,5811,6455,5996e" filled="t" fillcolor="#FFFFFF" stroked="f">
                <v:path arrowok="t"/>
                <v:fill/>
              </v:shape>
            </v:group>
            <v:group style="position:absolute;left:7624;top:5811;width:103;height:185" coordorigin="7624,5811" coordsize="103,185">
              <v:shape style="position:absolute;left:7624;top:5811;width:103;height:185" coordorigin="7624,5811" coordsize="103,185" path="m7624,5996l7727,5996,7727,5811,7624,5811,7624,5996e" filled="t" fillcolor="#FFFFFF" stroked="f">
                <v:path arrowok="t"/>
                <v:fill/>
              </v:shape>
            </v:group>
            <v:group style="position:absolute;left:6563;top:5811;width:1061;height:185" coordorigin="6563,5811" coordsize="1061,185">
              <v:shape style="position:absolute;left:6563;top:5811;width:1061;height:185" coordorigin="6563,5811" coordsize="1061,185" path="m6563,5996l7624,5996,7624,5811,6563,5811,6563,5996e" filled="t" fillcolor="#FFFFFF" stroked="f">
                <v:path arrowok="t"/>
                <v:fill/>
              </v:shape>
            </v:group>
            <v:group style="position:absolute;left:7732;top:5811;width:108;height:185" coordorigin="7732,5811" coordsize="108,185">
              <v:shape style="position:absolute;left:7732;top:5811;width:108;height:185" coordorigin="7732,5811" coordsize="108,185" path="m7732,5996l7840,5996,7840,5811,7732,5811,7732,5996e" filled="t" fillcolor="#FFFFFF" stroked="f">
                <v:path arrowok="t"/>
                <v:fill/>
              </v:shape>
            </v:group>
            <v:group style="position:absolute;left:8353;top:5811;width:103;height:185" coordorigin="8353,5811" coordsize="103,185">
              <v:shape style="position:absolute;left:8353;top:5811;width:103;height:185" coordorigin="8353,5811" coordsize="103,185" path="m8353,5996l8457,5996,8457,5811,8353,5811,8353,5996e" filled="t" fillcolor="#FFFFFF" stroked="f">
                <v:path arrowok="t"/>
                <v:fill/>
              </v:shape>
            </v:group>
            <v:group style="position:absolute;left:7840;top:5811;width:514;height:185" coordorigin="7840,5811" coordsize="514,185">
              <v:shape style="position:absolute;left:7840;top:5811;width:514;height:185" coordorigin="7840,5811" coordsize="514,185" path="m7840,5996l8353,5996,8353,5811,7840,5811,7840,5996e" filled="t" fillcolor="#FFFFFF" stroked="f">
                <v:path arrowok="t"/>
                <v:fill/>
              </v:shape>
            </v:group>
            <v:group style="position:absolute;left:8461;top:5802;width:108;height:206" coordorigin="8461,5802" coordsize="108,206">
              <v:shape style="position:absolute;left:8461;top:5802;width:108;height:206" coordorigin="8461,5802" coordsize="108,206" path="m8461,6008l8569,6008,8569,5802,8461,5802,8461,6008e" filled="t" fillcolor="#FFFFFF" stroked="f">
                <v:path arrowok="t"/>
                <v:fill/>
              </v:shape>
            </v:group>
            <v:group style="position:absolute;left:9079;top:5802;width:103;height:206" coordorigin="9079,5802" coordsize="103,206">
              <v:shape style="position:absolute;left:9079;top:5802;width:103;height:206" coordorigin="9079,5802" coordsize="103,206" path="m9079,6008l9182,6008,9182,5802,9079,5802,9079,6008e" filled="t" fillcolor="#FFFFFF" stroked="f">
                <v:path arrowok="t"/>
                <v:fill/>
              </v:shape>
            </v:group>
            <v:group style="position:absolute;left:8569;top:5802;width:509;height:206" coordorigin="8569,5802" coordsize="509,206">
              <v:shape style="position:absolute;left:8569;top:5802;width:509;height:206" coordorigin="8569,5802" coordsize="509,206" path="m9079,6008l9079,5802,8569,5802,8569,6008,9079,6008e" filled="t" fillcolor="#FFFFFF" stroked="f">
                <v:path arrowok="t"/>
                <v:fill/>
              </v:shape>
            </v:group>
            <v:group style="position:absolute;left:9187;top:5802;width:108;height:206" coordorigin="9187,5802" coordsize="108,206">
              <v:shape style="position:absolute;left:9187;top:5802;width:108;height:206" coordorigin="9187,5802" coordsize="108,206" path="m9187,6008l9295,6008,9295,5802,9187,5802,9187,6008e" filled="t" fillcolor="#FFFFFF" stroked="f">
                <v:path arrowok="t"/>
                <v:fill/>
              </v:shape>
            </v:group>
            <v:group style="position:absolute;left:9686;top:5802;width:103;height:206" coordorigin="9686,5802" coordsize="103,206">
              <v:shape style="position:absolute;left:9686;top:5802;width:103;height:206" coordorigin="9686,5802" coordsize="103,206" path="m9686,6008l9789,6008,9789,5802,9686,5802,9686,6008e" filled="t" fillcolor="#FFFFFF" stroked="f">
                <v:path arrowok="t"/>
                <v:fill/>
              </v:shape>
            </v:group>
            <v:group style="position:absolute;left:9295;top:5802;width:391;height:206" coordorigin="9295,5802" coordsize="391,206">
              <v:shape style="position:absolute;left:9295;top:5802;width:391;height:206" coordorigin="9295,5802" coordsize="391,206" path="m9686,6008l9686,5802,9295,5802,9295,6008,9686,6008e" filled="t" fillcolor="#FFFFFF" stroked="f">
                <v:path arrowok="t"/>
                <v:fill/>
              </v:shape>
            </v:group>
            <v:group style="position:absolute;left:9794;top:5802;width:108;height:206" coordorigin="9794,5802" coordsize="108,206">
              <v:shape style="position:absolute;left:9794;top:5802;width:108;height:206" coordorigin="9794,5802" coordsize="108,206" path="m9794,6008l9902,6008,9902,5802,9794,5802,9794,6008e" filled="t" fillcolor="#FFFFFF" stroked="f">
                <v:path arrowok="t"/>
                <v:fill/>
              </v:shape>
            </v:group>
            <v:group style="position:absolute;left:10334;top:5802;width:103;height:206" coordorigin="10334,5802" coordsize="103,206">
              <v:shape style="position:absolute;left:10334;top:5802;width:103;height:206" coordorigin="10334,5802" coordsize="103,206" path="m10334,6008l10437,6008,10437,5802,10334,5802,10334,6008e" filled="t" fillcolor="#FFFFFF" stroked="f">
                <v:path arrowok="t"/>
                <v:fill/>
              </v:shape>
            </v:group>
            <v:group style="position:absolute;left:9902;top:5802;width:432;height:206" coordorigin="9902,5802" coordsize="432,206">
              <v:shape style="position:absolute;left:9902;top:5802;width:432;height:206" coordorigin="9902,5802" coordsize="432,206" path="m10334,6008l10334,5802,9902,5802,9902,6008,10334,6008e" filled="t" fillcolor="#FFFFFF" stroked="f">
                <v:path arrowok="t"/>
                <v:fill/>
              </v:shape>
            </v:group>
            <v:group style="position:absolute;left:10442;top:5811;width:108;height:185" coordorigin="10442,5811" coordsize="108,185">
              <v:shape style="position:absolute;left:10442;top:5811;width:108;height:185" coordorigin="10442,5811" coordsize="108,185" path="m10442,5996l10550,5996,10550,5811,10442,5811,10442,5996e" filled="t" fillcolor="#FFFFFF" stroked="f">
                <v:path arrowok="t"/>
                <v:fill/>
              </v:shape>
            </v:group>
            <v:group style="position:absolute;left:11054;top:5811;width:101;height:185" coordorigin="11054,5811" coordsize="101,185">
              <v:shape style="position:absolute;left:11054;top:5811;width:101;height:185" coordorigin="11054,5811" coordsize="101,185" path="m11054,5996l11155,5996,11155,5811,11054,5811,11054,5996e" filled="t" fillcolor="#FFFFFF" stroked="f">
                <v:path arrowok="t"/>
                <v:fill/>
              </v:shape>
            </v:group>
            <v:group style="position:absolute;left:10550;top:5811;width:504;height:185" coordorigin="10550,5811" coordsize="504,185">
              <v:shape style="position:absolute;left:10550;top:5811;width:504;height:185" coordorigin="10550,5811" coordsize="504,185" path="m10550,5996l11054,5996,11054,5811,10550,5811,10550,5996e" filled="t" fillcolor="#FFFFFF" stroked="f">
                <v:path arrowok="t"/>
                <v:fill/>
              </v:shape>
            </v:group>
            <v:group style="position:absolute;left:725;top:8403;width:103;height:206" coordorigin="725,8403" coordsize="103,206">
              <v:shape style="position:absolute;left:725;top:8403;width:103;height:206" coordorigin="725,8403" coordsize="103,206" path="m725,8610l828,8610,828,8403,725,8403,725,8610e" filled="t" fillcolor="#FFFFFF" stroked="f">
                <v:path arrowok="t"/>
                <v:fill/>
              </v:shape>
            </v:group>
            <v:group style="position:absolute;left:2153;top:8403;width:103;height:206" coordorigin="2153,8403" coordsize="103,206">
              <v:shape style="position:absolute;left:2153;top:8403;width:103;height:206" coordorigin="2153,8403" coordsize="103,206" path="m2153,8610l2256,8610,2256,8403,2153,8403,2153,8610e" filled="t" fillcolor="#FFFFFF" stroked="f">
                <v:path arrowok="t"/>
                <v:fill/>
              </v:shape>
            </v:group>
            <v:group style="position:absolute;left:828;top:8403;width:1325;height:206" coordorigin="828,8403" coordsize="1325,206">
              <v:shape style="position:absolute;left:828;top:8403;width:1325;height:206" coordorigin="828,8403" coordsize="1325,206" path="m828,8610l2153,8610,2153,8403,828,8403,828,8610e" filled="t" fillcolor="#FFFFFF" stroked="f">
                <v:path arrowok="t"/>
                <v:fill/>
              </v:shape>
            </v:group>
            <v:group style="position:absolute;left:2261;top:8415;width:108;height:182" coordorigin="2261,8415" coordsize="108,182">
              <v:shape style="position:absolute;left:2261;top:8415;width:108;height:182" coordorigin="2261,8415" coordsize="108,182" path="m2261,8598l2369,8598,2369,8415,2261,8415,2261,8598e" filled="t" fillcolor="#FFFFFF" stroked="f">
                <v:path arrowok="t"/>
                <v:fill/>
              </v:shape>
            </v:group>
            <v:group style="position:absolute;left:2844;top:8415;width:103;height:182" coordorigin="2844,8415" coordsize="103,182">
              <v:shape style="position:absolute;left:2844;top:8415;width:103;height:182" coordorigin="2844,8415" coordsize="103,182" path="m2844,8598l2948,8598,2948,8415,2844,8415,2844,8598e" filled="t" fillcolor="#FFFFFF" stroked="f">
                <v:path arrowok="t"/>
                <v:fill/>
              </v:shape>
            </v:group>
            <v:group style="position:absolute;left:2369;top:8415;width:475;height:182" coordorigin="2369,8415" coordsize="475,182">
              <v:shape style="position:absolute;left:2369;top:8415;width:475;height:182" coordorigin="2369,8415" coordsize="475,182" path="m2369,8598l2844,8598,2844,8415,2369,8415,2369,8598e" filled="t" fillcolor="#FFFFFF" stroked="f">
                <v:path arrowok="t"/>
                <v:fill/>
              </v:shape>
            </v:group>
            <v:group style="position:absolute;left:2952;top:8403;width:108;height:206" coordorigin="2952,8403" coordsize="108,206">
              <v:shape style="position:absolute;left:2952;top:8403;width:108;height:206" coordorigin="2952,8403" coordsize="108,206" path="m2952,8610l3060,8610,3060,8403,2952,8403,2952,8610e" filled="t" fillcolor="#FFFFFF" stroked="f">
                <v:path arrowok="t"/>
                <v:fill/>
              </v:shape>
            </v:group>
            <v:group style="position:absolute;left:3528;top:8403;width:103;height:206" coordorigin="3528,8403" coordsize="103,206">
              <v:shape style="position:absolute;left:3528;top:8403;width:103;height:206" coordorigin="3528,8403" coordsize="103,206" path="m3528,8610l3632,8610,3632,8403,3528,8403,3528,8610e" filled="t" fillcolor="#FFFFFF" stroked="f">
                <v:path arrowok="t"/>
                <v:fill/>
              </v:shape>
            </v:group>
            <v:group style="position:absolute;left:3060;top:8403;width:468;height:206" coordorigin="3060,8403" coordsize="468,206">
              <v:shape style="position:absolute;left:3060;top:8403;width:468;height:206" coordorigin="3060,8403" coordsize="468,206" path="m3060,8610l3528,8610,3528,8403,3060,8403,3060,8610e" filled="t" fillcolor="#FFFFFF" stroked="f">
                <v:path arrowok="t"/>
                <v:fill/>
              </v:shape>
            </v:group>
            <v:group style="position:absolute;left:3636;top:8415;width:108;height:182" coordorigin="3636,8415" coordsize="108,182">
              <v:shape style="position:absolute;left:3636;top:8415;width:108;height:182" coordorigin="3636,8415" coordsize="108,182" path="m3636,8598l3744,8598,3744,8415,3636,8415,3636,8598e" filled="t" fillcolor="#FFFFFF" stroked="f">
                <v:path arrowok="t"/>
                <v:fill/>
              </v:shape>
            </v:group>
            <v:group style="position:absolute;left:4393;top:8415;width:103;height:182" coordorigin="4393,8415" coordsize="103,182">
              <v:shape style="position:absolute;left:4393;top:8415;width:103;height:182" coordorigin="4393,8415" coordsize="103,182" path="m4393,8598l4496,8598,4496,8415,4393,8415,4393,8598e" filled="t" fillcolor="#FFFFFF" stroked="f">
                <v:path arrowok="t"/>
                <v:fill/>
              </v:shape>
            </v:group>
            <v:group style="position:absolute;left:3744;top:8415;width:648;height:182" coordorigin="3744,8415" coordsize="648,182">
              <v:shape style="position:absolute;left:3744;top:8415;width:648;height:182" coordorigin="3744,8415" coordsize="648,182" path="m3744,8598l4393,8598,4393,8415,3744,8415,3744,8598e" filled="t" fillcolor="#FFFFFF" stroked="f">
                <v:path arrowok="t"/>
                <v:fill/>
              </v:shape>
            </v:group>
            <v:group style="position:absolute;left:4501;top:8403;width:108;height:206" coordorigin="4501,8403" coordsize="108,206">
              <v:shape style="position:absolute;left:4501;top:8403;width:108;height:206" coordorigin="4501,8403" coordsize="108,206" path="m4501,8610l4609,8610,4609,8403,4501,8403,4501,8610e" filled="t" fillcolor="#FFFFFF" stroked="f">
                <v:path arrowok="t"/>
                <v:fill/>
              </v:shape>
            </v:group>
            <v:group style="position:absolute;left:5065;top:8403;width:103;height:206" coordorigin="5065,8403" coordsize="103,206">
              <v:shape style="position:absolute;left:5065;top:8403;width:103;height:206" coordorigin="5065,8403" coordsize="103,206" path="m5065,8610l5168,8610,5168,8403,5065,8403,5065,8610e" filled="t" fillcolor="#FFFFFF" stroked="f">
                <v:path arrowok="t"/>
                <v:fill/>
              </v:shape>
            </v:group>
            <v:group style="position:absolute;left:4609;top:8403;width:456;height:206" coordorigin="4609,8403" coordsize="456,206">
              <v:shape style="position:absolute;left:4609;top:8403;width:456;height:206" coordorigin="4609,8403" coordsize="456,206" path="m4609,8610l5065,8610,5065,8403,4609,8403,4609,8610e" filled="t" fillcolor="#FFFFFF" stroked="f">
                <v:path arrowok="t"/>
                <v:fill/>
              </v:shape>
            </v:group>
            <v:group style="position:absolute;left:5173;top:8415;width:108;height:182" coordorigin="5173,8415" coordsize="108,182">
              <v:shape style="position:absolute;left:5173;top:8415;width:108;height:182" coordorigin="5173,8415" coordsize="108,182" path="m5173,8598l5281,8598,5281,8415,5173,8415,5173,8598e" filled="t" fillcolor="#FFFFFF" stroked="f">
                <v:path arrowok="t"/>
                <v:fill/>
              </v:shape>
            </v:group>
            <v:group style="position:absolute;left:5754;top:8415;width:103;height:182" coordorigin="5754,8415" coordsize="103,182">
              <v:shape style="position:absolute;left:5754;top:8415;width:103;height:182" coordorigin="5754,8415" coordsize="103,182" path="m5754,8598l5857,8598,5857,8415,5754,8415,5754,8598e" filled="t" fillcolor="#FFFFFF" stroked="f">
                <v:path arrowok="t"/>
                <v:fill/>
              </v:shape>
            </v:group>
            <v:group style="position:absolute;left:5281;top:8415;width:473;height:182" coordorigin="5281,8415" coordsize="473,182">
              <v:shape style="position:absolute;left:5281;top:8415;width:473;height:182" coordorigin="5281,8415" coordsize="473,182" path="m5281,8598l5754,8598,5754,8415,5281,8415,5281,8598e" filled="t" fillcolor="#FFFFFF" stroked="f">
                <v:path arrowok="t"/>
                <v:fill/>
              </v:shape>
            </v:group>
            <v:group style="position:absolute;left:5862;top:8403;width:108;height:206" coordorigin="5862,8403" coordsize="108,206">
              <v:shape style="position:absolute;left:5862;top:8403;width:108;height:206" coordorigin="5862,8403" coordsize="108,206" path="m5862,8610l5970,8610,5970,8403,5862,8403,5862,8610e" filled="t" fillcolor="#FFFFFF" stroked="f">
                <v:path arrowok="t"/>
                <v:fill/>
              </v:shape>
            </v:group>
            <v:group style="position:absolute;left:6347;top:8403;width:103;height:206" coordorigin="6347,8403" coordsize="103,206">
              <v:shape style="position:absolute;left:6347;top:8403;width:103;height:206" coordorigin="6347,8403" coordsize="103,206" path="m6347,8610l6450,8610,6450,8403,6347,8403,6347,8610e" filled="t" fillcolor="#FFFFFF" stroked="f">
                <v:path arrowok="t"/>
                <v:fill/>
              </v:shape>
            </v:group>
            <v:group style="position:absolute;left:5970;top:8403;width:377;height:206" coordorigin="5970,8403" coordsize="377,206">
              <v:shape style="position:absolute;left:5970;top:8403;width:377;height:206" coordorigin="5970,8403" coordsize="377,206" path="m5970,8610l6347,8610,6347,8403,5970,8403,5970,8610e" filled="t" fillcolor="#FFFFFF" stroked="f">
                <v:path arrowok="t"/>
                <v:fill/>
              </v:shape>
            </v:group>
            <v:group style="position:absolute;left:6455;top:8415;width:108;height:182" coordorigin="6455,8415" coordsize="108,182">
              <v:shape style="position:absolute;left:6455;top:8415;width:108;height:182" coordorigin="6455,8415" coordsize="108,182" path="m6455,8598l6563,8598,6563,8415,6455,8415,6455,8598e" filled="t" fillcolor="#FFFFFF" stroked="f">
                <v:path arrowok="t"/>
                <v:fill/>
              </v:shape>
            </v:group>
            <v:group style="position:absolute;left:7624;top:8415;width:103;height:182" coordorigin="7624,8415" coordsize="103,182">
              <v:shape style="position:absolute;left:7624;top:8415;width:103;height:182" coordorigin="7624,8415" coordsize="103,182" path="m7624,8598l7727,8598,7727,8415,7624,8415,7624,8598e" filled="t" fillcolor="#FFFFFF" stroked="f">
                <v:path arrowok="t"/>
                <v:fill/>
              </v:shape>
            </v:group>
            <v:group style="position:absolute;left:6563;top:8415;width:1061;height:182" coordorigin="6563,8415" coordsize="1061,182">
              <v:shape style="position:absolute;left:6563;top:8415;width:1061;height:182" coordorigin="6563,8415" coordsize="1061,182" path="m6563,8598l7624,8598,7624,8415,6563,8415,6563,8598e" filled="t" fillcolor="#FFFFFF" stroked="f">
                <v:path arrowok="t"/>
                <v:fill/>
              </v:shape>
            </v:group>
            <v:group style="position:absolute;left:7732;top:8415;width:108;height:182" coordorigin="7732,8415" coordsize="108,182">
              <v:shape style="position:absolute;left:7732;top:8415;width:108;height:182" coordorigin="7732,8415" coordsize="108,182" path="m7732,8598l7840,8598,7840,8415,7732,8415,7732,8598e" filled="t" fillcolor="#FFFFFF" stroked="f">
                <v:path arrowok="t"/>
                <v:fill/>
              </v:shape>
            </v:group>
            <v:group style="position:absolute;left:8353;top:8415;width:103;height:182" coordorigin="8353,8415" coordsize="103,182">
              <v:shape style="position:absolute;left:8353;top:8415;width:103;height:182" coordorigin="8353,8415" coordsize="103,182" path="m8353,8598l8457,8598,8457,8415,8353,8415,8353,8598e" filled="t" fillcolor="#FFFFFF" stroked="f">
                <v:path arrowok="t"/>
                <v:fill/>
              </v:shape>
            </v:group>
            <v:group style="position:absolute;left:7840;top:8415;width:514;height:182" coordorigin="7840,8415" coordsize="514,182">
              <v:shape style="position:absolute;left:7840;top:8415;width:514;height:182" coordorigin="7840,8415" coordsize="514,182" path="m7840,8598l8353,8598,8353,8415,7840,8415,7840,8598e" filled="t" fillcolor="#FFFFFF" stroked="f">
                <v:path arrowok="t"/>
                <v:fill/>
              </v:shape>
            </v:group>
            <v:group style="position:absolute;left:8461;top:8403;width:108;height:206" coordorigin="8461,8403" coordsize="108,206">
              <v:shape style="position:absolute;left:8461;top:8403;width:108;height:206" coordorigin="8461,8403" coordsize="108,206" path="m8461,8610l8569,8610,8569,8403,8461,8403,8461,8610e" filled="t" fillcolor="#FFFFFF" stroked="f">
                <v:path arrowok="t"/>
                <v:fill/>
              </v:shape>
            </v:group>
            <v:group style="position:absolute;left:9079;top:8403;width:103;height:206" coordorigin="9079,8403" coordsize="103,206">
              <v:shape style="position:absolute;left:9079;top:8403;width:103;height:206" coordorigin="9079,8403" coordsize="103,206" path="m9079,8610l9182,8610,9182,8403,9079,8403,9079,8610e" filled="t" fillcolor="#FFFFFF" stroked="f">
                <v:path arrowok="t"/>
                <v:fill/>
              </v:shape>
            </v:group>
            <v:group style="position:absolute;left:8569;top:8403;width:509;height:206" coordorigin="8569,8403" coordsize="509,206">
              <v:shape style="position:absolute;left:8569;top:8403;width:509;height:206" coordorigin="8569,8403" coordsize="509,206" path="m8569,8610l9079,8610,9079,8403,8569,8403,8569,8610e" filled="t" fillcolor="#FFFFFF" stroked="f">
                <v:path arrowok="t"/>
                <v:fill/>
              </v:shape>
            </v:group>
            <v:group style="position:absolute;left:9187;top:8403;width:108;height:206" coordorigin="9187,8403" coordsize="108,206">
              <v:shape style="position:absolute;left:9187;top:8403;width:108;height:206" coordorigin="9187,8403" coordsize="108,206" path="m9187,8610l9295,8610,9295,8403,9187,8403,9187,8610e" filled="t" fillcolor="#FFFFFF" stroked="f">
                <v:path arrowok="t"/>
                <v:fill/>
              </v:shape>
            </v:group>
            <v:group style="position:absolute;left:9686;top:8403;width:103;height:206" coordorigin="9686,8403" coordsize="103,206">
              <v:shape style="position:absolute;left:9686;top:8403;width:103;height:206" coordorigin="9686,8403" coordsize="103,206" path="m9686,8610l9789,8610,9789,8403,9686,8403,9686,8610e" filled="t" fillcolor="#FFFFFF" stroked="f">
                <v:path arrowok="t"/>
                <v:fill/>
              </v:shape>
            </v:group>
            <v:group style="position:absolute;left:9295;top:8403;width:391;height:206" coordorigin="9295,8403" coordsize="391,206">
              <v:shape style="position:absolute;left:9295;top:8403;width:391;height:206" coordorigin="9295,8403" coordsize="391,206" path="m9295,8610l9686,8610,9686,8403,9295,8403,9295,8610e" filled="t" fillcolor="#FFFFFF" stroked="f">
                <v:path arrowok="t"/>
                <v:fill/>
              </v:shape>
            </v:group>
            <v:group style="position:absolute;left:9794;top:8403;width:108;height:206" coordorigin="9794,8403" coordsize="108,206">
              <v:shape style="position:absolute;left:9794;top:8403;width:108;height:206" coordorigin="9794,8403" coordsize="108,206" path="m9794,8610l9902,8610,9902,8403,9794,8403,9794,8610e" filled="t" fillcolor="#FFFFFF" stroked="f">
                <v:path arrowok="t"/>
                <v:fill/>
              </v:shape>
            </v:group>
            <v:group style="position:absolute;left:10334;top:8403;width:103;height:206" coordorigin="10334,8403" coordsize="103,206">
              <v:shape style="position:absolute;left:10334;top:8403;width:103;height:206" coordorigin="10334,8403" coordsize="103,206" path="m10334,8610l10437,8610,10437,8403,10334,8403,10334,8610e" filled="t" fillcolor="#FFFFFF" stroked="f">
                <v:path arrowok="t"/>
                <v:fill/>
              </v:shape>
            </v:group>
            <v:group style="position:absolute;left:9902;top:8403;width:432;height:206" coordorigin="9902,8403" coordsize="432,206">
              <v:shape style="position:absolute;left:9902;top:8403;width:432;height:206" coordorigin="9902,8403" coordsize="432,206" path="m9902,8610l10334,8610,10334,8403,9902,8403,9902,8610e" filled="t" fillcolor="#FFFFFF" stroked="f">
                <v:path arrowok="t"/>
                <v:fill/>
              </v:shape>
            </v:group>
            <v:group style="position:absolute;left:10442;top:8415;width:108;height:182" coordorigin="10442,8415" coordsize="108,182">
              <v:shape style="position:absolute;left:10442;top:8415;width:108;height:182" coordorigin="10442,8415" coordsize="108,182" path="m10442,8598l10550,8598,10550,8415,10442,8415,10442,8598e" filled="t" fillcolor="#FFFFFF" stroked="f">
                <v:path arrowok="t"/>
                <v:fill/>
              </v:shape>
            </v:group>
            <v:group style="position:absolute;left:11054;top:8415;width:101;height:182" coordorigin="11054,8415" coordsize="101,182">
              <v:shape style="position:absolute;left:11054;top:8415;width:101;height:182" coordorigin="11054,8415" coordsize="101,182" path="m11054,8598l11155,8598,11155,8415,11054,8415,11054,8598e" filled="t" fillcolor="#FFFFFF" stroked="f">
                <v:path arrowok="t"/>
                <v:fill/>
              </v:shape>
            </v:group>
            <v:group style="position:absolute;left:10550;top:8415;width:504;height:182" coordorigin="10550,8415" coordsize="504,182">
              <v:shape style="position:absolute;left:10550;top:8415;width:504;height:182" coordorigin="10550,8415" coordsize="504,182" path="m10550,8598l11054,8598,11054,8415,10550,8415,10550,8598e" filled="t" fillcolor="#FFFFFF" stroked="f">
                <v:path arrowok="t"/>
                <v:fill/>
              </v:shape>
            </v:group>
            <v:group style="position:absolute;left:725;top:10751;width:1532;height:2" coordorigin="725,10751" coordsize="1532,2">
              <v:shape style="position:absolute;left:725;top:10751;width:1532;height:2" coordorigin="725,10751" coordsize="1532,0" path="m725,10751l2256,10751e" filled="f" stroked="t" strokeweight="2.5pt" strokecolor="#FFFFFF">
                <v:path arrowok="t"/>
              </v:shape>
            </v:group>
            <v:group style="position:absolute;left:725;top:10775;width:103;height:206" coordorigin="725,10775" coordsize="103,206">
              <v:shape style="position:absolute;left:725;top:10775;width:103;height:206" coordorigin="725,10775" coordsize="103,206" path="m725,10981l828,10981,828,10775,725,10775,725,10981e" filled="t" fillcolor="#FFFFFF" stroked="f">
                <v:path arrowok="t"/>
                <v:fill/>
              </v:shape>
            </v:group>
            <v:group style="position:absolute;left:2153;top:10775;width:103;height:206" coordorigin="2153,10775" coordsize="103,206">
              <v:shape style="position:absolute;left:2153;top:10775;width:103;height:206" coordorigin="2153,10775" coordsize="103,206" path="m2153,10981l2256,10981,2256,10775,2153,10775,2153,10981e" filled="t" fillcolor="#FFFFFF" stroked="f">
                <v:path arrowok="t"/>
                <v:fill/>
              </v:shape>
            </v:group>
            <v:group style="position:absolute;left:828;top:10775;width:1325;height:206" coordorigin="828,10775" coordsize="1325,206">
              <v:shape style="position:absolute;left:828;top:10775;width:1325;height:206" coordorigin="828,10775" coordsize="1325,206" path="m828,10981l2153,10981,2153,10775,828,10775,828,10981e" filled="t" fillcolor="#FFFFFF" stroked="f">
                <v:path arrowok="t"/>
                <v:fill/>
              </v:shape>
            </v:group>
            <v:group style="position:absolute;left:2261;top:10763;width:108;height:185" coordorigin="2261,10763" coordsize="108,185">
              <v:shape style="position:absolute;left:2261;top:10763;width:108;height:185" coordorigin="2261,10763" coordsize="108,185" path="m2261,10948l2369,10948,2369,10763,2261,10763,2261,10948e" filled="t" fillcolor="#FFFFFF" stroked="f">
                <v:path arrowok="t"/>
                <v:fill/>
              </v:shape>
            </v:group>
            <v:group style="position:absolute;left:2844;top:10763;width:103;height:185" coordorigin="2844,10763" coordsize="103,185">
              <v:shape style="position:absolute;left:2844;top:10763;width:103;height:185" coordorigin="2844,10763" coordsize="103,185" path="m2844,10948l2948,10948,2948,10763,2844,10763,2844,10948e" filled="t" fillcolor="#FFFFFF" stroked="f">
                <v:path arrowok="t"/>
                <v:fill/>
              </v:shape>
            </v:group>
            <v:group style="position:absolute;left:2369;top:10763;width:475;height:185" coordorigin="2369,10763" coordsize="475,185">
              <v:shape style="position:absolute;left:2369;top:10763;width:475;height:185" coordorigin="2369,10763" coordsize="475,185" path="m2369,10948l2844,10948,2844,10763,2369,10763,2369,10948e" filled="t" fillcolor="#FFFFFF" stroked="f">
                <v:path arrowok="t"/>
                <v:fill/>
              </v:shape>
            </v:group>
            <v:group style="position:absolute;left:2952;top:10751;width:108;height:206" coordorigin="2952,10751" coordsize="108,206">
              <v:shape style="position:absolute;left:2952;top:10751;width:108;height:206" coordorigin="2952,10751" coordsize="108,206" path="m2952,10957l3060,10957,3060,10751,2952,10751,2952,10957e" filled="t" fillcolor="#FFFFFF" stroked="f">
                <v:path arrowok="t"/>
                <v:fill/>
              </v:shape>
            </v:group>
            <v:group style="position:absolute;left:3528;top:10751;width:103;height:206" coordorigin="3528,10751" coordsize="103,206">
              <v:shape style="position:absolute;left:3528;top:10751;width:103;height:206" coordorigin="3528,10751" coordsize="103,206" path="m3528,10957l3632,10957,3632,10751,3528,10751,3528,10957e" filled="t" fillcolor="#FFFFFF" stroked="f">
                <v:path arrowok="t"/>
                <v:fill/>
              </v:shape>
            </v:group>
            <v:group style="position:absolute;left:3060;top:10751;width:468;height:206" coordorigin="3060,10751" coordsize="468,206">
              <v:shape style="position:absolute;left:3060;top:10751;width:468;height:206" coordorigin="3060,10751" coordsize="468,206" path="m3060,10957l3528,10957,3528,10751,3060,10751,3060,10957e" filled="t" fillcolor="#FFFFFF" stroked="f">
                <v:path arrowok="t"/>
                <v:fill/>
              </v:shape>
            </v:group>
            <v:group style="position:absolute;left:3636;top:10763;width:108;height:185" coordorigin="3636,10763" coordsize="108,185">
              <v:shape style="position:absolute;left:3636;top:10763;width:108;height:185" coordorigin="3636,10763" coordsize="108,185" path="m3636,10948l3744,10948,3744,10763,3636,10763,3636,10948e" filled="t" fillcolor="#FFFFFF" stroked="f">
                <v:path arrowok="t"/>
                <v:fill/>
              </v:shape>
            </v:group>
            <v:group style="position:absolute;left:4393;top:10763;width:103;height:185" coordorigin="4393,10763" coordsize="103,185">
              <v:shape style="position:absolute;left:4393;top:10763;width:103;height:185" coordorigin="4393,10763" coordsize="103,185" path="m4393,10948l4496,10948,4496,10763,4393,10763,4393,10948e" filled="t" fillcolor="#FFFFFF" stroked="f">
                <v:path arrowok="t"/>
                <v:fill/>
              </v:shape>
            </v:group>
            <v:group style="position:absolute;left:3744;top:10763;width:648;height:185" coordorigin="3744,10763" coordsize="648,185">
              <v:shape style="position:absolute;left:3744;top:10763;width:648;height:185" coordorigin="3744,10763" coordsize="648,185" path="m3744,10948l4393,10948,4393,10763,3744,10763,3744,10948e" filled="t" fillcolor="#FFFFFF" stroked="f">
                <v:path arrowok="t"/>
                <v:fill/>
              </v:shape>
            </v:group>
            <v:group style="position:absolute;left:4501;top:10751;width:667;height:2" coordorigin="4501,10751" coordsize="667,2">
              <v:shape style="position:absolute;left:4501;top:10751;width:667;height:2" coordorigin="4501,10751" coordsize="667,0" path="m4501,10751l5168,10751e" filled="f" stroked="t" strokeweight="2.5pt" strokecolor="#FFFFFF">
                <v:path arrowok="t"/>
              </v:shape>
            </v:group>
            <v:group style="position:absolute;left:4501;top:10775;width:108;height:206" coordorigin="4501,10775" coordsize="108,206">
              <v:shape style="position:absolute;left:4501;top:10775;width:108;height:206" coordorigin="4501,10775" coordsize="108,206" path="m4501,10981l4609,10981,4609,10775,4501,10775,4501,10981e" filled="t" fillcolor="#FFFFFF" stroked="f">
                <v:path arrowok="t"/>
                <v:fill/>
              </v:shape>
            </v:group>
            <v:group style="position:absolute;left:5065;top:10775;width:103;height:206" coordorigin="5065,10775" coordsize="103,206">
              <v:shape style="position:absolute;left:5065;top:10775;width:103;height:206" coordorigin="5065,10775" coordsize="103,206" path="m5065,10981l5168,10981,5168,10775,5065,10775,5065,10981e" filled="t" fillcolor="#FFFFFF" stroked="f">
                <v:path arrowok="t"/>
                <v:fill/>
              </v:shape>
            </v:group>
            <v:group style="position:absolute;left:4609;top:10775;width:456;height:206" coordorigin="4609,10775" coordsize="456,206">
              <v:shape style="position:absolute;left:4609;top:10775;width:456;height:206" coordorigin="4609,10775" coordsize="456,206" path="m4609,10981l5065,10981,5065,10775,4609,10775,4609,10981e" filled="t" fillcolor="#FFFFFF" stroked="f">
                <v:path arrowok="t"/>
                <v:fill/>
              </v:shape>
            </v:group>
            <v:group style="position:absolute;left:5173;top:10763;width:108;height:185" coordorigin="5173,10763" coordsize="108,185">
              <v:shape style="position:absolute;left:5173;top:10763;width:108;height:185" coordorigin="5173,10763" coordsize="108,185" path="m5173,10948l5281,10948,5281,10763,5173,10763,5173,10948e" filled="t" fillcolor="#FFFFFF" stroked="f">
                <v:path arrowok="t"/>
                <v:fill/>
              </v:shape>
            </v:group>
            <v:group style="position:absolute;left:5754;top:10763;width:103;height:185" coordorigin="5754,10763" coordsize="103,185">
              <v:shape style="position:absolute;left:5754;top:10763;width:103;height:185" coordorigin="5754,10763" coordsize="103,185" path="m5754,10948l5857,10948,5857,10763,5754,10763,5754,10948e" filled="t" fillcolor="#FFFFFF" stroked="f">
                <v:path arrowok="t"/>
                <v:fill/>
              </v:shape>
            </v:group>
            <v:group style="position:absolute;left:5281;top:10763;width:473;height:185" coordorigin="5281,10763" coordsize="473,185">
              <v:shape style="position:absolute;left:5281;top:10763;width:473;height:185" coordorigin="5281,10763" coordsize="473,185" path="m5281,10948l5754,10948,5754,10763,5281,10763,5281,10948e" filled="t" fillcolor="#FFFFFF" stroked="f">
                <v:path arrowok="t"/>
                <v:fill/>
              </v:shape>
            </v:group>
            <v:group style="position:absolute;left:5862;top:10751;width:588;height:2" coordorigin="5862,10751" coordsize="588,2">
              <v:shape style="position:absolute;left:5862;top:10751;width:588;height:2" coordorigin="5862,10751" coordsize="588,0" path="m5862,10751l6450,10751e" filled="f" stroked="t" strokeweight="2.5pt" strokecolor="#FFFFFF">
                <v:path arrowok="t"/>
              </v:shape>
            </v:group>
            <v:group style="position:absolute;left:5862;top:10775;width:108;height:206" coordorigin="5862,10775" coordsize="108,206">
              <v:shape style="position:absolute;left:5862;top:10775;width:108;height:206" coordorigin="5862,10775" coordsize="108,206" path="m5862,10981l5970,10981,5970,10775,5862,10775,5862,10981e" filled="t" fillcolor="#FFFFFF" stroked="f">
                <v:path arrowok="t"/>
                <v:fill/>
              </v:shape>
            </v:group>
            <v:group style="position:absolute;left:6347;top:10775;width:103;height:206" coordorigin="6347,10775" coordsize="103,206">
              <v:shape style="position:absolute;left:6347;top:10775;width:103;height:206" coordorigin="6347,10775" coordsize="103,206" path="m6347,10981l6450,10981,6450,10775,6347,10775,6347,10981e" filled="t" fillcolor="#FFFFFF" stroked="f">
                <v:path arrowok="t"/>
                <v:fill/>
              </v:shape>
            </v:group>
            <v:group style="position:absolute;left:5970;top:10775;width:377;height:206" coordorigin="5970,10775" coordsize="377,206">
              <v:shape style="position:absolute;left:5970;top:10775;width:377;height:206" coordorigin="5970,10775" coordsize="377,206" path="m5970,10981l6347,10981,6347,10775,5970,10775,5970,10981e" filled="t" fillcolor="#FFFFFF" stroked="f">
                <v:path arrowok="t"/>
                <v:fill/>
              </v:shape>
            </v:group>
            <v:group style="position:absolute;left:6455;top:10763;width:108;height:185" coordorigin="6455,10763" coordsize="108,185">
              <v:shape style="position:absolute;left:6455;top:10763;width:108;height:185" coordorigin="6455,10763" coordsize="108,185" path="m6455,10948l6563,10948,6563,10763,6455,10763,6455,10948e" filled="t" fillcolor="#FFFFFF" stroked="f">
                <v:path arrowok="t"/>
                <v:fill/>
              </v:shape>
            </v:group>
            <v:group style="position:absolute;left:7624;top:10763;width:103;height:185" coordorigin="7624,10763" coordsize="103,185">
              <v:shape style="position:absolute;left:7624;top:10763;width:103;height:185" coordorigin="7624,10763" coordsize="103,185" path="m7624,10948l7727,10948,7727,10763,7624,10763,7624,10948e" filled="t" fillcolor="#FFFFFF" stroked="f">
                <v:path arrowok="t"/>
                <v:fill/>
              </v:shape>
            </v:group>
            <v:group style="position:absolute;left:6563;top:10763;width:1061;height:185" coordorigin="6563,10763" coordsize="1061,185">
              <v:shape style="position:absolute;left:6563;top:10763;width:1061;height:185" coordorigin="6563,10763" coordsize="1061,185" path="m6563,10948l7624,10948,7624,10763,6563,10763,6563,10948e" filled="t" fillcolor="#FFFFFF" stroked="f">
                <v:path arrowok="t"/>
                <v:fill/>
              </v:shape>
            </v:group>
            <v:group style="position:absolute;left:7732;top:10763;width:108;height:185" coordorigin="7732,10763" coordsize="108,185">
              <v:shape style="position:absolute;left:7732;top:10763;width:108;height:185" coordorigin="7732,10763" coordsize="108,185" path="m7732,10948l7840,10948,7840,10763,7732,10763,7732,10948e" filled="t" fillcolor="#FFFFFF" stroked="f">
                <v:path arrowok="t"/>
                <v:fill/>
              </v:shape>
            </v:group>
            <v:group style="position:absolute;left:8353;top:10763;width:103;height:185" coordorigin="8353,10763" coordsize="103,185">
              <v:shape style="position:absolute;left:8353;top:10763;width:103;height:185" coordorigin="8353,10763" coordsize="103,185" path="m8353,10948l8457,10948,8457,10763,8353,10763,8353,10948e" filled="t" fillcolor="#FFFFFF" stroked="f">
                <v:path arrowok="t"/>
                <v:fill/>
              </v:shape>
            </v:group>
            <v:group style="position:absolute;left:7840;top:10763;width:514;height:185" coordorigin="7840,10763" coordsize="514,185">
              <v:shape style="position:absolute;left:7840;top:10763;width:514;height:185" coordorigin="7840,10763" coordsize="514,185" path="m7840,10948l8353,10948,8353,10763,7840,10763,7840,10948e" filled="t" fillcolor="#FFFFFF" stroked="f">
                <v:path arrowok="t"/>
                <v:fill/>
              </v:shape>
            </v:group>
            <v:group style="position:absolute;left:8461;top:10751;width:108;height:206" coordorigin="8461,10751" coordsize="108,206">
              <v:shape style="position:absolute;left:8461;top:10751;width:108;height:206" coordorigin="8461,10751" coordsize="108,206" path="m8461,10957l8569,10957,8569,10751,8461,10751,8461,10957e" filled="t" fillcolor="#FFFFFF" stroked="f">
                <v:path arrowok="t"/>
                <v:fill/>
              </v:shape>
            </v:group>
            <v:group style="position:absolute;left:9079;top:10751;width:103;height:206" coordorigin="9079,10751" coordsize="103,206">
              <v:shape style="position:absolute;left:9079;top:10751;width:103;height:206" coordorigin="9079,10751" coordsize="103,206" path="m9079,10957l9182,10957,9182,10751,9079,10751,9079,10957e" filled="t" fillcolor="#FFFFFF" stroked="f">
                <v:path arrowok="t"/>
                <v:fill/>
              </v:shape>
            </v:group>
            <v:group style="position:absolute;left:8569;top:10751;width:509;height:206" coordorigin="8569,10751" coordsize="509,206">
              <v:shape style="position:absolute;left:8569;top:10751;width:509;height:206" coordorigin="8569,10751" coordsize="509,206" path="m8569,10957l9079,10957,9079,10751,8569,10751,8569,10957e" filled="t" fillcolor="#FFFFFF" stroked="f">
                <v:path arrowok="t"/>
                <v:fill/>
              </v:shape>
            </v:group>
            <v:group style="position:absolute;left:9187;top:10751;width:108;height:206" coordorigin="9187,10751" coordsize="108,206">
              <v:shape style="position:absolute;left:9187;top:10751;width:108;height:206" coordorigin="9187,10751" coordsize="108,206" path="m9187,10957l9295,10957,9295,10751,9187,10751,9187,10957e" filled="t" fillcolor="#FFFFFF" stroked="f">
                <v:path arrowok="t"/>
                <v:fill/>
              </v:shape>
            </v:group>
            <v:group style="position:absolute;left:9686;top:10751;width:103;height:206" coordorigin="9686,10751" coordsize="103,206">
              <v:shape style="position:absolute;left:9686;top:10751;width:103;height:206" coordorigin="9686,10751" coordsize="103,206" path="m9686,10957l9789,10957,9789,10751,9686,10751,9686,10957e" filled="t" fillcolor="#FFFFFF" stroked="f">
                <v:path arrowok="t"/>
                <v:fill/>
              </v:shape>
            </v:group>
            <v:group style="position:absolute;left:9295;top:10751;width:391;height:206" coordorigin="9295,10751" coordsize="391,206">
              <v:shape style="position:absolute;left:9295;top:10751;width:391;height:206" coordorigin="9295,10751" coordsize="391,206" path="m9295,10957l9686,10957,9686,10751,9295,10751,9295,10957e" filled="t" fillcolor="#FFFFFF" stroked="f">
                <v:path arrowok="t"/>
                <v:fill/>
              </v:shape>
            </v:group>
            <v:group style="position:absolute;left:9794;top:10751;width:108;height:206" coordorigin="9794,10751" coordsize="108,206">
              <v:shape style="position:absolute;left:9794;top:10751;width:108;height:206" coordorigin="9794,10751" coordsize="108,206" path="m9794,10957l9902,10957,9902,10751,9794,10751,9794,10957e" filled="t" fillcolor="#FFFFFF" stroked="f">
                <v:path arrowok="t"/>
                <v:fill/>
              </v:shape>
            </v:group>
            <v:group style="position:absolute;left:10334;top:10751;width:103;height:206" coordorigin="10334,10751" coordsize="103,206">
              <v:shape style="position:absolute;left:10334;top:10751;width:103;height:206" coordorigin="10334,10751" coordsize="103,206" path="m10334,10957l10437,10957,10437,10751,10334,10751,10334,10957e" filled="t" fillcolor="#FFFFFF" stroked="f">
                <v:path arrowok="t"/>
                <v:fill/>
              </v:shape>
            </v:group>
            <v:group style="position:absolute;left:9902;top:10751;width:432;height:206" coordorigin="9902,10751" coordsize="432,206">
              <v:shape style="position:absolute;left:9902;top:10751;width:432;height:206" coordorigin="9902,10751" coordsize="432,206" path="m9902,10957l10334,10957,10334,10751,9902,10751,9902,10957e" filled="t" fillcolor="#FFFFFF" stroked="f">
                <v:path arrowok="t"/>
                <v:fill/>
              </v:shape>
            </v:group>
            <v:group style="position:absolute;left:10442;top:10763;width:108;height:185" coordorigin="10442,10763" coordsize="108,185">
              <v:shape style="position:absolute;left:10442;top:10763;width:108;height:185" coordorigin="10442,10763" coordsize="108,185" path="m10442,10948l10550,10948,10550,10763,10442,10763,10442,10948e" filled="t" fillcolor="#FFFFFF" stroked="f">
                <v:path arrowok="t"/>
                <v:fill/>
              </v:shape>
            </v:group>
            <v:group style="position:absolute;left:11054;top:10763;width:101;height:185" coordorigin="11054,10763" coordsize="101,185">
              <v:shape style="position:absolute;left:11054;top:10763;width:101;height:185" coordorigin="11054,10763" coordsize="101,185" path="m11054,10948l11155,10948,11155,10763,11054,10763,11054,10948e" filled="t" fillcolor="#FFFFFF" stroked="f">
                <v:path arrowok="t"/>
                <v:fill/>
              </v:shape>
            </v:group>
            <v:group style="position:absolute;left:10550;top:10763;width:504;height:185" coordorigin="10550,10763" coordsize="504,185">
              <v:shape style="position:absolute;left:10550;top:10763;width:504;height:185" coordorigin="10550,10763" coordsize="504,185" path="m10550,10948l11054,10948,11054,10763,10550,10763,10550,10948e" filled="t" fillcolor="#FFFFFF" stroked="f">
                <v:path arrowok="t"/>
                <v:fill/>
              </v:shape>
            </v:group>
            <v:group style="position:absolute;left:725;top:11281;width:1532;height:2" coordorigin="725,11281" coordsize="1532,2">
              <v:shape style="position:absolute;left:725;top:11281;width:1532;height:2" coordorigin="725,11281" coordsize="1532,0" path="m725,11281l2256,11281e" filled="f" stroked="t" strokeweight="2.5pt" strokecolor="#FFFFFF">
                <v:path arrowok="t"/>
              </v:shape>
            </v:group>
            <v:group style="position:absolute;left:725;top:11305;width:103;height:206" coordorigin="725,11305" coordsize="103,206">
              <v:shape style="position:absolute;left:725;top:11305;width:103;height:206" coordorigin="725,11305" coordsize="103,206" path="m725,11512l828,11512,828,11305,725,11305,725,11512e" filled="t" fillcolor="#FFFFFF" stroked="f">
                <v:path arrowok="t"/>
                <v:fill/>
              </v:shape>
            </v:group>
            <v:group style="position:absolute;left:2153;top:11305;width:103;height:206" coordorigin="2153,11305" coordsize="103,206">
              <v:shape style="position:absolute;left:2153;top:11305;width:103;height:206" coordorigin="2153,11305" coordsize="103,206" path="m2153,11512l2256,11512,2256,11305,2153,11305,2153,11512e" filled="t" fillcolor="#FFFFFF" stroked="f">
                <v:path arrowok="t"/>
                <v:fill/>
              </v:shape>
            </v:group>
            <v:group style="position:absolute;left:828;top:11305;width:1325;height:206" coordorigin="828,11305" coordsize="1325,206">
              <v:shape style="position:absolute;left:828;top:11305;width:1325;height:206" coordorigin="828,11305" coordsize="1325,206" path="m828,11512l2153,11512,2153,11305,828,11305,828,11512e" filled="t" fillcolor="#FFFFFF" stroked="f">
                <v:path arrowok="t"/>
                <v:fill/>
              </v:shape>
            </v:group>
            <v:group style="position:absolute;left:2261;top:11293;width:108;height:182" coordorigin="2261,11293" coordsize="108,182">
              <v:shape style="position:absolute;left:2261;top:11293;width:108;height:182" coordorigin="2261,11293" coordsize="108,182" path="m2261,11476l2369,11476,2369,11293,2261,11293,2261,11476e" filled="t" fillcolor="#FFFFFF" stroked="f">
                <v:path arrowok="t"/>
                <v:fill/>
              </v:shape>
            </v:group>
            <v:group style="position:absolute;left:2844;top:11293;width:103;height:182" coordorigin="2844,11293" coordsize="103,182">
              <v:shape style="position:absolute;left:2844;top:11293;width:103;height:182" coordorigin="2844,11293" coordsize="103,182" path="m2844,11476l2948,11476,2948,11293,2844,11293,2844,11476e" filled="t" fillcolor="#FFFFFF" stroked="f">
                <v:path arrowok="t"/>
                <v:fill/>
              </v:shape>
            </v:group>
            <v:group style="position:absolute;left:2369;top:11293;width:475;height:182" coordorigin="2369,11293" coordsize="475,182">
              <v:shape style="position:absolute;left:2369;top:11293;width:475;height:182" coordorigin="2369,11293" coordsize="475,182" path="m2369,11476l2844,11476,2844,11293,2369,11293,2369,11476e" filled="t" fillcolor="#FFFFFF" stroked="f">
                <v:path arrowok="t"/>
                <v:fill/>
              </v:shape>
            </v:group>
            <v:group style="position:absolute;left:2952;top:11281;width:108;height:206" coordorigin="2952,11281" coordsize="108,206">
              <v:shape style="position:absolute;left:2952;top:11281;width:108;height:206" coordorigin="2952,11281" coordsize="108,206" path="m2952,11488l3060,11488,3060,11281,2952,11281,2952,11488e" filled="t" fillcolor="#FFFFFF" stroked="f">
                <v:path arrowok="t"/>
                <v:fill/>
              </v:shape>
            </v:group>
            <v:group style="position:absolute;left:3528;top:11281;width:103;height:206" coordorigin="3528,11281" coordsize="103,206">
              <v:shape style="position:absolute;left:3528;top:11281;width:103;height:206" coordorigin="3528,11281" coordsize="103,206" path="m3528,11488l3632,11488,3632,11281,3528,11281,3528,11488e" filled="t" fillcolor="#FFFFFF" stroked="f">
                <v:path arrowok="t"/>
                <v:fill/>
              </v:shape>
            </v:group>
            <v:group style="position:absolute;left:3060;top:11281;width:468;height:206" coordorigin="3060,11281" coordsize="468,206">
              <v:shape style="position:absolute;left:3060;top:11281;width:468;height:206" coordorigin="3060,11281" coordsize="468,206" path="m3060,11488l3528,11488,3528,11281,3060,11281,3060,11488e" filled="t" fillcolor="#FFFFFF" stroked="f">
                <v:path arrowok="t"/>
                <v:fill/>
              </v:shape>
            </v:group>
            <v:group style="position:absolute;left:3636;top:11293;width:108;height:182" coordorigin="3636,11293" coordsize="108,182">
              <v:shape style="position:absolute;left:3636;top:11293;width:108;height:182" coordorigin="3636,11293" coordsize="108,182" path="m3636,11476l3744,11476,3744,11293,3636,11293,3636,11476e" filled="t" fillcolor="#FFFFFF" stroked="f">
                <v:path arrowok="t"/>
                <v:fill/>
              </v:shape>
            </v:group>
            <v:group style="position:absolute;left:4393;top:11293;width:103;height:182" coordorigin="4393,11293" coordsize="103,182">
              <v:shape style="position:absolute;left:4393;top:11293;width:103;height:182" coordorigin="4393,11293" coordsize="103,182" path="m4393,11476l4496,11476,4496,11293,4393,11293,4393,11476e" filled="t" fillcolor="#FFFFFF" stroked="f">
                <v:path arrowok="t"/>
                <v:fill/>
              </v:shape>
            </v:group>
            <v:group style="position:absolute;left:3744;top:11293;width:648;height:182" coordorigin="3744,11293" coordsize="648,182">
              <v:shape style="position:absolute;left:3744;top:11293;width:648;height:182" coordorigin="3744,11293" coordsize="648,182" path="m3744,11476l4393,11476,4393,11293,3744,11293,3744,11476e" filled="t" fillcolor="#FFFFFF" stroked="f">
                <v:path arrowok="t"/>
                <v:fill/>
              </v:shape>
            </v:group>
            <v:group style="position:absolute;left:4501;top:11281;width:667;height:2" coordorigin="4501,11281" coordsize="667,2">
              <v:shape style="position:absolute;left:4501;top:11281;width:667;height:2" coordorigin="4501,11281" coordsize="667,0" path="m4501,11281l5168,11281e" filled="f" stroked="t" strokeweight="2.5pt" strokecolor="#FFFFFF">
                <v:path arrowok="t"/>
              </v:shape>
            </v:group>
            <v:group style="position:absolute;left:4501;top:11305;width:108;height:206" coordorigin="4501,11305" coordsize="108,206">
              <v:shape style="position:absolute;left:4501;top:11305;width:108;height:206" coordorigin="4501,11305" coordsize="108,206" path="m4501,11512l4609,11512,4609,11305,4501,11305,4501,11512e" filled="t" fillcolor="#FFFFFF" stroked="f">
                <v:path arrowok="t"/>
                <v:fill/>
              </v:shape>
            </v:group>
            <v:group style="position:absolute;left:5065;top:11305;width:103;height:206" coordorigin="5065,11305" coordsize="103,206">
              <v:shape style="position:absolute;left:5065;top:11305;width:103;height:206" coordorigin="5065,11305" coordsize="103,206" path="m5065,11512l5168,11512,5168,11305,5065,11305,5065,11512e" filled="t" fillcolor="#FFFFFF" stroked="f">
                <v:path arrowok="t"/>
                <v:fill/>
              </v:shape>
            </v:group>
            <v:group style="position:absolute;left:4609;top:11305;width:456;height:206" coordorigin="4609,11305" coordsize="456,206">
              <v:shape style="position:absolute;left:4609;top:11305;width:456;height:206" coordorigin="4609,11305" coordsize="456,206" path="m4609,11512l5065,11512,5065,11305,4609,11305,4609,11512e" filled="t" fillcolor="#FFFFFF" stroked="f">
                <v:path arrowok="t"/>
                <v:fill/>
              </v:shape>
            </v:group>
            <v:group style="position:absolute;left:5173;top:11293;width:108;height:182" coordorigin="5173,11293" coordsize="108,182">
              <v:shape style="position:absolute;left:5173;top:11293;width:108;height:182" coordorigin="5173,11293" coordsize="108,182" path="m5173,11476l5281,11476,5281,11293,5173,11293,5173,11476e" filled="t" fillcolor="#FFFFFF" stroked="f">
                <v:path arrowok="t"/>
                <v:fill/>
              </v:shape>
            </v:group>
            <v:group style="position:absolute;left:5754;top:11293;width:103;height:182" coordorigin="5754,11293" coordsize="103,182">
              <v:shape style="position:absolute;left:5754;top:11293;width:103;height:182" coordorigin="5754,11293" coordsize="103,182" path="m5754,11476l5857,11476,5857,11293,5754,11293,5754,11476e" filled="t" fillcolor="#FFFFFF" stroked="f">
                <v:path arrowok="t"/>
                <v:fill/>
              </v:shape>
            </v:group>
            <v:group style="position:absolute;left:5281;top:11293;width:473;height:182" coordorigin="5281,11293" coordsize="473,182">
              <v:shape style="position:absolute;left:5281;top:11293;width:473;height:182" coordorigin="5281,11293" coordsize="473,182" path="m5281,11476l5754,11476,5754,11293,5281,11293,5281,11476e" filled="t" fillcolor="#FFFFFF" stroked="f">
                <v:path arrowok="t"/>
                <v:fill/>
              </v:shape>
            </v:group>
            <v:group style="position:absolute;left:5862;top:11281;width:588;height:2" coordorigin="5862,11281" coordsize="588,2">
              <v:shape style="position:absolute;left:5862;top:11281;width:588;height:2" coordorigin="5862,11281" coordsize="588,0" path="m5862,11281l6450,11281e" filled="f" stroked="t" strokeweight="2.5pt" strokecolor="#FFFFFF">
                <v:path arrowok="t"/>
              </v:shape>
            </v:group>
            <v:group style="position:absolute;left:5862;top:11305;width:108;height:206" coordorigin="5862,11305" coordsize="108,206">
              <v:shape style="position:absolute;left:5862;top:11305;width:108;height:206" coordorigin="5862,11305" coordsize="108,206" path="m5862,11512l5970,11512,5970,11305,5862,11305,5862,11512e" filled="t" fillcolor="#FFFFFF" stroked="f">
                <v:path arrowok="t"/>
                <v:fill/>
              </v:shape>
            </v:group>
            <v:group style="position:absolute;left:6347;top:11305;width:103;height:206" coordorigin="6347,11305" coordsize="103,206">
              <v:shape style="position:absolute;left:6347;top:11305;width:103;height:206" coordorigin="6347,11305" coordsize="103,206" path="m6347,11512l6450,11512,6450,11305,6347,11305,6347,11512e" filled="t" fillcolor="#FFFFFF" stroked="f">
                <v:path arrowok="t"/>
                <v:fill/>
              </v:shape>
            </v:group>
            <v:group style="position:absolute;left:5970;top:11305;width:377;height:206" coordorigin="5970,11305" coordsize="377,206">
              <v:shape style="position:absolute;left:5970;top:11305;width:377;height:206" coordorigin="5970,11305" coordsize="377,206" path="m5970,11512l6347,11512,6347,11305,5970,11305,5970,11512e" filled="t" fillcolor="#FFFFFF" stroked="f">
                <v:path arrowok="t"/>
                <v:fill/>
              </v:shape>
            </v:group>
            <v:group style="position:absolute;left:6455;top:11293;width:108;height:182" coordorigin="6455,11293" coordsize="108,182">
              <v:shape style="position:absolute;left:6455;top:11293;width:108;height:182" coordorigin="6455,11293" coordsize="108,182" path="m6455,11476l6563,11476,6563,11293,6455,11293,6455,11476e" filled="t" fillcolor="#FFFFFF" stroked="f">
                <v:path arrowok="t"/>
                <v:fill/>
              </v:shape>
            </v:group>
            <v:group style="position:absolute;left:7624;top:11293;width:103;height:182" coordorigin="7624,11293" coordsize="103,182">
              <v:shape style="position:absolute;left:7624;top:11293;width:103;height:182" coordorigin="7624,11293" coordsize="103,182" path="m7624,11476l7727,11476,7727,11293,7624,11293,7624,11476e" filled="t" fillcolor="#FFFFFF" stroked="f">
                <v:path arrowok="t"/>
                <v:fill/>
              </v:shape>
            </v:group>
            <v:group style="position:absolute;left:6563;top:11293;width:1061;height:182" coordorigin="6563,11293" coordsize="1061,182">
              <v:shape style="position:absolute;left:6563;top:11293;width:1061;height:182" coordorigin="6563,11293" coordsize="1061,182" path="m6563,11476l7624,11476,7624,11293,6563,11293,6563,11476e" filled="t" fillcolor="#FFFFFF" stroked="f">
                <v:path arrowok="t"/>
                <v:fill/>
              </v:shape>
            </v:group>
            <v:group style="position:absolute;left:7732;top:11293;width:108;height:182" coordorigin="7732,11293" coordsize="108,182">
              <v:shape style="position:absolute;left:7732;top:11293;width:108;height:182" coordorigin="7732,11293" coordsize="108,182" path="m7732,11476l7840,11476,7840,11293,7732,11293,7732,11476e" filled="t" fillcolor="#FFFFFF" stroked="f">
                <v:path arrowok="t"/>
                <v:fill/>
              </v:shape>
            </v:group>
            <v:group style="position:absolute;left:8353;top:11293;width:103;height:182" coordorigin="8353,11293" coordsize="103,182">
              <v:shape style="position:absolute;left:8353;top:11293;width:103;height:182" coordorigin="8353,11293" coordsize="103,182" path="m8353,11476l8457,11476,8457,11293,8353,11293,8353,11476e" filled="t" fillcolor="#FFFFFF" stroked="f">
                <v:path arrowok="t"/>
                <v:fill/>
              </v:shape>
            </v:group>
            <v:group style="position:absolute;left:7840;top:11293;width:514;height:182" coordorigin="7840,11293" coordsize="514,182">
              <v:shape style="position:absolute;left:7840;top:11293;width:514;height:182" coordorigin="7840,11293" coordsize="514,182" path="m7840,11476l8353,11476,8353,11293,7840,11293,7840,11476e" filled="t" fillcolor="#FFFFFF" stroked="f">
                <v:path arrowok="t"/>
                <v:fill/>
              </v:shape>
            </v:group>
            <v:group style="position:absolute;left:8461;top:11281;width:108;height:206" coordorigin="8461,11281" coordsize="108,206">
              <v:shape style="position:absolute;left:8461;top:11281;width:108;height:206" coordorigin="8461,11281" coordsize="108,206" path="m8461,11488l8569,11488,8569,11281,8461,11281,8461,11488e" filled="t" fillcolor="#FFFFFF" stroked="f">
                <v:path arrowok="t"/>
                <v:fill/>
              </v:shape>
            </v:group>
            <v:group style="position:absolute;left:9079;top:11281;width:103;height:206" coordorigin="9079,11281" coordsize="103,206">
              <v:shape style="position:absolute;left:9079;top:11281;width:103;height:206" coordorigin="9079,11281" coordsize="103,206" path="m9079,11488l9182,11488,9182,11281,9079,11281,9079,11488e" filled="t" fillcolor="#FFFFFF" stroked="f">
                <v:path arrowok="t"/>
                <v:fill/>
              </v:shape>
            </v:group>
            <v:group style="position:absolute;left:8569;top:11281;width:509;height:206" coordorigin="8569,11281" coordsize="509,206">
              <v:shape style="position:absolute;left:8569;top:11281;width:509;height:206" coordorigin="8569,11281" coordsize="509,206" path="m8569,11488l9079,11488,9079,11281,8569,11281,8569,11488e" filled="t" fillcolor="#FFFFFF" stroked="f">
                <v:path arrowok="t"/>
                <v:fill/>
              </v:shape>
            </v:group>
            <v:group style="position:absolute;left:9187;top:11281;width:108;height:206" coordorigin="9187,11281" coordsize="108,206">
              <v:shape style="position:absolute;left:9187;top:11281;width:108;height:206" coordorigin="9187,11281" coordsize="108,206" path="m9187,11488l9295,11488,9295,11281,9187,11281,9187,11488e" filled="t" fillcolor="#FFFFFF" stroked="f">
                <v:path arrowok="t"/>
                <v:fill/>
              </v:shape>
            </v:group>
            <v:group style="position:absolute;left:9686;top:11281;width:103;height:206" coordorigin="9686,11281" coordsize="103,206">
              <v:shape style="position:absolute;left:9686;top:11281;width:103;height:206" coordorigin="9686,11281" coordsize="103,206" path="m9686,11488l9789,11488,9789,11281,9686,11281,9686,11488e" filled="t" fillcolor="#FFFFFF" stroked="f">
                <v:path arrowok="t"/>
                <v:fill/>
              </v:shape>
            </v:group>
            <v:group style="position:absolute;left:9295;top:11281;width:391;height:206" coordorigin="9295,11281" coordsize="391,206">
              <v:shape style="position:absolute;left:9295;top:11281;width:391;height:206" coordorigin="9295,11281" coordsize="391,206" path="m9295,11488l9686,11488,9686,11281,9295,11281,9295,11488e" filled="t" fillcolor="#FFFFFF" stroked="f">
                <v:path arrowok="t"/>
                <v:fill/>
              </v:shape>
            </v:group>
            <v:group style="position:absolute;left:9794;top:11281;width:108;height:206" coordorigin="9794,11281" coordsize="108,206">
              <v:shape style="position:absolute;left:9794;top:11281;width:108;height:206" coordorigin="9794,11281" coordsize="108,206" path="m9794,11488l9902,11488,9902,11281,9794,11281,9794,11488e" filled="t" fillcolor="#FFFFFF" stroked="f">
                <v:path arrowok="t"/>
                <v:fill/>
              </v:shape>
            </v:group>
            <v:group style="position:absolute;left:10334;top:11281;width:103;height:206" coordorigin="10334,11281" coordsize="103,206">
              <v:shape style="position:absolute;left:10334;top:11281;width:103;height:206" coordorigin="10334,11281" coordsize="103,206" path="m10334,11488l10437,11488,10437,11281,10334,11281,10334,11488e" filled="t" fillcolor="#FFFFFF" stroked="f">
                <v:path arrowok="t"/>
                <v:fill/>
              </v:shape>
            </v:group>
            <v:group style="position:absolute;left:9902;top:11281;width:432;height:206" coordorigin="9902,11281" coordsize="432,206">
              <v:shape style="position:absolute;left:9902;top:11281;width:432;height:206" coordorigin="9902,11281" coordsize="432,206" path="m9902,11488l10334,11488,10334,11281,9902,11281,9902,11488e" filled="t" fillcolor="#FFFFFF" stroked="f">
                <v:path arrowok="t"/>
                <v:fill/>
              </v:shape>
            </v:group>
            <v:group style="position:absolute;left:10442;top:11293;width:108;height:182" coordorigin="10442,11293" coordsize="108,182">
              <v:shape style="position:absolute;left:10442;top:11293;width:108;height:182" coordorigin="10442,11293" coordsize="108,182" path="m10442,11476l10550,11476,10550,11293,10442,11293,10442,11476e" filled="t" fillcolor="#FFFFFF" stroked="f">
                <v:path arrowok="t"/>
                <v:fill/>
              </v:shape>
            </v:group>
            <v:group style="position:absolute;left:11054;top:11293;width:101;height:182" coordorigin="11054,11293" coordsize="101,182">
              <v:shape style="position:absolute;left:11054;top:11293;width:101;height:182" coordorigin="11054,11293" coordsize="101,182" path="m11054,11476l11155,11476,11155,11293,11054,11293,11054,11476e" filled="t" fillcolor="#FFFFFF" stroked="f">
                <v:path arrowok="t"/>
                <v:fill/>
              </v:shape>
            </v:group>
            <v:group style="position:absolute;left:10550;top:11293;width:504;height:182" coordorigin="10550,11293" coordsize="504,182">
              <v:shape style="position:absolute;left:10550;top:11293;width:504;height:182" coordorigin="10550,11293" coordsize="504,182" path="m10550,11476l11054,11476,11054,11293,10550,11293,10550,11476e" filled="t" fillcolor="#FFFFFF" stroked="f">
                <v:path arrowok="t"/>
                <v:fill/>
              </v:shape>
            </v:group>
            <v:group style="position:absolute;left:725;top:12342;width:1532;height:2" coordorigin="725,12342" coordsize="1532,2">
              <v:shape style="position:absolute;left:725;top:12342;width:1532;height:2" coordorigin="725,12342" coordsize="1532,0" path="m725,12342l2256,12342e" filled="f" stroked="t" strokeweight="2.5pt" strokecolor="#FFFFFF">
                <v:path arrowok="t"/>
              </v:shape>
            </v:group>
            <v:group style="position:absolute;left:725;top:12366;width:103;height:206" coordorigin="725,12366" coordsize="103,206">
              <v:shape style="position:absolute;left:725;top:12366;width:103;height:206" coordorigin="725,12366" coordsize="103,206" path="m725,12573l828,12573,828,12366,725,12366,725,12573e" filled="t" fillcolor="#FFFFFF" stroked="f">
                <v:path arrowok="t"/>
                <v:fill/>
              </v:shape>
            </v:group>
            <v:group style="position:absolute;left:2153;top:12366;width:103;height:206" coordorigin="2153,12366" coordsize="103,206">
              <v:shape style="position:absolute;left:2153;top:12366;width:103;height:206" coordorigin="2153,12366" coordsize="103,206" path="m2153,12573l2256,12573,2256,12366,2153,12366,2153,12573e" filled="t" fillcolor="#FFFFFF" stroked="f">
                <v:path arrowok="t"/>
                <v:fill/>
              </v:shape>
            </v:group>
            <v:group style="position:absolute;left:828;top:12366;width:1325;height:206" coordorigin="828,12366" coordsize="1325,206">
              <v:shape style="position:absolute;left:828;top:12366;width:1325;height:206" coordorigin="828,12366" coordsize="1325,206" path="m828,12573l2153,12573,2153,12366,828,12366,828,12573e" filled="t" fillcolor="#FFFFFF" stroked="f">
                <v:path arrowok="t"/>
                <v:fill/>
              </v:shape>
            </v:group>
            <v:group style="position:absolute;left:2261;top:12352;width:108;height:185" coordorigin="2261,12352" coordsize="108,185">
              <v:shape style="position:absolute;left:2261;top:12352;width:108;height:185" coordorigin="2261,12352" coordsize="108,185" path="m2261,12537l2369,12537,2369,12352,2261,12352,2261,12537e" filled="t" fillcolor="#FFFFFF" stroked="f">
                <v:path arrowok="t"/>
                <v:fill/>
              </v:shape>
            </v:group>
            <v:group style="position:absolute;left:2844;top:12352;width:103;height:185" coordorigin="2844,12352" coordsize="103,185">
              <v:shape style="position:absolute;left:2844;top:12352;width:103;height:185" coordorigin="2844,12352" coordsize="103,185" path="m2844,12537l2948,12537,2948,12352,2844,12352,2844,12537e" filled="t" fillcolor="#FFFFFF" stroked="f">
                <v:path arrowok="t"/>
                <v:fill/>
              </v:shape>
            </v:group>
            <v:group style="position:absolute;left:2369;top:12352;width:475;height:185" coordorigin="2369,12352" coordsize="475,185">
              <v:shape style="position:absolute;left:2369;top:12352;width:475;height:185" coordorigin="2369,12352" coordsize="475,185" path="m2369,12537l2844,12537,2844,12352,2369,12352,2369,12537e" filled="t" fillcolor="#FFFFFF" stroked="f">
                <v:path arrowok="t"/>
                <v:fill/>
              </v:shape>
            </v:group>
            <v:group style="position:absolute;left:2952;top:12342;width:108;height:206" coordorigin="2952,12342" coordsize="108,206">
              <v:shape style="position:absolute;left:2952;top:12342;width:108;height:206" coordorigin="2952,12342" coordsize="108,206" path="m2952,12549l3060,12549,3060,12342,2952,12342,2952,12549e" filled="t" fillcolor="#FFFFFF" stroked="f">
                <v:path arrowok="t"/>
                <v:fill/>
              </v:shape>
            </v:group>
            <v:group style="position:absolute;left:3528;top:12342;width:103;height:206" coordorigin="3528,12342" coordsize="103,206">
              <v:shape style="position:absolute;left:3528;top:12342;width:103;height:206" coordorigin="3528,12342" coordsize="103,206" path="m3528,12549l3632,12549,3632,12342,3528,12342,3528,12549e" filled="t" fillcolor="#FFFFFF" stroked="f">
                <v:path arrowok="t"/>
                <v:fill/>
              </v:shape>
            </v:group>
            <v:group style="position:absolute;left:3060;top:12342;width:468;height:206" coordorigin="3060,12342" coordsize="468,206">
              <v:shape style="position:absolute;left:3060;top:12342;width:468;height:206" coordorigin="3060,12342" coordsize="468,206" path="m3060,12549l3528,12549,3528,12342,3060,12342,3060,12549e" filled="t" fillcolor="#FFFFFF" stroked="f">
                <v:path arrowok="t"/>
                <v:fill/>
              </v:shape>
            </v:group>
            <v:group style="position:absolute;left:3636;top:12352;width:108;height:185" coordorigin="3636,12352" coordsize="108,185">
              <v:shape style="position:absolute;left:3636;top:12352;width:108;height:185" coordorigin="3636,12352" coordsize="108,185" path="m3636,12537l3744,12537,3744,12352,3636,12352,3636,12537e" filled="t" fillcolor="#FFFFFF" stroked="f">
                <v:path arrowok="t"/>
                <v:fill/>
              </v:shape>
            </v:group>
            <v:group style="position:absolute;left:4393;top:12352;width:103;height:185" coordorigin="4393,12352" coordsize="103,185">
              <v:shape style="position:absolute;left:4393;top:12352;width:103;height:185" coordorigin="4393,12352" coordsize="103,185" path="m4393,12537l4496,12537,4496,12352,4393,12352,4393,12537e" filled="t" fillcolor="#FFFFFF" stroked="f">
                <v:path arrowok="t"/>
                <v:fill/>
              </v:shape>
            </v:group>
            <v:group style="position:absolute;left:3744;top:12352;width:648;height:185" coordorigin="3744,12352" coordsize="648,185">
              <v:shape style="position:absolute;left:3744;top:12352;width:648;height:185" coordorigin="3744,12352" coordsize="648,185" path="m3744,12537l4393,12537,4393,12352,3744,12352,3744,12537e" filled="t" fillcolor="#FFFFFF" stroked="f">
                <v:path arrowok="t"/>
                <v:fill/>
              </v:shape>
            </v:group>
            <v:group style="position:absolute;left:4501;top:12342;width:667;height:2" coordorigin="4501,12342" coordsize="667,2">
              <v:shape style="position:absolute;left:4501;top:12342;width:667;height:2" coordorigin="4501,12342" coordsize="667,0" path="m4501,12342l5168,12342e" filled="f" stroked="t" strokeweight="2.5pt" strokecolor="#FFFFFF">
                <v:path arrowok="t"/>
              </v:shape>
            </v:group>
            <v:group style="position:absolute;left:4501;top:12366;width:108;height:206" coordorigin="4501,12366" coordsize="108,206">
              <v:shape style="position:absolute;left:4501;top:12366;width:108;height:206" coordorigin="4501,12366" coordsize="108,206" path="m4501,12573l4609,12573,4609,12366,4501,12366,4501,12573e" filled="t" fillcolor="#FFFFFF" stroked="f">
                <v:path arrowok="t"/>
                <v:fill/>
              </v:shape>
            </v:group>
            <v:group style="position:absolute;left:5065;top:12366;width:103;height:206" coordorigin="5065,12366" coordsize="103,206">
              <v:shape style="position:absolute;left:5065;top:12366;width:103;height:206" coordorigin="5065,12366" coordsize="103,206" path="m5065,12573l5168,12573,5168,12366,5065,12366,5065,12573e" filled="t" fillcolor="#FFFFFF" stroked="f">
                <v:path arrowok="t"/>
                <v:fill/>
              </v:shape>
            </v:group>
            <v:group style="position:absolute;left:4609;top:12366;width:456;height:206" coordorigin="4609,12366" coordsize="456,206">
              <v:shape style="position:absolute;left:4609;top:12366;width:456;height:206" coordorigin="4609,12366" coordsize="456,206" path="m4609,12573l5065,12573,5065,12366,4609,12366,4609,12573e" filled="t" fillcolor="#FFFFFF" stroked="f">
                <v:path arrowok="t"/>
                <v:fill/>
              </v:shape>
            </v:group>
            <v:group style="position:absolute;left:5173;top:12352;width:108;height:185" coordorigin="5173,12352" coordsize="108,185">
              <v:shape style="position:absolute;left:5173;top:12352;width:108;height:185" coordorigin="5173,12352" coordsize="108,185" path="m5173,12537l5281,12537,5281,12352,5173,12352,5173,12537e" filled="t" fillcolor="#FFFFFF" stroked="f">
                <v:path arrowok="t"/>
                <v:fill/>
              </v:shape>
            </v:group>
            <v:group style="position:absolute;left:5754;top:12352;width:103;height:185" coordorigin="5754,12352" coordsize="103,185">
              <v:shape style="position:absolute;left:5754;top:12352;width:103;height:185" coordorigin="5754,12352" coordsize="103,185" path="m5754,12537l5857,12537,5857,12352,5754,12352,5754,12537e" filled="t" fillcolor="#FFFFFF" stroked="f">
                <v:path arrowok="t"/>
                <v:fill/>
              </v:shape>
            </v:group>
            <v:group style="position:absolute;left:5281;top:12352;width:473;height:185" coordorigin="5281,12352" coordsize="473,185">
              <v:shape style="position:absolute;left:5281;top:12352;width:473;height:185" coordorigin="5281,12352" coordsize="473,185" path="m5281,12537l5754,12537,5754,12352,5281,12352,5281,12537e" filled="t" fillcolor="#FFFFFF" stroked="f">
                <v:path arrowok="t"/>
                <v:fill/>
              </v:shape>
            </v:group>
            <v:group style="position:absolute;left:5862;top:12342;width:588;height:2" coordorigin="5862,12342" coordsize="588,2">
              <v:shape style="position:absolute;left:5862;top:12342;width:588;height:2" coordorigin="5862,12342" coordsize="588,0" path="m5862,12342l6450,12342e" filled="f" stroked="t" strokeweight="2.5pt" strokecolor="#FFFFFF">
                <v:path arrowok="t"/>
              </v:shape>
            </v:group>
            <v:group style="position:absolute;left:5862;top:12366;width:108;height:206" coordorigin="5862,12366" coordsize="108,206">
              <v:shape style="position:absolute;left:5862;top:12366;width:108;height:206" coordorigin="5862,12366" coordsize="108,206" path="m5862,12573l5970,12573,5970,12366,5862,12366,5862,12573e" filled="t" fillcolor="#FFFFFF" stroked="f">
                <v:path arrowok="t"/>
                <v:fill/>
              </v:shape>
            </v:group>
            <v:group style="position:absolute;left:6347;top:12366;width:103;height:206" coordorigin="6347,12366" coordsize="103,206">
              <v:shape style="position:absolute;left:6347;top:12366;width:103;height:206" coordorigin="6347,12366" coordsize="103,206" path="m6347,12573l6450,12573,6450,12366,6347,12366,6347,12573e" filled="t" fillcolor="#FFFFFF" stroked="f">
                <v:path arrowok="t"/>
                <v:fill/>
              </v:shape>
            </v:group>
            <v:group style="position:absolute;left:5970;top:12366;width:377;height:206" coordorigin="5970,12366" coordsize="377,206">
              <v:shape style="position:absolute;left:5970;top:12366;width:377;height:206" coordorigin="5970,12366" coordsize="377,206" path="m5970,12573l6347,12573,6347,12366,5970,12366,5970,12573e" filled="t" fillcolor="#FFFFFF" stroked="f">
                <v:path arrowok="t"/>
                <v:fill/>
              </v:shape>
            </v:group>
            <v:group style="position:absolute;left:6455;top:12352;width:108;height:185" coordorigin="6455,12352" coordsize="108,185">
              <v:shape style="position:absolute;left:6455;top:12352;width:108;height:185" coordorigin="6455,12352" coordsize="108,185" path="m6455,12537l6563,12537,6563,12352,6455,12352,6455,12537e" filled="t" fillcolor="#FFFFFF" stroked="f">
                <v:path arrowok="t"/>
                <v:fill/>
              </v:shape>
            </v:group>
            <v:group style="position:absolute;left:7624;top:12352;width:103;height:185" coordorigin="7624,12352" coordsize="103,185">
              <v:shape style="position:absolute;left:7624;top:12352;width:103;height:185" coordorigin="7624,12352" coordsize="103,185" path="m7624,12537l7727,12537,7727,12352,7624,12352,7624,12537e" filled="t" fillcolor="#FFFFFF" stroked="f">
                <v:path arrowok="t"/>
                <v:fill/>
              </v:shape>
            </v:group>
            <v:group style="position:absolute;left:6563;top:12352;width:1061;height:185" coordorigin="6563,12352" coordsize="1061,185">
              <v:shape style="position:absolute;left:6563;top:12352;width:1061;height:185" coordorigin="6563,12352" coordsize="1061,185" path="m6563,12537l7624,12537,7624,12352,6563,12352,6563,12537e" filled="t" fillcolor="#FFFFFF" stroked="f">
                <v:path arrowok="t"/>
                <v:fill/>
              </v:shape>
            </v:group>
            <v:group style="position:absolute;left:7732;top:12352;width:108;height:185" coordorigin="7732,12352" coordsize="108,185">
              <v:shape style="position:absolute;left:7732;top:12352;width:108;height:185" coordorigin="7732,12352" coordsize="108,185" path="m7732,12537l7840,12537,7840,12352,7732,12352,7732,12537e" filled="t" fillcolor="#FFFFFF" stroked="f">
                <v:path arrowok="t"/>
                <v:fill/>
              </v:shape>
            </v:group>
            <v:group style="position:absolute;left:8353;top:12352;width:103;height:185" coordorigin="8353,12352" coordsize="103,185">
              <v:shape style="position:absolute;left:8353;top:12352;width:103;height:185" coordorigin="8353,12352" coordsize="103,185" path="m8353,12537l8457,12537,8457,12352,8353,12352,8353,12537e" filled="t" fillcolor="#FFFFFF" stroked="f">
                <v:path arrowok="t"/>
                <v:fill/>
              </v:shape>
            </v:group>
            <v:group style="position:absolute;left:7840;top:12352;width:514;height:185" coordorigin="7840,12352" coordsize="514,185">
              <v:shape style="position:absolute;left:7840;top:12352;width:514;height:185" coordorigin="7840,12352" coordsize="514,185" path="m7840,12537l8353,12537,8353,12352,7840,12352,7840,12537e" filled="t" fillcolor="#FFFFFF" stroked="f">
                <v:path arrowok="t"/>
                <v:fill/>
              </v:shape>
            </v:group>
            <v:group style="position:absolute;left:8461;top:12342;width:108;height:206" coordorigin="8461,12342" coordsize="108,206">
              <v:shape style="position:absolute;left:8461;top:12342;width:108;height:206" coordorigin="8461,12342" coordsize="108,206" path="m8461,12549l8569,12549,8569,12342,8461,12342,8461,12549e" filled="t" fillcolor="#FFFFFF" stroked="f">
                <v:path arrowok="t"/>
                <v:fill/>
              </v:shape>
            </v:group>
            <v:group style="position:absolute;left:9079;top:12342;width:103;height:206" coordorigin="9079,12342" coordsize="103,206">
              <v:shape style="position:absolute;left:9079;top:12342;width:103;height:206" coordorigin="9079,12342" coordsize="103,206" path="m9079,12549l9182,12549,9182,12342,9079,12342,9079,12549e" filled="t" fillcolor="#FFFFFF" stroked="f">
                <v:path arrowok="t"/>
                <v:fill/>
              </v:shape>
            </v:group>
            <v:group style="position:absolute;left:8569;top:12342;width:509;height:206" coordorigin="8569,12342" coordsize="509,206">
              <v:shape style="position:absolute;left:8569;top:12342;width:509;height:206" coordorigin="8569,12342" coordsize="509,206" path="m8569,12549l9079,12549,9079,12342,8569,12342,8569,12549e" filled="t" fillcolor="#FFFFFF" stroked="f">
                <v:path arrowok="t"/>
                <v:fill/>
              </v:shape>
            </v:group>
            <v:group style="position:absolute;left:9187;top:12342;width:108;height:206" coordorigin="9187,12342" coordsize="108,206">
              <v:shape style="position:absolute;left:9187;top:12342;width:108;height:206" coordorigin="9187,12342" coordsize="108,206" path="m9187,12549l9295,12549,9295,12342,9187,12342,9187,12549e" filled="t" fillcolor="#FFFFFF" stroked="f">
                <v:path arrowok="t"/>
                <v:fill/>
              </v:shape>
            </v:group>
            <v:group style="position:absolute;left:9686;top:12342;width:103;height:206" coordorigin="9686,12342" coordsize="103,206">
              <v:shape style="position:absolute;left:9686;top:12342;width:103;height:206" coordorigin="9686,12342" coordsize="103,206" path="m9686,12549l9789,12549,9789,12342,9686,12342,9686,12549e" filled="t" fillcolor="#FFFFFF" stroked="f">
                <v:path arrowok="t"/>
                <v:fill/>
              </v:shape>
            </v:group>
            <v:group style="position:absolute;left:9295;top:12342;width:391;height:206" coordorigin="9295,12342" coordsize="391,206">
              <v:shape style="position:absolute;left:9295;top:12342;width:391;height:206" coordorigin="9295,12342" coordsize="391,206" path="m9295,12549l9686,12549,9686,12342,9295,12342,9295,12549e" filled="t" fillcolor="#FFFFFF" stroked="f">
                <v:path arrowok="t"/>
                <v:fill/>
              </v:shape>
            </v:group>
            <v:group style="position:absolute;left:9794;top:12342;width:108;height:206" coordorigin="9794,12342" coordsize="108,206">
              <v:shape style="position:absolute;left:9794;top:12342;width:108;height:206" coordorigin="9794,12342" coordsize="108,206" path="m9794,12549l9902,12549,9902,12342,9794,12342,9794,12549e" filled="t" fillcolor="#FFFFFF" stroked="f">
                <v:path arrowok="t"/>
                <v:fill/>
              </v:shape>
            </v:group>
            <v:group style="position:absolute;left:10334;top:12342;width:103;height:206" coordorigin="10334,12342" coordsize="103,206">
              <v:shape style="position:absolute;left:10334;top:12342;width:103;height:206" coordorigin="10334,12342" coordsize="103,206" path="m10334,12549l10437,12549,10437,12342,10334,12342,10334,12549e" filled="t" fillcolor="#FFFFFF" stroked="f">
                <v:path arrowok="t"/>
                <v:fill/>
              </v:shape>
            </v:group>
            <v:group style="position:absolute;left:9902;top:12342;width:432;height:206" coordorigin="9902,12342" coordsize="432,206">
              <v:shape style="position:absolute;left:9902;top:12342;width:432;height:206" coordorigin="9902,12342" coordsize="432,206" path="m9902,12549l10334,12549,10334,12342,9902,12342,9902,12549e" filled="t" fillcolor="#FFFFFF" stroked="f">
                <v:path arrowok="t"/>
                <v:fill/>
              </v:shape>
            </v:group>
            <v:group style="position:absolute;left:10442;top:12352;width:108;height:185" coordorigin="10442,12352" coordsize="108,185">
              <v:shape style="position:absolute;left:10442;top:12352;width:108;height:185" coordorigin="10442,12352" coordsize="108,185" path="m10442,12537l10550,12537,10550,12352,10442,12352,10442,12537e" filled="t" fillcolor="#FFFFFF" stroked="f">
                <v:path arrowok="t"/>
                <v:fill/>
              </v:shape>
            </v:group>
            <v:group style="position:absolute;left:11054;top:12352;width:101;height:185" coordorigin="11054,12352" coordsize="101,185">
              <v:shape style="position:absolute;left:11054;top:12352;width:101;height:185" coordorigin="11054,12352" coordsize="101,185" path="m11054,12537l11155,12537,11155,12352,11054,12352,11054,12537e" filled="t" fillcolor="#FFFFFF" stroked="f">
                <v:path arrowok="t"/>
                <v:fill/>
              </v:shape>
            </v:group>
            <v:group style="position:absolute;left:10550;top:12352;width:504;height:185" coordorigin="10550,12352" coordsize="504,185">
              <v:shape style="position:absolute;left:10550;top:12352;width:504;height:185" coordorigin="10550,12352" coordsize="504,185" path="m10550,12537l11054,12537,11054,12352,10550,12352,10550,12537e" filled="t" fillcolor="#FFFFFF" stroked="f">
                <v:path arrowok="t"/>
                <v:fill/>
              </v:shape>
            </v:group>
            <v:group style="position:absolute;left:725;top:12582;width:1532;height:206" coordorigin="725,12582" coordsize="1532,206">
              <v:shape style="position:absolute;left:725;top:12582;width:1532;height:206" coordorigin="725,12582" coordsize="1532,206" path="m725,12789l2256,12789,2256,12582,725,12582,725,12789e" filled="t" fillcolor="#FFFFFF" stroked="f">
                <v:path arrowok="t"/>
                <v:fill/>
              </v:shape>
            </v:group>
            <v:group style="position:absolute;left:725;top:12789;width:103;height:209" coordorigin="725,12789" coordsize="103,209">
              <v:shape style="position:absolute;left:725;top:12789;width:103;height:209" coordorigin="725,12789" coordsize="103,209" path="m725,12998l828,12998,828,12789,725,12789,725,12998e" filled="t" fillcolor="#FFFFFF" stroked="f">
                <v:path arrowok="t"/>
                <v:fill/>
              </v:shape>
            </v:group>
            <v:group style="position:absolute;left:2153;top:12789;width:103;height:209" coordorigin="2153,12789" coordsize="103,209">
              <v:shape style="position:absolute;left:2153;top:12789;width:103;height:209" coordorigin="2153,12789" coordsize="103,209" path="m2153,12998l2256,12998,2256,12789,2153,12789,2153,12998e" filled="t" fillcolor="#FFFFFF" stroked="f">
                <v:path arrowok="t"/>
                <v:fill/>
              </v:shape>
            </v:group>
            <v:group style="position:absolute;left:828;top:12789;width:1325;height:209" coordorigin="828,12789" coordsize="1325,209">
              <v:shape style="position:absolute;left:828;top:12789;width:1325;height:209" coordorigin="828,12789" coordsize="1325,209" path="m2153,12998l2153,12789,828,12789,828,12998,2153,12998e" filled="t" fillcolor="#FFFFFF" stroked="f">
                <v:path arrowok="t"/>
                <v:fill/>
              </v:shape>
            </v:group>
            <v:group style="position:absolute;left:2261;top:12582;width:686;height:206" coordorigin="2261,12582" coordsize="686,206">
              <v:shape style="position:absolute;left:2261;top:12582;width:686;height:206" coordorigin="2261,12582" coordsize="686,206" path="m2261,12789l2948,12789,2948,12582,2261,12582,2261,12789e" filled="t" fillcolor="#FFFFFF" stroked="f">
                <v:path arrowok="t"/>
                <v:fill/>
              </v:shape>
            </v:group>
            <v:group style="position:absolute;left:2261;top:12789;width:108;height:209" coordorigin="2261,12789" coordsize="108,209">
              <v:shape style="position:absolute;left:2261;top:12789;width:108;height:209" coordorigin="2261,12789" coordsize="108,209" path="m2261,12998l2369,12998,2369,12789,2261,12789,2261,12998e" filled="t" fillcolor="#FFFFFF" stroked="f">
                <v:path arrowok="t"/>
                <v:fill/>
              </v:shape>
            </v:group>
            <v:group style="position:absolute;left:2844;top:12789;width:103;height:209" coordorigin="2844,12789" coordsize="103,209">
              <v:shape style="position:absolute;left:2844;top:12789;width:103;height:209" coordorigin="2844,12789" coordsize="103,209" path="m2844,12998l2948,12998,2948,12789,2844,12789,2844,12998e" filled="t" fillcolor="#FFFFFF" stroked="f">
                <v:path arrowok="t"/>
                <v:fill/>
              </v:shape>
            </v:group>
            <v:group style="position:absolute;left:2369;top:12789;width:475;height:209" coordorigin="2369,12789" coordsize="475,209">
              <v:shape style="position:absolute;left:2369;top:12789;width:475;height:209" coordorigin="2369,12789" coordsize="475,209" path="m2844,12998l2844,12789,2369,12789,2369,12998,2844,12998e" filled="t" fillcolor="#FFFFFF" stroked="f">
                <v:path arrowok="t"/>
                <v:fill/>
              </v:shape>
            </v:group>
            <v:group style="position:absolute;left:2952;top:12582;width:679;height:206" coordorigin="2952,12582" coordsize="679,206">
              <v:shape style="position:absolute;left:2952;top:12582;width:679;height:206" coordorigin="2952,12582" coordsize="679,206" path="m2952,12789l3632,12789,3632,12582,2952,12582,2952,12789e" filled="t" fillcolor="#FFFFFF" stroked="f">
                <v:path arrowok="t"/>
                <v:fill/>
              </v:shape>
            </v:group>
            <v:group style="position:absolute;left:2952;top:12789;width:108;height:209" coordorigin="2952,12789" coordsize="108,209">
              <v:shape style="position:absolute;left:2952;top:12789;width:108;height:209" coordorigin="2952,12789" coordsize="108,209" path="m2952,12998l3060,12998,3060,12789,2952,12789,2952,12998e" filled="t" fillcolor="#FFFFFF" stroked="f">
                <v:path arrowok="t"/>
                <v:fill/>
              </v:shape>
            </v:group>
            <v:group style="position:absolute;left:3528;top:12789;width:103;height:209" coordorigin="3528,12789" coordsize="103,209">
              <v:shape style="position:absolute;left:3528;top:12789;width:103;height:209" coordorigin="3528,12789" coordsize="103,209" path="m3528,12998l3632,12998,3632,12789,3528,12789,3528,12998e" filled="t" fillcolor="#FFFFFF" stroked="f">
                <v:path arrowok="t"/>
                <v:fill/>
              </v:shape>
            </v:group>
            <v:group style="position:absolute;left:3060;top:12789;width:468;height:209" coordorigin="3060,12789" coordsize="468,209">
              <v:shape style="position:absolute;left:3060;top:12789;width:468;height:209" coordorigin="3060,12789" coordsize="468,209" path="m3528,12998l3528,12789,3060,12789,3060,12998,3528,12998e" filled="t" fillcolor="#FFFFFF" stroked="f">
                <v:path arrowok="t"/>
                <v:fill/>
              </v:shape>
            </v:group>
            <v:group style="position:absolute;left:3636;top:12582;width:860;height:206" coordorigin="3636,12582" coordsize="860,206">
              <v:shape style="position:absolute;left:3636;top:12582;width:860;height:206" coordorigin="3636,12582" coordsize="860,206" path="m3636,12789l4496,12789,4496,12582,3636,12582,3636,12789e" filled="t" fillcolor="#FFFFFF" stroked="f">
                <v:path arrowok="t"/>
                <v:fill/>
              </v:shape>
            </v:group>
            <v:group style="position:absolute;left:3636;top:12789;width:108;height:209" coordorigin="3636,12789" coordsize="108,209">
              <v:shape style="position:absolute;left:3636;top:12789;width:108;height:209" coordorigin="3636,12789" coordsize="108,209" path="m3636,12998l3744,12998,3744,12789,3636,12789,3636,12998e" filled="t" fillcolor="#FFFFFF" stroked="f">
                <v:path arrowok="t"/>
                <v:fill/>
              </v:shape>
            </v:group>
            <v:group style="position:absolute;left:4393;top:12789;width:103;height:209" coordorigin="4393,12789" coordsize="103,209">
              <v:shape style="position:absolute;left:4393;top:12789;width:103;height:209" coordorigin="4393,12789" coordsize="103,209" path="m4393,12998l4496,12998,4496,12789,4393,12789,4393,12998e" filled="t" fillcolor="#FFFFFF" stroked="f">
                <v:path arrowok="t"/>
                <v:fill/>
              </v:shape>
            </v:group>
            <v:group style="position:absolute;left:3744;top:12789;width:648;height:209" coordorigin="3744,12789" coordsize="648,209">
              <v:shape style="position:absolute;left:3744;top:12789;width:648;height:209" coordorigin="3744,12789" coordsize="648,209" path="m4393,12998l4393,12789,3744,12789,3744,12998,4393,12998e" filled="t" fillcolor="#FFFFFF" stroked="f">
                <v:path arrowok="t"/>
                <v:fill/>
              </v:shape>
            </v:group>
            <v:group style="position:absolute;left:4501;top:12582;width:108;height:416" coordorigin="4501,12582" coordsize="108,416">
              <v:shape style="position:absolute;left:4501;top:12582;width:108;height:416" coordorigin="4501,12582" coordsize="108,416" path="m4501,12998l4609,12998,4609,12582,4501,12582,4501,12998e" filled="t" fillcolor="#FFFFFF" stroked="f">
                <v:path arrowok="t"/>
                <v:fill/>
              </v:shape>
            </v:group>
            <v:group style="position:absolute;left:5065;top:12582;width:103;height:416" coordorigin="5065,12582" coordsize="103,416">
              <v:shape style="position:absolute;left:5065;top:12582;width:103;height:416" coordorigin="5065,12582" coordsize="103,416" path="m5065,12998l5168,12998,5168,12582,5065,12582,5065,12998e" filled="t" fillcolor="#FFFFFF" stroked="f">
                <v:path arrowok="t"/>
                <v:fill/>
              </v:shape>
            </v:group>
            <v:group style="position:absolute;left:4609;top:12582;width:456;height:206" coordorigin="4609,12582" coordsize="456,206">
              <v:shape style="position:absolute;left:4609;top:12582;width:456;height:206" coordorigin="4609,12582" coordsize="456,206" path="m4609,12789l5065,12789,5065,12582,4609,12582,4609,12789e" filled="t" fillcolor="#FFFFFF" stroked="f">
                <v:path arrowok="t"/>
                <v:fill/>
              </v:shape>
            </v:group>
            <v:group style="position:absolute;left:4609;top:12789;width:456;height:209" coordorigin="4609,12789" coordsize="456,209">
              <v:shape style="position:absolute;left:4609;top:12789;width:456;height:209" coordorigin="4609,12789" coordsize="456,209" path="m5065,12998l5065,12789,4609,12789,4609,12998,5065,12998e" filled="t" fillcolor="#FFFFFF" stroked="f">
                <v:path arrowok="t"/>
                <v:fill/>
              </v:shape>
            </v:group>
            <v:group style="position:absolute;left:5173;top:12582;width:108;height:416" coordorigin="5173,12582" coordsize="108,416">
              <v:shape style="position:absolute;left:5173;top:12582;width:108;height:416" coordorigin="5173,12582" coordsize="108,416" path="m5173,12998l5281,12998,5281,12582,5173,12582,5173,12998e" filled="t" fillcolor="#FFFFFF" stroked="f">
                <v:path arrowok="t"/>
                <v:fill/>
              </v:shape>
            </v:group>
            <v:group style="position:absolute;left:5754;top:12582;width:103;height:416" coordorigin="5754,12582" coordsize="103,416">
              <v:shape style="position:absolute;left:5754;top:12582;width:103;height:416" coordorigin="5754,12582" coordsize="103,416" path="m5754,12998l5857,12998,5857,12582,5754,12582,5754,12998e" filled="t" fillcolor="#FFFFFF" stroked="f">
                <v:path arrowok="t"/>
                <v:fill/>
              </v:shape>
            </v:group>
            <v:group style="position:absolute;left:5281;top:12582;width:473;height:206" coordorigin="5281,12582" coordsize="473,206">
              <v:shape style="position:absolute;left:5281;top:12582;width:473;height:206" coordorigin="5281,12582" coordsize="473,206" path="m5281,12789l5754,12789,5754,12582,5281,12582,5281,12789e" filled="t" fillcolor="#FFFFFF" stroked="f">
                <v:path arrowok="t"/>
                <v:fill/>
              </v:shape>
            </v:group>
            <v:group style="position:absolute;left:5281;top:12789;width:473;height:209" coordorigin="5281,12789" coordsize="473,209">
              <v:shape style="position:absolute;left:5281;top:12789;width:473;height:209" coordorigin="5281,12789" coordsize="473,209" path="m5754,12998l5754,12789,5281,12789,5281,12998,5754,12998e" filled="t" fillcolor="#FFFFFF" stroked="f">
                <v:path arrowok="t"/>
                <v:fill/>
              </v:shape>
            </v:group>
            <v:group style="position:absolute;left:5862;top:12582;width:588;height:206" coordorigin="5862,12582" coordsize="588,206">
              <v:shape style="position:absolute;left:5862;top:12582;width:588;height:206" coordorigin="5862,12582" coordsize="588,206" path="m5862,12789l6450,12789,6450,12582,5862,12582,5862,12789e" filled="t" fillcolor="#FFFFFF" stroked="f">
                <v:path arrowok="t"/>
                <v:fill/>
              </v:shape>
            </v:group>
            <v:group style="position:absolute;left:5862;top:12789;width:108;height:209" coordorigin="5862,12789" coordsize="108,209">
              <v:shape style="position:absolute;left:5862;top:12789;width:108;height:209" coordorigin="5862,12789" coordsize="108,209" path="m5862,12998l5970,12998,5970,12789,5862,12789,5862,12998e" filled="t" fillcolor="#FFFFFF" stroked="f">
                <v:path arrowok="t"/>
                <v:fill/>
              </v:shape>
            </v:group>
            <v:group style="position:absolute;left:6347;top:12789;width:103;height:209" coordorigin="6347,12789" coordsize="103,209">
              <v:shape style="position:absolute;left:6347;top:12789;width:103;height:209" coordorigin="6347,12789" coordsize="103,209" path="m6347,12998l6450,12998,6450,12789,6347,12789,6347,12998e" filled="t" fillcolor="#FFFFFF" stroked="f">
                <v:path arrowok="t"/>
                <v:fill/>
              </v:shape>
            </v:group>
            <v:group style="position:absolute;left:5970;top:12789;width:377;height:209" coordorigin="5970,12789" coordsize="377,209">
              <v:shape style="position:absolute;left:5970;top:12789;width:377;height:209" coordorigin="5970,12789" coordsize="377,209" path="m6347,12998l6347,12789,5970,12789,5970,12998,6347,12998e" filled="t" fillcolor="#FFFFFF" stroked="f">
                <v:path arrowok="t"/>
                <v:fill/>
              </v:shape>
            </v:group>
            <v:group style="position:absolute;left:6455;top:12582;width:1272;height:206" coordorigin="6455,12582" coordsize="1272,206">
              <v:shape style="position:absolute;left:6455;top:12582;width:1272;height:206" coordorigin="6455,12582" coordsize="1272,206" path="m6455,12789l7727,12789,7727,12582,6455,12582,6455,12789e" filled="t" fillcolor="#FFFFFF" stroked="f">
                <v:path arrowok="t"/>
                <v:fill/>
              </v:shape>
            </v:group>
            <v:group style="position:absolute;left:6455;top:12789;width:108;height:209" coordorigin="6455,12789" coordsize="108,209">
              <v:shape style="position:absolute;left:6455;top:12789;width:108;height:209" coordorigin="6455,12789" coordsize="108,209" path="m6455,12998l6563,12998,6563,12789,6455,12789,6455,12998e" filled="t" fillcolor="#FFFFFF" stroked="f">
                <v:path arrowok="t"/>
                <v:fill/>
              </v:shape>
            </v:group>
            <v:group style="position:absolute;left:7624;top:12789;width:103;height:209" coordorigin="7624,12789" coordsize="103,209">
              <v:shape style="position:absolute;left:7624;top:12789;width:103;height:209" coordorigin="7624,12789" coordsize="103,209" path="m7624,12998l7727,12998,7727,12789,7624,12789,7624,12998e" filled="t" fillcolor="#FFFFFF" stroked="f">
                <v:path arrowok="t"/>
                <v:fill/>
              </v:shape>
            </v:group>
            <v:group style="position:absolute;left:6563;top:12789;width:1061;height:209" coordorigin="6563,12789" coordsize="1061,209">
              <v:shape style="position:absolute;left:6563;top:12789;width:1061;height:209" coordorigin="6563,12789" coordsize="1061,209" path="m7624,12998l7624,12789,6563,12789,6563,12998,7624,12998e" filled="t" fillcolor="#FFFFFF" stroked="f">
                <v:path arrowok="t"/>
                <v:fill/>
              </v:shape>
            </v:group>
            <v:group style="position:absolute;left:7732;top:12582;width:108;height:416" coordorigin="7732,12582" coordsize="108,416">
              <v:shape style="position:absolute;left:7732;top:12582;width:108;height:416" coordorigin="7732,12582" coordsize="108,416" path="m7732,12998l7840,12998,7840,12582,7732,12582,7732,12998e" filled="t" fillcolor="#FFFFFF" stroked="f">
                <v:path arrowok="t"/>
                <v:fill/>
              </v:shape>
            </v:group>
            <v:group style="position:absolute;left:8353;top:12582;width:103;height:416" coordorigin="8353,12582" coordsize="103,416">
              <v:shape style="position:absolute;left:8353;top:12582;width:103;height:416" coordorigin="8353,12582" coordsize="103,416" path="m8353,12998l8457,12998,8457,12582,8353,12582,8353,12998e" filled="t" fillcolor="#FFFFFF" stroked="f">
                <v:path arrowok="t"/>
                <v:fill/>
              </v:shape>
            </v:group>
            <v:group style="position:absolute;left:7840;top:12582;width:514;height:206" coordorigin="7840,12582" coordsize="514,206">
              <v:shape style="position:absolute;left:7840;top:12582;width:514;height:206" coordorigin="7840,12582" coordsize="514,206" path="m7840,12789l8353,12789,8353,12582,7840,12582,7840,12789e" filled="t" fillcolor="#FFFFFF" stroked="f">
                <v:path arrowok="t"/>
                <v:fill/>
              </v:shape>
            </v:group>
            <v:group style="position:absolute;left:7840;top:12789;width:514;height:209" coordorigin="7840,12789" coordsize="514,209">
              <v:shape style="position:absolute;left:7840;top:12789;width:514;height:209" coordorigin="7840,12789" coordsize="514,209" path="m8353,12998l8353,12789,7840,12789,7840,12998,8353,12998e" filled="t" fillcolor="#FFFFFF" stroked="f">
                <v:path arrowok="t"/>
                <v:fill/>
              </v:shape>
            </v:group>
            <v:group style="position:absolute;left:8461;top:12582;width:720;height:206" coordorigin="8461,12582" coordsize="720,206">
              <v:shape style="position:absolute;left:8461;top:12582;width:720;height:206" coordorigin="8461,12582" coordsize="720,206" path="m8461,12789l9182,12789,9182,12582,8461,12582,8461,12789e" filled="t" fillcolor="#FFFFFF" stroked="f">
                <v:path arrowok="t"/>
                <v:fill/>
              </v:shape>
            </v:group>
            <v:group style="position:absolute;left:8461;top:12789;width:108;height:209" coordorigin="8461,12789" coordsize="108,209">
              <v:shape style="position:absolute;left:8461;top:12789;width:108;height:209" coordorigin="8461,12789" coordsize="108,209" path="m8461,12998l8569,12998,8569,12789,8461,12789,8461,12998e" filled="t" fillcolor="#FFFFFF" stroked="f">
                <v:path arrowok="t"/>
                <v:fill/>
              </v:shape>
            </v:group>
            <v:group style="position:absolute;left:9079;top:12789;width:103;height:209" coordorigin="9079,12789" coordsize="103,209">
              <v:shape style="position:absolute;left:9079;top:12789;width:103;height:209" coordorigin="9079,12789" coordsize="103,209" path="m9079,12998l9182,12998,9182,12789,9079,12789,9079,12998e" filled="t" fillcolor="#FFFFFF" stroked="f">
                <v:path arrowok="t"/>
                <v:fill/>
              </v:shape>
            </v:group>
            <v:group style="position:absolute;left:8569;top:12789;width:509;height:209" coordorigin="8569,12789" coordsize="509,209">
              <v:shape style="position:absolute;left:8569;top:12789;width:509;height:209" coordorigin="8569,12789" coordsize="509,209" path="m9079,12998l9079,12789,8569,12789,8569,12998,9079,12998e" filled="t" fillcolor="#FFFFFF" stroked="f">
                <v:path arrowok="t"/>
                <v:fill/>
              </v:shape>
            </v:group>
            <v:group style="position:absolute;left:9187;top:12582;width:602;height:206" coordorigin="9187,12582" coordsize="602,206">
              <v:shape style="position:absolute;left:9187;top:12582;width:602;height:206" coordorigin="9187,12582" coordsize="602,206" path="m9187,12789l9789,12789,9789,12582,9187,12582,9187,12789e" filled="t" fillcolor="#FFFFFF" stroked="f">
                <v:path arrowok="t"/>
                <v:fill/>
              </v:shape>
            </v:group>
            <v:group style="position:absolute;left:9187;top:12789;width:108;height:209" coordorigin="9187,12789" coordsize="108,209">
              <v:shape style="position:absolute;left:9187;top:12789;width:108;height:209" coordorigin="9187,12789" coordsize="108,209" path="m9187,12998l9295,12998,9295,12789,9187,12789,9187,12998e" filled="t" fillcolor="#FFFFFF" stroked="f">
                <v:path arrowok="t"/>
                <v:fill/>
              </v:shape>
            </v:group>
            <v:group style="position:absolute;left:9686;top:12789;width:103;height:209" coordorigin="9686,12789" coordsize="103,209">
              <v:shape style="position:absolute;left:9686;top:12789;width:103;height:209" coordorigin="9686,12789" coordsize="103,209" path="m9686,12998l9789,12998,9789,12789,9686,12789,9686,12998e" filled="t" fillcolor="#FFFFFF" stroked="f">
                <v:path arrowok="t"/>
                <v:fill/>
              </v:shape>
            </v:group>
            <v:group style="position:absolute;left:9295;top:12789;width:391;height:209" coordorigin="9295,12789" coordsize="391,209">
              <v:shape style="position:absolute;left:9295;top:12789;width:391;height:209" coordorigin="9295,12789" coordsize="391,209" path="m9686,12998l9686,12789,9295,12789,9295,12998,9686,12998e" filled="t" fillcolor="#FFFFFF" stroked="f">
                <v:path arrowok="t"/>
                <v:fill/>
              </v:shape>
            </v:group>
            <v:group style="position:absolute;left:9794;top:12582;width:643;height:206" coordorigin="9794,12582" coordsize="643,206">
              <v:shape style="position:absolute;left:9794;top:12582;width:643;height:206" coordorigin="9794,12582" coordsize="643,206" path="m9794,12789l10437,12789,10437,12582,9794,12582,9794,12789e" filled="t" fillcolor="#FFFFFF" stroked="f">
                <v:path arrowok="t"/>
                <v:fill/>
              </v:shape>
            </v:group>
            <v:group style="position:absolute;left:9794;top:12789;width:108;height:209" coordorigin="9794,12789" coordsize="108,209">
              <v:shape style="position:absolute;left:9794;top:12789;width:108;height:209" coordorigin="9794,12789" coordsize="108,209" path="m9794,12998l9902,12998,9902,12789,9794,12789,9794,12998e" filled="t" fillcolor="#FFFFFF" stroked="f">
                <v:path arrowok="t"/>
                <v:fill/>
              </v:shape>
            </v:group>
            <v:group style="position:absolute;left:10334;top:12789;width:103;height:209" coordorigin="10334,12789" coordsize="103,209">
              <v:shape style="position:absolute;left:10334;top:12789;width:103;height:209" coordorigin="10334,12789" coordsize="103,209" path="m10334,12998l10437,12998,10437,12789,10334,12789,10334,12998e" filled="t" fillcolor="#FFFFFF" stroked="f">
                <v:path arrowok="t"/>
                <v:fill/>
              </v:shape>
            </v:group>
            <v:group style="position:absolute;left:9902;top:12789;width:432;height:209" coordorigin="9902,12789" coordsize="432,209">
              <v:shape style="position:absolute;left:9902;top:12789;width:432;height:209" coordorigin="9902,12789" coordsize="432,209" path="m10334,12998l10334,12789,9902,12789,9902,12998,10334,12998e" filled="t" fillcolor="#FFFFFF" stroked="f">
                <v:path arrowok="t"/>
                <v:fill/>
              </v:shape>
            </v:group>
            <v:group style="position:absolute;left:10442;top:12582;width:108;height:416" coordorigin="10442,12582" coordsize="108,416">
              <v:shape style="position:absolute;left:10442;top:12582;width:108;height:416" coordorigin="10442,12582" coordsize="108,416" path="m10442,12998l10550,12998,10550,12582,10442,12582,10442,12998e" filled="t" fillcolor="#FFFFFF" stroked="f">
                <v:path arrowok="t"/>
                <v:fill/>
              </v:shape>
            </v:group>
            <v:group style="position:absolute;left:11054;top:12582;width:101;height:416" coordorigin="11054,12582" coordsize="101,416">
              <v:shape style="position:absolute;left:11054;top:12582;width:101;height:416" coordorigin="11054,12582" coordsize="101,416" path="m11054,12998l11155,12998,11155,12582,11054,12582,11054,12998e" filled="t" fillcolor="#FFFFFF" stroked="f">
                <v:path arrowok="t"/>
                <v:fill/>
              </v:shape>
            </v:group>
            <v:group style="position:absolute;left:10550;top:12582;width:504;height:206" coordorigin="10550,12582" coordsize="504,206">
              <v:shape style="position:absolute;left:10550;top:12582;width:504;height:206" coordorigin="10550,12582" coordsize="504,206" path="m10550,12789l11054,12789,11054,12582,10550,12582,10550,12789e" filled="t" fillcolor="#FFFFFF" stroked="f">
                <v:path arrowok="t"/>
                <v:fill/>
              </v:shape>
            </v:group>
            <v:group style="position:absolute;left:10550;top:12789;width:504;height:209" coordorigin="10550,12789" coordsize="504,209">
              <v:shape style="position:absolute;left:10550;top:12789;width:504;height:209" coordorigin="10550,12789" coordsize="504,209" path="m11054,12998l11054,12789,10550,12789,10550,12998,11054,12998e" filled="t" fillcolor="#FFFFFF" stroked="f">
                <v:path arrowok="t"/>
                <v:fill/>
              </v:shape>
            </v:group>
            <v:group style="position:absolute;left:725;top:13562;width:1532;height:2" coordorigin="725,13562" coordsize="1532,2">
              <v:shape style="position:absolute;left:725;top:13562;width:1532;height:2" coordorigin="725,13562" coordsize="1532,0" path="m725,13562l2256,13562e" filled="f" stroked="t" strokeweight="2.5pt" strokecolor="#FFFFFF">
                <v:path arrowok="t"/>
              </v:shape>
            </v:group>
            <v:group style="position:absolute;left:725;top:13586;width:103;height:206" coordorigin="725,13586" coordsize="103,206">
              <v:shape style="position:absolute;left:725;top:13586;width:103;height:206" coordorigin="725,13586" coordsize="103,206" path="m725,13792l828,13792,828,13586,725,13586,725,13792e" filled="t" fillcolor="#FFFFFF" stroked="f">
                <v:path arrowok="t"/>
                <v:fill/>
              </v:shape>
            </v:group>
            <v:group style="position:absolute;left:2153;top:13586;width:103;height:206" coordorigin="2153,13586" coordsize="103,206">
              <v:shape style="position:absolute;left:2153;top:13586;width:103;height:206" coordorigin="2153,13586" coordsize="103,206" path="m2153,13792l2256,13792,2256,13586,2153,13586,2153,13792e" filled="t" fillcolor="#FFFFFF" stroked="f">
                <v:path arrowok="t"/>
                <v:fill/>
              </v:shape>
            </v:group>
            <v:group style="position:absolute;left:828;top:13586;width:1325;height:206" coordorigin="828,13586" coordsize="1325,206">
              <v:shape style="position:absolute;left:828;top:13586;width:1325;height:206" coordorigin="828,13586" coordsize="1325,206" path="m2153,13792l2153,13586,828,13586,828,13792,2153,13792e" filled="t" fillcolor="#FFFFFF" stroked="f">
                <v:path arrowok="t"/>
                <v:fill/>
              </v:shape>
            </v:group>
            <v:group style="position:absolute;left:2261;top:13572;width:108;height:185" coordorigin="2261,13572" coordsize="108,185">
              <v:shape style="position:absolute;left:2261;top:13572;width:108;height:185" coordorigin="2261,13572" coordsize="108,185" path="m2261,13756l2369,13756,2369,13572,2261,13572,2261,13756e" filled="t" fillcolor="#FFFFFF" stroked="f">
                <v:path arrowok="t"/>
                <v:fill/>
              </v:shape>
            </v:group>
            <v:group style="position:absolute;left:2844;top:13572;width:103;height:185" coordorigin="2844,13572" coordsize="103,185">
              <v:shape style="position:absolute;left:2844;top:13572;width:103;height:185" coordorigin="2844,13572" coordsize="103,185" path="m2844,13756l2948,13756,2948,13572,2844,13572,2844,13756e" filled="t" fillcolor="#FFFFFF" stroked="f">
                <v:path arrowok="t"/>
                <v:fill/>
              </v:shape>
            </v:group>
            <v:group style="position:absolute;left:2369;top:13572;width:475;height:185" coordorigin="2369,13572" coordsize="475,185">
              <v:shape style="position:absolute;left:2369;top:13572;width:475;height:185" coordorigin="2369,13572" coordsize="475,185" path="m2369,13756l2844,13756,2844,13572,2369,13572,2369,13756e" filled="t" fillcolor="#FFFFFF" stroked="f">
                <v:path arrowok="t"/>
                <v:fill/>
              </v:shape>
            </v:group>
            <v:group style="position:absolute;left:2952;top:13562;width:108;height:206" coordorigin="2952,13562" coordsize="108,206">
              <v:shape style="position:absolute;left:2952;top:13562;width:108;height:206" coordorigin="2952,13562" coordsize="108,206" path="m2952,13768l3060,13768,3060,13562,2952,13562,2952,13768e" filled="t" fillcolor="#FFFFFF" stroked="f">
                <v:path arrowok="t"/>
                <v:fill/>
              </v:shape>
            </v:group>
            <v:group style="position:absolute;left:3528;top:13562;width:103;height:206" coordorigin="3528,13562" coordsize="103,206">
              <v:shape style="position:absolute;left:3528;top:13562;width:103;height:206" coordorigin="3528,13562" coordsize="103,206" path="m3528,13768l3632,13768,3632,13562,3528,13562,3528,13768e" filled="t" fillcolor="#FFFFFF" stroked="f">
                <v:path arrowok="t"/>
                <v:fill/>
              </v:shape>
            </v:group>
            <v:group style="position:absolute;left:3060;top:13562;width:468;height:206" coordorigin="3060,13562" coordsize="468,206">
              <v:shape style="position:absolute;left:3060;top:13562;width:468;height:206" coordorigin="3060,13562" coordsize="468,206" path="m3060,13768l3528,13768,3528,13562,3060,13562,3060,13768e" filled="t" fillcolor="#FFFFFF" stroked="f">
                <v:path arrowok="t"/>
                <v:fill/>
              </v:shape>
            </v:group>
            <v:group style="position:absolute;left:3636;top:13572;width:108;height:185" coordorigin="3636,13572" coordsize="108,185">
              <v:shape style="position:absolute;left:3636;top:13572;width:108;height:185" coordorigin="3636,13572" coordsize="108,185" path="m3636,13756l3744,13756,3744,13572,3636,13572,3636,13756e" filled="t" fillcolor="#FFFFFF" stroked="f">
                <v:path arrowok="t"/>
                <v:fill/>
              </v:shape>
            </v:group>
            <v:group style="position:absolute;left:4393;top:13572;width:103;height:185" coordorigin="4393,13572" coordsize="103,185">
              <v:shape style="position:absolute;left:4393;top:13572;width:103;height:185" coordorigin="4393,13572" coordsize="103,185" path="m4393,13756l4496,13756,4496,13572,4393,13572,4393,13756e" filled="t" fillcolor="#FFFFFF" stroked="f">
                <v:path arrowok="t"/>
                <v:fill/>
              </v:shape>
            </v:group>
            <v:group style="position:absolute;left:3744;top:13572;width:648;height:185" coordorigin="3744,13572" coordsize="648,185">
              <v:shape style="position:absolute;left:3744;top:13572;width:648;height:185" coordorigin="3744,13572" coordsize="648,185" path="m3744,13756l4393,13756,4393,13572,3744,13572,3744,13756e" filled="t" fillcolor="#FFFFFF" stroked="f">
                <v:path arrowok="t"/>
                <v:fill/>
              </v:shape>
            </v:group>
            <v:group style="position:absolute;left:4501;top:13562;width:667;height:2" coordorigin="4501,13562" coordsize="667,2">
              <v:shape style="position:absolute;left:4501;top:13562;width:667;height:2" coordorigin="4501,13562" coordsize="667,0" path="m4501,13562l5168,13562e" filled="f" stroked="t" strokeweight="2.5pt" strokecolor="#FFFFFF">
                <v:path arrowok="t"/>
              </v:shape>
            </v:group>
            <v:group style="position:absolute;left:4501;top:13586;width:108;height:206" coordorigin="4501,13586" coordsize="108,206">
              <v:shape style="position:absolute;left:4501;top:13586;width:108;height:206" coordorigin="4501,13586" coordsize="108,206" path="m4501,13792l4609,13792,4609,13586,4501,13586,4501,13792e" filled="t" fillcolor="#FFFFFF" stroked="f">
                <v:path arrowok="t"/>
                <v:fill/>
              </v:shape>
            </v:group>
            <v:group style="position:absolute;left:5065;top:13586;width:103;height:206" coordorigin="5065,13586" coordsize="103,206">
              <v:shape style="position:absolute;left:5065;top:13586;width:103;height:206" coordorigin="5065,13586" coordsize="103,206" path="m5065,13792l5168,13792,5168,13586,5065,13586,5065,13792e" filled="t" fillcolor="#FFFFFF" stroked="f">
                <v:path arrowok="t"/>
                <v:fill/>
              </v:shape>
            </v:group>
            <v:group style="position:absolute;left:4609;top:13586;width:456;height:206" coordorigin="4609,13586" coordsize="456,206">
              <v:shape style="position:absolute;left:4609;top:13586;width:456;height:206" coordorigin="4609,13586" coordsize="456,206" path="m5065,13792l5065,13586,4609,13586,4609,13792,5065,13792e" filled="t" fillcolor="#FFFFFF" stroked="f">
                <v:path arrowok="t"/>
                <v:fill/>
              </v:shape>
            </v:group>
            <v:group style="position:absolute;left:5173;top:13538;width:108;height:182" coordorigin="5173,13538" coordsize="108,182">
              <v:shape style="position:absolute;left:5173;top:13538;width:108;height:182" coordorigin="5173,13538" coordsize="108,182" path="m5173,13720l5281,13720,5281,13538,5173,13538,5173,13720e" filled="t" fillcolor="#FFFFFF" stroked="f">
                <v:path arrowok="t"/>
                <v:fill/>
              </v:shape>
            </v:group>
            <v:group style="position:absolute;left:5754;top:13538;width:103;height:182" coordorigin="5754,13538" coordsize="103,182">
              <v:shape style="position:absolute;left:5754;top:13538;width:103;height:182" coordorigin="5754,13538" coordsize="103,182" path="m5754,13720l5857,13720,5857,13538,5754,13538,5754,13720e" filled="t" fillcolor="#FFFFFF" stroked="f">
                <v:path arrowok="t"/>
                <v:fill/>
              </v:shape>
            </v:group>
            <v:group style="position:absolute;left:5173;top:13756;width:684;height:2" coordorigin="5173,13756" coordsize="684,2">
              <v:shape style="position:absolute;left:5173;top:13756;width:684;height:2" coordorigin="5173,13756" coordsize="684,0" path="m5173,13756l5857,13756e" filled="f" stroked="t" strokeweight="3.7pt" strokecolor="#FFFFFF">
                <v:path arrowok="t"/>
              </v:shape>
            </v:group>
            <v:group style="position:absolute;left:5281;top:13538;width:473;height:182" coordorigin="5281,13538" coordsize="473,182">
              <v:shape style="position:absolute;left:5281;top:13538;width:473;height:182" coordorigin="5281,13538" coordsize="473,182" path="m5281,13720l5754,13720,5754,13538,5281,13538,5281,13720e" filled="t" fillcolor="#FFFFFF" stroked="f">
                <v:path arrowok="t"/>
                <v:fill/>
              </v:shape>
            </v:group>
            <v:group style="position:absolute;left:5862;top:13562;width:588;height:2" coordorigin="5862,13562" coordsize="588,2">
              <v:shape style="position:absolute;left:5862;top:13562;width:588;height:2" coordorigin="5862,13562" coordsize="588,0" path="m5862,13562l6450,13562e" filled="f" stroked="t" strokeweight="2.5pt" strokecolor="#FFFFFF">
                <v:path arrowok="t"/>
              </v:shape>
            </v:group>
            <v:group style="position:absolute;left:5862;top:13586;width:108;height:206" coordorigin="5862,13586" coordsize="108,206">
              <v:shape style="position:absolute;left:5862;top:13586;width:108;height:206" coordorigin="5862,13586" coordsize="108,206" path="m5862,13792l5970,13792,5970,13586,5862,13586,5862,13792e" filled="t" fillcolor="#FFFFFF" stroked="f">
                <v:path arrowok="t"/>
                <v:fill/>
              </v:shape>
            </v:group>
            <v:group style="position:absolute;left:6347;top:13586;width:103;height:206" coordorigin="6347,13586" coordsize="103,206">
              <v:shape style="position:absolute;left:6347;top:13586;width:103;height:206" coordorigin="6347,13586" coordsize="103,206" path="m6347,13792l6450,13792,6450,13586,6347,13586,6347,13792e" filled="t" fillcolor="#FFFFFF" stroked="f">
                <v:path arrowok="t"/>
                <v:fill/>
              </v:shape>
            </v:group>
            <v:group style="position:absolute;left:5970;top:13586;width:377;height:206" coordorigin="5970,13586" coordsize="377,206">
              <v:shape style="position:absolute;left:5970;top:13586;width:377;height:206" coordorigin="5970,13586" coordsize="377,206" path="m6347,13792l6347,13586,5970,13586,5970,13792,6347,13792e" filled="t" fillcolor="#FFFFFF" stroked="f">
                <v:path arrowok="t"/>
                <v:fill/>
              </v:shape>
            </v:group>
            <v:group style="position:absolute;left:6455;top:13572;width:108;height:185" coordorigin="6455,13572" coordsize="108,185">
              <v:shape style="position:absolute;left:6455;top:13572;width:108;height:185" coordorigin="6455,13572" coordsize="108,185" path="m6455,13756l6563,13756,6563,13572,6455,13572,6455,13756e" filled="t" fillcolor="#FFFFFF" stroked="f">
                <v:path arrowok="t"/>
                <v:fill/>
              </v:shape>
            </v:group>
            <v:group style="position:absolute;left:7624;top:13572;width:103;height:185" coordorigin="7624,13572" coordsize="103,185">
              <v:shape style="position:absolute;left:7624;top:13572;width:103;height:185" coordorigin="7624,13572" coordsize="103,185" path="m7624,13756l7727,13756,7727,13572,7624,13572,7624,13756e" filled="t" fillcolor="#FFFFFF" stroked="f">
                <v:path arrowok="t"/>
                <v:fill/>
              </v:shape>
            </v:group>
            <v:group style="position:absolute;left:6563;top:13572;width:1061;height:185" coordorigin="6563,13572" coordsize="1061,185">
              <v:shape style="position:absolute;left:6563;top:13572;width:1061;height:185" coordorigin="6563,13572" coordsize="1061,185" path="m6563,13756l7624,13756,7624,13572,6563,13572,6563,13756e" filled="t" fillcolor="#FFFFFF" stroked="f">
                <v:path arrowok="t"/>
                <v:fill/>
              </v:shape>
            </v:group>
            <v:group style="position:absolute;left:7732;top:13572;width:108;height:185" coordorigin="7732,13572" coordsize="108,185">
              <v:shape style="position:absolute;left:7732;top:13572;width:108;height:185" coordorigin="7732,13572" coordsize="108,185" path="m7732,13756l7840,13756,7840,13572,7732,13572,7732,13756e" filled="t" fillcolor="#FFFFFF" stroked="f">
                <v:path arrowok="t"/>
                <v:fill/>
              </v:shape>
            </v:group>
            <v:group style="position:absolute;left:8353;top:13572;width:103;height:185" coordorigin="8353,13572" coordsize="103,185">
              <v:shape style="position:absolute;left:8353;top:13572;width:103;height:185" coordorigin="8353,13572" coordsize="103,185" path="m8353,13756l8457,13756,8457,13572,8353,13572,8353,13756e" filled="t" fillcolor="#FFFFFF" stroked="f">
                <v:path arrowok="t"/>
                <v:fill/>
              </v:shape>
            </v:group>
            <v:group style="position:absolute;left:7840;top:13572;width:514;height:185" coordorigin="7840,13572" coordsize="514,185">
              <v:shape style="position:absolute;left:7840;top:13572;width:514;height:185" coordorigin="7840,13572" coordsize="514,185" path="m7840,13756l8353,13756,8353,13572,7840,13572,7840,13756e" filled="t" fillcolor="#FFFFFF" stroked="f">
                <v:path arrowok="t"/>
                <v:fill/>
              </v:shape>
            </v:group>
            <v:group style="position:absolute;left:8461;top:13562;width:108;height:206" coordorigin="8461,13562" coordsize="108,206">
              <v:shape style="position:absolute;left:8461;top:13562;width:108;height:206" coordorigin="8461,13562" coordsize="108,206" path="m8461,13768l8569,13768,8569,13562,8461,13562,8461,13768e" filled="t" fillcolor="#FFFFFF" stroked="f">
                <v:path arrowok="t"/>
                <v:fill/>
              </v:shape>
            </v:group>
            <v:group style="position:absolute;left:9079;top:13562;width:103;height:206" coordorigin="9079,13562" coordsize="103,206">
              <v:shape style="position:absolute;left:9079;top:13562;width:103;height:206" coordorigin="9079,13562" coordsize="103,206" path="m9079,13768l9182,13768,9182,13562,9079,13562,9079,13768e" filled="t" fillcolor="#FFFFFF" stroked="f">
                <v:path arrowok="t"/>
                <v:fill/>
              </v:shape>
            </v:group>
            <v:group style="position:absolute;left:8569;top:13562;width:509;height:206" coordorigin="8569,13562" coordsize="509,206">
              <v:shape style="position:absolute;left:8569;top:13562;width:509;height:206" coordorigin="8569,13562" coordsize="509,206" path="m8569,13768l9079,13768,9079,13562,8569,13562,8569,13768e" filled="t" fillcolor="#FFFFFF" stroked="f">
                <v:path arrowok="t"/>
                <v:fill/>
              </v:shape>
            </v:group>
            <v:group style="position:absolute;left:9187;top:13562;width:108;height:206" coordorigin="9187,13562" coordsize="108,206">
              <v:shape style="position:absolute;left:9187;top:13562;width:108;height:206" coordorigin="9187,13562" coordsize="108,206" path="m9187,13768l9295,13768,9295,13562,9187,13562,9187,13768e" filled="t" fillcolor="#FFFFFF" stroked="f">
                <v:path arrowok="t"/>
                <v:fill/>
              </v:shape>
            </v:group>
            <v:group style="position:absolute;left:9686;top:13562;width:103;height:206" coordorigin="9686,13562" coordsize="103,206">
              <v:shape style="position:absolute;left:9686;top:13562;width:103;height:206" coordorigin="9686,13562" coordsize="103,206" path="m9686,13768l9789,13768,9789,13562,9686,13562,9686,13768e" filled="t" fillcolor="#FFFFFF" stroked="f">
                <v:path arrowok="t"/>
                <v:fill/>
              </v:shape>
            </v:group>
            <v:group style="position:absolute;left:9295;top:13562;width:391;height:206" coordorigin="9295,13562" coordsize="391,206">
              <v:shape style="position:absolute;left:9295;top:13562;width:391;height:206" coordorigin="9295,13562" coordsize="391,206" path="m9295,13768l9686,13768,9686,13562,9295,13562,9295,13768e" filled="t" fillcolor="#FFFFFF" stroked="f">
                <v:path arrowok="t"/>
                <v:fill/>
              </v:shape>
            </v:group>
            <v:group style="position:absolute;left:9794;top:13562;width:108;height:206" coordorigin="9794,13562" coordsize="108,206">
              <v:shape style="position:absolute;left:9794;top:13562;width:108;height:206" coordorigin="9794,13562" coordsize="108,206" path="m9794,13768l9902,13768,9902,13562,9794,13562,9794,13768e" filled="t" fillcolor="#FFFFFF" stroked="f">
                <v:path arrowok="t"/>
                <v:fill/>
              </v:shape>
            </v:group>
            <v:group style="position:absolute;left:10334;top:13562;width:103;height:206" coordorigin="10334,13562" coordsize="103,206">
              <v:shape style="position:absolute;left:10334;top:13562;width:103;height:206" coordorigin="10334,13562" coordsize="103,206" path="m10334,13768l10437,13768,10437,13562,10334,13562,10334,13768e" filled="t" fillcolor="#FFFFFF" stroked="f">
                <v:path arrowok="t"/>
                <v:fill/>
              </v:shape>
            </v:group>
            <v:group style="position:absolute;left:9902;top:13562;width:432;height:206" coordorigin="9902,13562" coordsize="432,206">
              <v:shape style="position:absolute;left:9902;top:13562;width:432;height:206" coordorigin="9902,13562" coordsize="432,206" path="m9902,13768l10334,13768,10334,13562,9902,13562,9902,13768e" filled="t" fillcolor="#FFFFFF" stroked="f">
                <v:path arrowok="t"/>
                <v:fill/>
              </v:shape>
            </v:group>
            <v:group style="position:absolute;left:10442;top:13572;width:108;height:185" coordorigin="10442,13572" coordsize="108,185">
              <v:shape style="position:absolute;left:10442;top:13572;width:108;height:185" coordorigin="10442,13572" coordsize="108,185" path="m10442,13756l10550,13756,10550,13572,10442,13572,10442,13756e" filled="t" fillcolor="#FFFFFF" stroked="f">
                <v:path arrowok="t"/>
                <v:fill/>
              </v:shape>
            </v:group>
            <v:group style="position:absolute;left:11054;top:13572;width:101;height:185" coordorigin="11054,13572" coordsize="101,185">
              <v:shape style="position:absolute;left:11054;top:13572;width:101;height:185" coordorigin="11054,13572" coordsize="101,185" path="m11054,13756l11155,13756,11155,13572,11054,13572,11054,13756e" filled="t" fillcolor="#FFFFFF" stroked="f">
                <v:path arrowok="t"/>
                <v:fill/>
              </v:shape>
            </v:group>
            <v:group style="position:absolute;left:10550;top:13572;width:504;height:185" coordorigin="10550,13572" coordsize="504,185">
              <v:shape style="position:absolute;left:10550;top:13572;width:504;height:185" coordorigin="10550,13572" coordsize="504,185" path="m10550,13756l11054,13756,11054,13572,10550,13572,10550,13756e" filled="t" fillcolor="#FFFFFF" stroked="f">
                <v:path arrowok="t"/>
                <v:fill/>
              </v:shape>
            </v:group>
            <v:group style="position:absolute;left:725;top:15681;width:1532;height:2" coordorigin="725,15681" coordsize="1532,2">
              <v:shape style="position:absolute;left:725;top:15681;width:1532;height:2" coordorigin="725,15681" coordsize="1532,0" path="m725,15681l2256,15681e" filled="f" stroked="t" strokeweight="2.5pt" strokecolor="#FFFFFF">
                <v:path arrowok="t"/>
              </v:shape>
            </v:group>
            <v:group style="position:absolute;left:725;top:15705;width:103;height:206" coordorigin="725,15705" coordsize="103,206">
              <v:shape style="position:absolute;left:725;top:15705;width:103;height:206" coordorigin="725,15705" coordsize="103,206" path="m725,15912l828,15912,828,15705,725,15705,725,15912e" filled="t" fillcolor="#FFFFFF" stroked="f">
                <v:path arrowok="t"/>
                <v:fill/>
              </v:shape>
            </v:group>
            <v:group style="position:absolute;left:2153;top:15705;width:103;height:206" coordorigin="2153,15705" coordsize="103,206">
              <v:shape style="position:absolute;left:2153;top:15705;width:103;height:206" coordorigin="2153,15705" coordsize="103,206" path="m2153,15912l2256,15912,2256,15705,2153,15705,2153,15912e" filled="t" fillcolor="#FFFFFF" stroked="f">
                <v:path arrowok="t"/>
                <v:fill/>
              </v:shape>
            </v:group>
            <v:group style="position:absolute;left:828;top:15705;width:1325;height:206" coordorigin="828,15705" coordsize="1325,206">
              <v:shape style="position:absolute;left:828;top:15705;width:1325;height:206" coordorigin="828,15705" coordsize="1325,206" path="m2153,15911l2153,15705,828,15705,828,15911,2153,15911e" filled="t" fillcolor="#FFFFFF" stroked="f">
                <v:path arrowok="t"/>
                <v:fill/>
              </v:shape>
            </v:group>
            <v:group style="position:absolute;left:2261;top:15693;width:108;height:182" coordorigin="2261,15693" coordsize="108,182">
              <v:shape style="position:absolute;left:2261;top:15693;width:108;height:182" coordorigin="2261,15693" coordsize="108,182" path="m2261,15876l2369,15876,2369,15693,2261,15693,2261,15876e" filled="t" fillcolor="#FFFFFF" stroked="f">
                <v:path arrowok="t"/>
                <v:fill/>
              </v:shape>
            </v:group>
            <v:group style="position:absolute;left:2844;top:15693;width:103;height:182" coordorigin="2844,15693" coordsize="103,182">
              <v:shape style="position:absolute;left:2844;top:15693;width:103;height:182" coordorigin="2844,15693" coordsize="103,182" path="m2844,15876l2948,15876,2948,15693,2844,15693,2844,15876e" filled="t" fillcolor="#FFFFFF" stroked="f">
                <v:path arrowok="t"/>
                <v:fill/>
              </v:shape>
            </v:group>
            <v:group style="position:absolute;left:2369;top:15693;width:475;height:182" coordorigin="2369,15693" coordsize="475,182">
              <v:shape style="position:absolute;left:2369;top:15693;width:475;height:182" coordorigin="2369,15693" coordsize="475,182" path="m2369,15876l2844,15876,2844,15693,2369,15693,2369,15876e" filled="t" fillcolor="#FFFFFF" stroked="f">
                <v:path arrowok="t"/>
                <v:fill/>
              </v:shape>
            </v:group>
            <v:group style="position:absolute;left:2952;top:15681;width:108;height:206" coordorigin="2952,15681" coordsize="108,206">
              <v:shape style="position:absolute;left:2952;top:15681;width:108;height:206" coordorigin="2952,15681" coordsize="108,206" path="m2952,15888l3060,15888,3060,15681,2952,15681,2952,15888e" filled="t" fillcolor="#FFFFFF" stroked="f">
                <v:path arrowok="t"/>
                <v:fill/>
              </v:shape>
            </v:group>
            <v:group style="position:absolute;left:3528;top:15681;width:103;height:206" coordorigin="3528,15681" coordsize="103,206">
              <v:shape style="position:absolute;left:3528;top:15681;width:103;height:206" coordorigin="3528,15681" coordsize="103,206" path="m3528,15888l3632,15888,3632,15681,3528,15681,3528,15888e" filled="t" fillcolor="#FFFFFF" stroked="f">
                <v:path arrowok="t"/>
                <v:fill/>
              </v:shape>
            </v:group>
            <v:group style="position:absolute;left:3060;top:15681;width:468;height:206" coordorigin="3060,15681" coordsize="468,206">
              <v:shape style="position:absolute;left:3060;top:15681;width:468;height:206" coordorigin="3060,15681" coordsize="468,206" path="m3060,15888l3528,15888,3528,15681,3060,15681,3060,15888e" filled="t" fillcolor="#FFFFFF" stroked="f">
                <v:path arrowok="t"/>
                <v:fill/>
              </v:shape>
            </v:group>
            <v:group style="position:absolute;left:3636;top:15693;width:108;height:182" coordorigin="3636,15693" coordsize="108,182">
              <v:shape style="position:absolute;left:3636;top:15693;width:108;height:182" coordorigin="3636,15693" coordsize="108,182" path="m3636,15876l3744,15876,3744,15693,3636,15693,3636,15876e" filled="t" fillcolor="#FFFFFF" stroked="f">
                <v:path arrowok="t"/>
                <v:fill/>
              </v:shape>
            </v:group>
            <v:group style="position:absolute;left:4393;top:15693;width:103;height:182" coordorigin="4393,15693" coordsize="103,182">
              <v:shape style="position:absolute;left:4393;top:15693;width:103;height:182" coordorigin="4393,15693" coordsize="103,182" path="m4393,15876l4496,15876,4496,15693,4393,15693,4393,15876e" filled="t" fillcolor="#FFFFFF" stroked="f">
                <v:path arrowok="t"/>
                <v:fill/>
              </v:shape>
            </v:group>
            <v:group style="position:absolute;left:3744;top:15693;width:648;height:182" coordorigin="3744,15693" coordsize="648,182">
              <v:shape style="position:absolute;left:3744;top:15693;width:648;height:182" coordorigin="3744,15693" coordsize="648,182" path="m3744,15876l4393,15876,4393,15693,3744,15693,3744,15876e" filled="t" fillcolor="#FFFFFF" stroked="f">
                <v:path arrowok="t"/>
                <v:fill/>
              </v:shape>
            </v:group>
            <v:group style="position:absolute;left:4501;top:15681;width:667;height:2" coordorigin="4501,15681" coordsize="667,2">
              <v:shape style="position:absolute;left:4501;top:15681;width:667;height:2" coordorigin="4501,15681" coordsize="667,0" path="m4501,15681l5168,15681e" filled="f" stroked="t" strokeweight="2.5pt" strokecolor="#FFFFFF">
                <v:path arrowok="t"/>
              </v:shape>
            </v:group>
            <v:group style="position:absolute;left:4501;top:15705;width:108;height:206" coordorigin="4501,15705" coordsize="108,206">
              <v:shape style="position:absolute;left:4501;top:15705;width:108;height:206" coordorigin="4501,15705" coordsize="108,206" path="m4501,15912l4609,15912,4609,15705,4501,15705,4501,15912e" filled="t" fillcolor="#FFFFFF" stroked="f">
                <v:path arrowok="t"/>
                <v:fill/>
              </v:shape>
            </v:group>
            <v:group style="position:absolute;left:5065;top:15705;width:103;height:206" coordorigin="5065,15705" coordsize="103,206">
              <v:shape style="position:absolute;left:5065;top:15705;width:103;height:206" coordorigin="5065,15705" coordsize="103,206" path="m5065,15912l5168,15912,5168,15705,5065,15705,5065,15912e" filled="t" fillcolor="#FFFFFF" stroked="f">
                <v:path arrowok="t"/>
                <v:fill/>
              </v:shape>
            </v:group>
            <v:group style="position:absolute;left:4609;top:15705;width:456;height:206" coordorigin="4609,15705" coordsize="456,206">
              <v:shape style="position:absolute;left:4609;top:15705;width:456;height:206" coordorigin="4609,15705" coordsize="456,206" path="m5065,15911l5065,15705,4609,15705,4609,15911,5065,15911e" filled="t" fillcolor="#FFFFFF" stroked="f">
                <v:path arrowok="t"/>
                <v:fill/>
              </v:shape>
            </v:group>
            <v:group style="position:absolute;left:5173;top:15693;width:108;height:182" coordorigin="5173,15693" coordsize="108,182">
              <v:shape style="position:absolute;left:5173;top:15693;width:108;height:182" coordorigin="5173,15693" coordsize="108,182" path="m5173,15876l5281,15876,5281,15693,5173,15693,5173,15876e" filled="t" fillcolor="#FFFFFF" stroked="f">
                <v:path arrowok="t"/>
                <v:fill/>
              </v:shape>
            </v:group>
            <v:group style="position:absolute;left:5754;top:15693;width:103;height:182" coordorigin="5754,15693" coordsize="103,182">
              <v:shape style="position:absolute;left:5754;top:15693;width:103;height:182" coordorigin="5754,15693" coordsize="103,182" path="m5754,15876l5857,15876,5857,15693,5754,15693,5754,15876e" filled="t" fillcolor="#FFFFFF" stroked="f">
                <v:path arrowok="t"/>
                <v:fill/>
              </v:shape>
            </v:group>
            <v:group style="position:absolute;left:5281;top:15693;width:473;height:182" coordorigin="5281,15693" coordsize="473,182">
              <v:shape style="position:absolute;left:5281;top:15693;width:473;height:182" coordorigin="5281,15693" coordsize="473,182" path="m5281,15876l5754,15876,5754,15693,5281,15693,5281,15876e" filled="t" fillcolor="#FFFFFF" stroked="f">
                <v:path arrowok="t"/>
                <v:fill/>
              </v:shape>
            </v:group>
            <v:group style="position:absolute;left:5862;top:15681;width:588;height:2" coordorigin="5862,15681" coordsize="588,2">
              <v:shape style="position:absolute;left:5862;top:15681;width:588;height:2" coordorigin="5862,15681" coordsize="588,0" path="m5862,15681l6450,15681e" filled="f" stroked="t" strokeweight="2.5pt" strokecolor="#FFFFFF">
                <v:path arrowok="t"/>
              </v:shape>
            </v:group>
            <v:group style="position:absolute;left:5862;top:15705;width:108;height:206" coordorigin="5862,15705" coordsize="108,206">
              <v:shape style="position:absolute;left:5862;top:15705;width:108;height:206" coordorigin="5862,15705" coordsize="108,206" path="m5862,15912l5970,15912,5970,15705,5862,15705,5862,15912e" filled="t" fillcolor="#FFFFFF" stroked="f">
                <v:path arrowok="t"/>
                <v:fill/>
              </v:shape>
            </v:group>
            <v:group style="position:absolute;left:6347;top:15705;width:103;height:206" coordorigin="6347,15705" coordsize="103,206">
              <v:shape style="position:absolute;left:6347;top:15705;width:103;height:206" coordorigin="6347,15705" coordsize="103,206" path="m6347,15912l6450,15912,6450,15705,6347,15705,6347,15912e" filled="t" fillcolor="#FFFFFF" stroked="f">
                <v:path arrowok="t"/>
                <v:fill/>
              </v:shape>
            </v:group>
            <v:group style="position:absolute;left:5970;top:15705;width:377;height:206" coordorigin="5970,15705" coordsize="377,206">
              <v:shape style="position:absolute;left:5970;top:15705;width:377;height:206" coordorigin="5970,15705" coordsize="377,206" path="m6347,15911l6347,15705,5970,15705,5970,15911,6347,15911e" filled="t" fillcolor="#FFFFFF" stroked="f">
                <v:path arrowok="t"/>
                <v:fill/>
              </v:shape>
            </v:group>
            <v:group style="position:absolute;left:6455;top:15693;width:108;height:182" coordorigin="6455,15693" coordsize="108,182">
              <v:shape style="position:absolute;left:6455;top:15693;width:108;height:182" coordorigin="6455,15693" coordsize="108,182" path="m6455,15876l6563,15876,6563,15693,6455,15693,6455,15876e" filled="t" fillcolor="#FFFFFF" stroked="f">
                <v:path arrowok="t"/>
                <v:fill/>
              </v:shape>
            </v:group>
            <v:group style="position:absolute;left:7624;top:15693;width:103;height:182" coordorigin="7624,15693" coordsize="103,182">
              <v:shape style="position:absolute;left:7624;top:15693;width:103;height:182" coordorigin="7624,15693" coordsize="103,182" path="m7624,15876l7727,15876,7727,15693,7624,15693,7624,15876e" filled="t" fillcolor="#FFFFFF" stroked="f">
                <v:path arrowok="t"/>
                <v:fill/>
              </v:shape>
            </v:group>
            <v:group style="position:absolute;left:6563;top:15693;width:1061;height:182" coordorigin="6563,15693" coordsize="1061,182">
              <v:shape style="position:absolute;left:6563;top:15693;width:1061;height:182" coordorigin="6563,15693" coordsize="1061,182" path="m6563,15876l7624,15876,7624,15693,6563,15693,6563,15876e" filled="t" fillcolor="#FFFFFF" stroked="f">
                <v:path arrowok="t"/>
                <v:fill/>
              </v:shape>
            </v:group>
            <v:group style="position:absolute;left:7732;top:15693;width:108;height:182" coordorigin="7732,15693" coordsize="108,182">
              <v:shape style="position:absolute;left:7732;top:15693;width:108;height:182" coordorigin="7732,15693" coordsize="108,182" path="m7732,15876l7840,15876,7840,15693,7732,15693,7732,15876e" filled="t" fillcolor="#FFFFFF" stroked="f">
                <v:path arrowok="t"/>
                <v:fill/>
              </v:shape>
            </v:group>
            <v:group style="position:absolute;left:8353;top:15693;width:103;height:182" coordorigin="8353,15693" coordsize="103,182">
              <v:shape style="position:absolute;left:8353;top:15693;width:103;height:182" coordorigin="8353,15693" coordsize="103,182" path="m8353,15876l8457,15876,8457,15693,8353,15693,8353,15876e" filled="t" fillcolor="#FFFFFF" stroked="f">
                <v:path arrowok="t"/>
                <v:fill/>
              </v:shape>
            </v:group>
            <v:group style="position:absolute;left:7840;top:15693;width:514;height:182" coordorigin="7840,15693" coordsize="514,182">
              <v:shape style="position:absolute;left:7840;top:15693;width:514;height:182" coordorigin="7840,15693" coordsize="514,182" path="m7840,15876l8353,15876,8353,15693,7840,15693,7840,15876e" filled="t" fillcolor="#FFFFFF" stroked="f">
                <v:path arrowok="t"/>
                <v:fill/>
              </v:shape>
            </v:group>
            <v:group style="position:absolute;left:8461;top:15681;width:108;height:206" coordorigin="8461,15681" coordsize="108,206">
              <v:shape style="position:absolute;left:8461;top:15681;width:108;height:206" coordorigin="8461,15681" coordsize="108,206" path="m8461,15888l8569,15888,8569,15681,8461,15681,8461,15888e" filled="t" fillcolor="#FFFFFF" stroked="f">
                <v:path arrowok="t"/>
                <v:fill/>
              </v:shape>
            </v:group>
            <v:group style="position:absolute;left:9079;top:15681;width:103;height:206" coordorigin="9079,15681" coordsize="103,206">
              <v:shape style="position:absolute;left:9079;top:15681;width:103;height:206" coordorigin="9079,15681" coordsize="103,206" path="m9079,15888l9182,15888,9182,15681,9079,15681,9079,15888e" filled="t" fillcolor="#FFFFFF" stroked="f">
                <v:path arrowok="t"/>
                <v:fill/>
              </v:shape>
            </v:group>
            <v:group style="position:absolute;left:8569;top:15681;width:509;height:206" coordorigin="8569,15681" coordsize="509,206">
              <v:shape style="position:absolute;left:8569;top:15681;width:509;height:206" coordorigin="8569,15681" coordsize="509,206" path="m8569,15888l9079,15888,9079,15681,8569,15681,8569,15888e" filled="t" fillcolor="#FFFFFF" stroked="f">
                <v:path arrowok="t"/>
                <v:fill/>
              </v:shape>
            </v:group>
            <v:group style="position:absolute;left:9187;top:15681;width:108;height:206" coordorigin="9187,15681" coordsize="108,206">
              <v:shape style="position:absolute;left:9187;top:15681;width:108;height:206" coordorigin="9187,15681" coordsize="108,206" path="m9187,15888l9295,15888,9295,15681,9187,15681,9187,15888e" filled="t" fillcolor="#FFFFFF" stroked="f">
                <v:path arrowok="t"/>
                <v:fill/>
              </v:shape>
            </v:group>
            <v:group style="position:absolute;left:9686;top:15681;width:103;height:206" coordorigin="9686,15681" coordsize="103,206">
              <v:shape style="position:absolute;left:9686;top:15681;width:103;height:206" coordorigin="9686,15681" coordsize="103,206" path="m9686,15888l9789,15888,9789,15681,9686,15681,9686,15888e" filled="t" fillcolor="#FFFFFF" stroked="f">
                <v:path arrowok="t"/>
                <v:fill/>
              </v:shape>
            </v:group>
            <v:group style="position:absolute;left:9295;top:15681;width:391;height:206" coordorigin="9295,15681" coordsize="391,206">
              <v:shape style="position:absolute;left:9295;top:15681;width:391;height:206" coordorigin="9295,15681" coordsize="391,206" path="m9295,15888l9686,15888,9686,15681,9295,15681,9295,15888e" filled="t" fillcolor="#FFFFFF" stroked="f">
                <v:path arrowok="t"/>
                <v:fill/>
              </v:shape>
            </v:group>
            <v:group style="position:absolute;left:9794;top:15681;width:108;height:206" coordorigin="9794,15681" coordsize="108,206">
              <v:shape style="position:absolute;left:9794;top:15681;width:108;height:206" coordorigin="9794,15681" coordsize="108,206" path="m9794,15888l9902,15888,9902,15681,9794,15681,9794,15888e" filled="t" fillcolor="#FFFFFF" stroked="f">
                <v:path arrowok="t"/>
                <v:fill/>
              </v:shape>
            </v:group>
            <v:group style="position:absolute;left:10334;top:15681;width:103;height:206" coordorigin="10334,15681" coordsize="103,206">
              <v:shape style="position:absolute;left:10334;top:15681;width:103;height:206" coordorigin="10334,15681" coordsize="103,206" path="m10334,15888l10437,15888,10437,15681,10334,15681,10334,15888e" filled="t" fillcolor="#FFFFFF" stroked="f">
                <v:path arrowok="t"/>
                <v:fill/>
              </v:shape>
            </v:group>
            <v:group style="position:absolute;left:9902;top:15681;width:432;height:206" coordorigin="9902,15681" coordsize="432,206">
              <v:shape style="position:absolute;left:9902;top:15681;width:432;height:206" coordorigin="9902,15681" coordsize="432,206" path="m9902,15888l10334,15888,10334,15681,9902,15681,9902,15888e" filled="t" fillcolor="#FFFFFF" stroked="f">
                <v:path arrowok="t"/>
                <v:fill/>
              </v:shape>
            </v:group>
            <v:group style="position:absolute;left:10442;top:15693;width:108;height:182" coordorigin="10442,15693" coordsize="108,182">
              <v:shape style="position:absolute;left:10442;top:15693;width:108;height:182" coordorigin="10442,15693" coordsize="108,182" path="m10442,15876l10550,15876,10550,15693,10442,15693,10442,15876e" filled="t" fillcolor="#FFFFFF" stroked="f">
                <v:path arrowok="t"/>
                <v:fill/>
              </v:shape>
            </v:group>
            <v:group style="position:absolute;left:11054;top:15693;width:101;height:182" coordorigin="11054,15693" coordsize="101,182">
              <v:shape style="position:absolute;left:11054;top:15693;width:101;height:182" coordorigin="11054,15693" coordsize="101,182" path="m11054,15876l11155,15876,11155,15693,11054,15693,11054,15876e" filled="t" fillcolor="#FFFFFF" stroked="f">
                <v:path arrowok="t"/>
                <v:fill/>
              </v:shape>
            </v:group>
            <v:group style="position:absolute;left:10550;top:15693;width:504;height:182" coordorigin="10550,15693" coordsize="504,182">
              <v:shape style="position:absolute;left:10550;top:15693;width:504;height:182" coordorigin="10550,15693" coordsize="504,182" path="m10550,15876l11054,15876,11054,15693,10550,15693,10550,15876e" filled="t" fillcolor="#FFFFFF" stroked="f">
                <v:path arrowok="t"/>
                <v:fill/>
              </v:shape>
            </v:group>
            <w10:wrap type="none"/>
          </v:group>
        </w:pict>
      </w:r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32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00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6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6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4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  <w:position w:val="-1"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6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  <w:position w:val="-1"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position w:val="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421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7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7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402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0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6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337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2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6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478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5" w:after="0" w:line="206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5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6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9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777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1" w:lineRule="exact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81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615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3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1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97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7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97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97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5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97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2098(1)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808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1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5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-9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0"/>
                <w:w w:val="100"/>
                <w:b/>
                <w:bCs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805F00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9" w:after="0" w:line="240" w:lineRule="auto"/>
              <w:ind w:left="347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4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805F00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81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f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49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86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31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0" w:after="0" w:line="20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2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804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5.60008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5.60008" w:space="0" w:color="FFFFFF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6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5.60008" w:space="0" w:color="FFFFFF"/>
              <w:bottom w:val="single" w:sz="5.60008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5.60008" w:space="0" w:color="FFFFFF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5.60008" w:space="0" w:color="FFFFFF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5.60008" w:space="0" w:color="FFFFFF"/>
              <w:bottom w:val="single" w:sz="5.60008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5.60008" w:space="0" w:color="FFFFFF"/>
              <w:bottom w:val="single" w:sz="5.60008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6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52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5.60008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3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5.60008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3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5.60008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3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5.60008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3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761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5.60008" w:space="0" w:color="FFFFFF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3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5.60008" w:space="0" w:color="FFFFFF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3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9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986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892(1)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to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4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670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66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203(2)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4.2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551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4.24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4.2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4.2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4.24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</w:p>
        </w:tc>
        <w:tc>
          <w:tcPr>
            <w:tcW w:w="691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4.2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22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8</w:t>
            </w:r>
          </w:p>
        </w:tc>
        <w:tc>
          <w:tcPr>
            <w:tcW w:w="730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9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429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42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Nat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63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6" w:lineRule="exact"/>
              <w:ind w:left="20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ind w:left="18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28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0" w:lineRule="exact"/>
              <w:ind w:left="35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33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7" w:lineRule="exact"/>
              <w:ind w:left="27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868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0" w:lineRule="exact"/>
              <w:ind w:left="35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6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ind w:left="1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  <w:b/>
                <w:bCs/>
                <w:position w:val="-1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7" w:lineRule="exact"/>
              <w:ind w:left="31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132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0" w:lineRule="exact"/>
              <w:ind w:left="39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06" w:lineRule="exact"/>
              <w:ind w:left="24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06" w:lineRule="exact"/>
              <w:ind w:left="12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87" w:lineRule="exact"/>
              <w:ind w:left="167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1121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0" w:lineRule="exact"/>
              <w:ind w:left="350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  <w:position w:val="-1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  <w:position w:val="-1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311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100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15.2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9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37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6290(4)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5.2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00"/>
              <w:bottom w:val="single" w:sz="14.2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584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14.24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4.2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4.2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00"/>
              <w:bottom w:val="single" w:sz="14.24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4.2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4.24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2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138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9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754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32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80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10.4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15.2" w:space="0" w:color="6FAC46"/>
              <w:left w:val="single" w:sz="4.640" w:space="0" w:color="000000"/>
              <w:right w:val="single" w:sz="4.6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0" w:after="0" w:line="179" w:lineRule="exact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</w:rPr>
              <w:t>784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15.2" w:space="0" w:color="6FAC46"/>
              <w:left w:val="single" w:sz="4.64008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10.4" w:space="0" w:color="6FAC46"/>
              <w:left w:val="single" w:sz="4.639840" w:space="0" w:color="000000"/>
              <w:right w:val="single" w:sz="4.64008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10.4" w:space="0" w:color="6FAC46"/>
              <w:left w:val="single" w:sz="4.64008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15.2" w:space="0" w:color="6FAC46"/>
              <w:left w:val="single" w:sz="4.639840" w:space="0" w:color="000000"/>
              <w:right w:val="single" w:sz="4.639840" w:space="0" w:color="000000"/>
            </w:tcBorders>
            <w:shd w:val="clear" w:color="auto" w:fill="6FAC46"/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6FAC46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left="613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3316(2)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6FAC46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6FAC46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6FAC46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6FAC46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734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39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76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1"/>
                <w:w w:val="100"/>
              </w:rPr>
              <w:t>,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1" w:after="0" w:line="240" w:lineRule="auto"/>
              <w:ind w:left="426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left="400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68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FF"/>
              <w:bottom w:val="single" w:sz="10.4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5.2" w:space="0" w:color="FFFFFF"/>
              <w:bottom w:val="single" w:sz="15.2" w:space="0" w:color="FFFFFF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0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440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FF"/>
              <w:bottom w:val="single" w:sz="15.2" w:space="0" w:color="FFFFFF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FF"/>
              <w:bottom w:val="single" w:sz="10.4" w:space="0" w:color="FFFFFF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FF"/>
              <w:bottom w:val="single" w:sz="10.4" w:space="0" w:color="FFFFFF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5.2" w:space="0" w:color="FFFFFF"/>
              <w:bottom w:val="single" w:sz="15.2" w:space="0" w:color="FFFFFF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</w:tr>
    </w:tbl>
    <w:p>
      <w:pPr>
        <w:jc w:val="right"/>
        <w:spacing w:after="0"/>
        <w:sectPr>
          <w:pgMar w:header="0" w:footer="278" w:top="620" w:bottom="460" w:left="380" w:right="640"/>
          <w:pgSz w:w="11920" w:h="16840"/>
        </w:sectPr>
      </w:pPr>
      <w:rPr/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/>
        <w:pict>
          <v:group style="position:absolute;margin-left:15.575pt;margin-top:21.224993pt;width:564.3pt;height:799pt;mso-position-horizontal-relative:page;mso-position-vertical-relative:page;z-index:-6400" coordorigin="311,424" coordsize="11286,15980">
            <v:group style="position:absolute;left:324;top:437;width:11261;height:15955" coordorigin="324,437" coordsize="11261,15955">
              <v:shape style="position:absolute;left:324;top:437;width:11261;height:15955" coordorigin="324,437" coordsize="11261,15955" path="m324,16392l11585,16392,11585,437,324,437,324,16392xe" filled="f" stroked="t" strokeweight="1.25pt" strokecolor="#767070">
                <v:path arrowok="t"/>
              </v:shape>
            </v:group>
            <v:group style="position:absolute;left:715;top:725;width:10452;height:2" coordorigin="715,725" coordsize="10452,2">
              <v:shape style="position:absolute;left:715;top:725;width:10452;height:2" coordorigin="715,725" coordsize="10452,0" path="m715,725l11167,725e" filled="f" stroked="t" strokeweight=".580pt" strokecolor="#000000">
                <v:path arrowok="t"/>
              </v:shape>
            </v:group>
            <v:group style="position:absolute;left:720;top:730;width:2;height:4064" coordorigin="720,730" coordsize="2,4064">
              <v:shape style="position:absolute;left:720;top:730;width:2;height:4064" coordorigin="720,730" coordsize="0,4064" path="m720,730l720,4793e" filled="f" stroked="t" strokeweight=".580pt" strokecolor="#000000">
                <v:path arrowok="t"/>
              </v:shape>
            </v:group>
            <v:group style="position:absolute;left:2261;top:730;width:2;height:4064" coordorigin="2261,730" coordsize="2,4064">
              <v:shape style="position:absolute;left:2261;top:730;width:2;height:4064" coordorigin="2261,730" coordsize="0,4064" path="m2261,730l2261,4793e" filled="f" stroked="t" strokeweight=".580pt" strokecolor="#000000">
                <v:path arrowok="t"/>
              </v:shape>
            </v:group>
            <v:group style="position:absolute;left:2952;top:730;width:2;height:4064" coordorigin="2952,730" coordsize="2,4064">
              <v:shape style="position:absolute;left:2952;top:730;width:2;height:4064" coordorigin="2952,730" coordsize="0,4064" path="m2952,730l2952,4793e" filled="f" stroked="t" strokeweight=".580pt" strokecolor="#000000">
                <v:path arrowok="t"/>
              </v:shape>
            </v:group>
            <v:group style="position:absolute;left:3636;top:730;width:2;height:4064" coordorigin="3636,730" coordsize="2,4064">
              <v:shape style="position:absolute;left:3636;top:730;width:2;height:4064" coordorigin="3636,730" coordsize="0,4064" path="m3636,730l3636,4793e" filled="f" stroked="t" strokeweight=".580pt" strokecolor="#000000">
                <v:path arrowok="t"/>
              </v:shape>
            </v:group>
            <v:group style="position:absolute;left:4501;top:730;width:2;height:4064" coordorigin="4501,730" coordsize="2,4064">
              <v:shape style="position:absolute;left:4501;top:730;width:2;height:4064" coordorigin="4501,730" coordsize="0,4064" path="m4501,730l4501,4793e" filled="f" stroked="t" strokeweight=".580pt" strokecolor="#000000">
                <v:path arrowok="t"/>
              </v:shape>
            </v:group>
            <v:group style="position:absolute;left:5173;top:730;width:2;height:4064" coordorigin="5173,730" coordsize="2,4064">
              <v:shape style="position:absolute;left:5173;top:730;width:2;height:4064" coordorigin="5173,730" coordsize="0,4064" path="m5173,730l5173,4793e" filled="f" stroked="t" strokeweight=".58001pt" strokecolor="#000000">
                <v:path arrowok="t"/>
              </v:shape>
            </v:group>
            <v:group style="position:absolute;left:5862;top:730;width:2;height:4064" coordorigin="5862,730" coordsize="2,4064">
              <v:shape style="position:absolute;left:5862;top:730;width:2;height:4064" coordorigin="5862,730" coordsize="0,4064" path="m5862,730l5862,4793e" filled="f" stroked="t" strokeweight=".58001pt" strokecolor="#000000">
                <v:path arrowok="t"/>
              </v:shape>
            </v:group>
            <v:group style="position:absolute;left:6455;top:730;width:2;height:4064" coordorigin="6455,730" coordsize="2,4064">
              <v:shape style="position:absolute;left:6455;top:730;width:2;height:4064" coordorigin="6455,730" coordsize="0,4064" path="m6455,730l6455,4793e" filled="f" stroked="t" strokeweight=".58001pt" strokecolor="#000000">
                <v:path arrowok="t"/>
              </v:shape>
            </v:group>
            <v:group style="position:absolute;left:7732;top:730;width:2;height:4064" coordorigin="7732,730" coordsize="2,4064">
              <v:shape style="position:absolute;left:7732;top:730;width:2;height:4064" coordorigin="7732,730" coordsize="0,4064" path="m7732,730l7732,4793e" filled="f" stroked="t" strokeweight=".58001pt" strokecolor="#000000">
                <v:path arrowok="t"/>
              </v:shape>
            </v:group>
            <v:group style="position:absolute;left:8461;top:730;width:2;height:4064" coordorigin="8461,730" coordsize="2,4064">
              <v:shape style="position:absolute;left:8461;top:730;width:2;height:4064" coordorigin="8461,730" coordsize="0,4064" path="m8461,730l8461,4793e" filled="f" stroked="t" strokeweight=".58001pt" strokecolor="#000000">
                <v:path arrowok="t"/>
              </v:shape>
            </v:group>
            <v:group style="position:absolute;left:9187;top:730;width:2;height:4064" coordorigin="9187,730" coordsize="2,4064">
              <v:shape style="position:absolute;left:9187;top:730;width:2;height:4064" coordorigin="9187,730" coordsize="0,4064" path="m9187,730l9187,4793e" filled="f" stroked="t" strokeweight=".579980pt" strokecolor="#000000">
                <v:path arrowok="t"/>
              </v:shape>
            </v:group>
            <v:group style="position:absolute;left:9794;top:730;width:2;height:4064" coordorigin="9794,730" coordsize="2,4064">
              <v:shape style="position:absolute;left:9794;top:730;width:2;height:4064" coordorigin="9794,730" coordsize="0,4064" path="m9794,730l9794,4793e" filled="f" stroked="t" strokeweight=".58001pt" strokecolor="#000000">
                <v:path arrowok="t"/>
              </v:shape>
            </v:group>
            <v:group style="position:absolute;left:10442;top:730;width:2;height:4064" coordorigin="10442,730" coordsize="2,4064">
              <v:shape style="position:absolute;left:10442;top:730;width:2;height:4064" coordorigin="10442,730" coordsize="0,4064" path="m10442,730l10442,4793e" filled="f" stroked="t" strokeweight=".579980pt" strokecolor="#000000">
                <v:path arrowok="t"/>
              </v:shape>
            </v:group>
            <v:group style="position:absolute;left:11162;top:730;width:2;height:4064" coordorigin="11162,730" coordsize="2,4064">
              <v:shape style="position:absolute;left:11162;top:730;width:2;height:4064" coordorigin="11162,730" coordsize="0,4064" path="m11162,730l11162,4793e" filled="f" stroked="t" strokeweight=".579980pt" strokecolor="#000000">
                <v:path arrowok="t"/>
              </v:shape>
            </v:group>
            <v:group style="position:absolute;left:725;top:2177;width:1532;height:2" coordorigin="725,2177" coordsize="1532,2">
              <v:shape style="position:absolute;left:725;top:2177;width:1532;height:2" coordorigin="725,2177" coordsize="1532,0" path="m725,2177l2256,2177e" filled="f" stroked="t" strokeweight="2.5pt" strokecolor="#FFFFFF">
                <v:path arrowok="t"/>
              </v:shape>
            </v:group>
            <v:group style="position:absolute;left:725;top:2201;width:103;height:206" coordorigin="725,2201" coordsize="103,206">
              <v:shape style="position:absolute;left:725;top:2201;width:103;height:206" coordorigin="725,2201" coordsize="103,206" path="m725,2408l828,2408,828,2201,725,2201,725,2408e" filled="t" fillcolor="#FFFFFF" stroked="f">
                <v:path arrowok="t"/>
                <v:fill/>
              </v:shape>
            </v:group>
            <v:group style="position:absolute;left:2153;top:2201;width:103;height:206" coordorigin="2153,2201" coordsize="103,206">
              <v:shape style="position:absolute;left:2153;top:2201;width:103;height:206" coordorigin="2153,2201" coordsize="103,206" path="m2153,2408l2256,2408,2256,2201,2153,2201,2153,2408e" filled="t" fillcolor="#FFFFFF" stroked="f">
                <v:path arrowok="t"/>
                <v:fill/>
              </v:shape>
            </v:group>
            <v:group style="position:absolute;left:828;top:2201;width:1325;height:206" coordorigin="828,2201" coordsize="1325,206">
              <v:shape style="position:absolute;left:828;top:2201;width:1325;height:206" coordorigin="828,2201" coordsize="1325,206" path="m828,2408l2153,2408,2153,2201,828,2201,828,2408e" filled="t" fillcolor="#FFFFFF" stroked="f">
                <v:path arrowok="t"/>
                <v:fill/>
              </v:shape>
            </v:group>
            <v:group style="position:absolute;left:2261;top:2170;width:2235;height:2" coordorigin="2261,2170" coordsize="2235,2">
              <v:shape style="position:absolute;left:2261;top:2170;width:2235;height:2" coordorigin="2261,2170" coordsize="2235,0" path="m2261,2170l4496,2170e" filled="f" stroked="t" strokeweight="1.78pt" strokecolor="#FFFFFF">
                <v:path arrowok="t"/>
              </v:shape>
            </v:group>
            <v:group style="position:absolute;left:2261;top:2187;width:108;height:185" coordorigin="2261,2187" coordsize="108,185">
              <v:shape style="position:absolute;left:2261;top:2187;width:108;height:185" coordorigin="2261,2187" coordsize="108,185" path="m2261,2372l2369,2372,2369,2187,2261,2187,2261,2372e" filled="t" fillcolor="#FFFFFF" stroked="f">
                <v:path arrowok="t"/>
                <v:fill/>
              </v:shape>
            </v:group>
            <v:group style="position:absolute;left:2844;top:2187;width:103;height:185" coordorigin="2844,2187" coordsize="103,185">
              <v:shape style="position:absolute;left:2844;top:2187;width:103;height:185" coordorigin="2844,2187" coordsize="103,185" path="m2844,2372l2948,2372,2948,2187,2844,2187,2844,2372e" filled="t" fillcolor="#FFFFFF" stroked="f">
                <v:path arrowok="t"/>
                <v:fill/>
              </v:shape>
            </v:group>
            <v:group style="position:absolute;left:2261;top:2390;width:686;height:2" coordorigin="2261,2390" coordsize="686,2">
              <v:shape style="position:absolute;left:2261;top:2390;width:686;height:2" coordorigin="2261,2390" coordsize="686,0" path="m2261,2390l2948,2390e" filled="f" stroked="t" strokeweight="1.9pt" strokecolor="#FFFFFF">
                <v:path arrowok="t"/>
              </v:shape>
            </v:group>
            <v:group style="position:absolute;left:2369;top:2187;width:475;height:185" coordorigin="2369,2187" coordsize="475,185">
              <v:shape style="position:absolute;left:2369;top:2187;width:475;height:185" coordorigin="2369,2187" coordsize="475,185" path="m2369,2372l2844,2372,2844,2187,2369,2187,2369,2372e" filled="t" fillcolor="#FFFFFF" stroked="f">
                <v:path arrowok="t"/>
                <v:fill/>
              </v:shape>
            </v:group>
            <v:group style="position:absolute;left:2952;top:2177;width:108;height:206" coordorigin="2952,2177" coordsize="108,206">
              <v:shape style="position:absolute;left:2952;top:2177;width:108;height:206" coordorigin="2952,2177" coordsize="108,206" path="m2952,2384l3060,2384,3060,2177,2952,2177,2952,2384e" filled="t" fillcolor="#FFFFFF" stroked="f">
                <v:path arrowok="t"/>
                <v:fill/>
              </v:shape>
            </v:group>
            <v:group style="position:absolute;left:3528;top:2177;width:103;height:206" coordorigin="3528,2177" coordsize="103,206">
              <v:shape style="position:absolute;left:3528;top:2177;width:103;height:206" coordorigin="3528,2177" coordsize="103,206" path="m3528,2384l3632,2384,3632,2177,3528,2177,3528,2384e" filled="t" fillcolor="#FFFFFF" stroked="f">
                <v:path arrowok="t"/>
                <v:fill/>
              </v:shape>
            </v:group>
            <v:group style="position:absolute;left:2952;top:2396;width:679;height:2" coordorigin="2952,2396" coordsize="679,2">
              <v:shape style="position:absolute;left:2952;top:2396;width:679;height:2" coordorigin="2952,2396" coordsize="679,0" path="m2952,2396l3632,2396e" filled="f" stroked="t" strokeweight="1.3pt" strokecolor="#FFFFFF">
                <v:path arrowok="t"/>
              </v:shape>
            </v:group>
            <v:group style="position:absolute;left:3060;top:2177;width:468;height:206" coordorigin="3060,2177" coordsize="468,206">
              <v:shape style="position:absolute;left:3060;top:2177;width:468;height:206" coordorigin="3060,2177" coordsize="468,206" path="m3060,2384l3528,2384,3528,2177,3060,2177,3060,2384e" filled="t" fillcolor="#FFFFFF" stroked="f">
                <v:path arrowok="t"/>
                <v:fill/>
              </v:shape>
            </v:group>
            <v:group style="position:absolute;left:3636;top:2187;width:108;height:185" coordorigin="3636,2187" coordsize="108,185">
              <v:shape style="position:absolute;left:3636;top:2187;width:108;height:185" coordorigin="3636,2187" coordsize="108,185" path="m3636,2372l3744,2372,3744,2187,3636,2187,3636,2372e" filled="t" fillcolor="#FFFFFF" stroked="f">
                <v:path arrowok="t"/>
                <v:fill/>
              </v:shape>
            </v:group>
            <v:group style="position:absolute;left:4393;top:2187;width:103;height:185" coordorigin="4393,2187" coordsize="103,185">
              <v:shape style="position:absolute;left:4393;top:2187;width:103;height:185" coordorigin="4393,2187" coordsize="103,185" path="m4393,2372l4496,2372,4496,2187,4393,2187,4393,2372e" filled="t" fillcolor="#FFFFFF" stroked="f">
                <v:path arrowok="t"/>
                <v:fill/>
              </v:shape>
            </v:group>
            <v:group style="position:absolute;left:3636;top:2390;width:860;height:2" coordorigin="3636,2390" coordsize="860,2">
              <v:shape style="position:absolute;left:3636;top:2390;width:860;height:2" coordorigin="3636,2390" coordsize="860,0" path="m3636,2390l4496,2390e" filled="f" stroked="t" strokeweight="1.9pt" strokecolor="#FFFFFF">
                <v:path arrowok="t"/>
              </v:shape>
            </v:group>
            <v:group style="position:absolute;left:3744;top:2187;width:648;height:185" coordorigin="3744,2187" coordsize="648,185">
              <v:shape style="position:absolute;left:3744;top:2187;width:648;height:185" coordorigin="3744,2187" coordsize="648,185" path="m3744,2372l4393,2372,4393,2187,3744,2187,3744,2372e" filled="t" fillcolor="#FFFFFF" stroked="f">
                <v:path arrowok="t"/>
                <v:fill/>
              </v:shape>
            </v:group>
            <v:group style="position:absolute;left:4501;top:2177;width:667;height:2" coordorigin="4501,2177" coordsize="667,2">
              <v:shape style="position:absolute;left:4501;top:2177;width:667;height:2" coordorigin="4501,2177" coordsize="667,0" path="m4501,2177l5168,2177e" filled="f" stroked="t" strokeweight="2.5pt" strokecolor="#FFFFFF">
                <v:path arrowok="t"/>
              </v:shape>
            </v:group>
            <v:group style="position:absolute;left:4501;top:2201;width:108;height:206" coordorigin="4501,2201" coordsize="108,206">
              <v:shape style="position:absolute;left:4501;top:2201;width:108;height:206" coordorigin="4501,2201" coordsize="108,206" path="m4501,2408l4609,2408,4609,2201,4501,2201,4501,2408e" filled="t" fillcolor="#FFFFFF" stroked="f">
                <v:path arrowok="t"/>
                <v:fill/>
              </v:shape>
            </v:group>
            <v:group style="position:absolute;left:5065;top:2201;width:103;height:206" coordorigin="5065,2201" coordsize="103,206">
              <v:shape style="position:absolute;left:5065;top:2201;width:103;height:206" coordorigin="5065,2201" coordsize="103,206" path="m5065,2408l5168,2408,5168,2201,5065,2201,5065,2408e" filled="t" fillcolor="#FFFFFF" stroked="f">
                <v:path arrowok="t"/>
                <v:fill/>
              </v:shape>
            </v:group>
            <v:group style="position:absolute;left:4609;top:2201;width:456;height:206" coordorigin="4609,2201" coordsize="456,206">
              <v:shape style="position:absolute;left:4609;top:2201;width:456;height:206" coordorigin="4609,2201" coordsize="456,206" path="m4609,2408l5065,2408,5065,2201,4609,2201,4609,2408e" filled="t" fillcolor="#FFFFFF" stroked="f">
                <v:path arrowok="t"/>
                <v:fill/>
              </v:shape>
            </v:group>
            <v:group style="position:absolute;left:5173;top:2170;width:684;height:2" coordorigin="5173,2170" coordsize="684,2">
              <v:shape style="position:absolute;left:5173;top:2170;width:684;height:2" coordorigin="5173,2170" coordsize="684,0" path="m5173,2170l5857,2170e" filled="f" stroked="t" strokeweight="1.78pt" strokecolor="#FFFFFF">
                <v:path arrowok="t"/>
              </v:shape>
            </v:group>
            <v:group style="position:absolute;left:5173;top:2187;width:108;height:185" coordorigin="5173,2187" coordsize="108,185">
              <v:shape style="position:absolute;left:5173;top:2187;width:108;height:185" coordorigin="5173,2187" coordsize="108,185" path="m5173,2372l5281,2372,5281,2187,5173,2187,5173,2372e" filled="t" fillcolor="#FFFFFF" stroked="f">
                <v:path arrowok="t"/>
                <v:fill/>
              </v:shape>
            </v:group>
            <v:group style="position:absolute;left:5754;top:2187;width:103;height:185" coordorigin="5754,2187" coordsize="103,185">
              <v:shape style="position:absolute;left:5754;top:2187;width:103;height:185" coordorigin="5754,2187" coordsize="103,185" path="m5754,2372l5857,2372,5857,2187,5754,2187,5754,2372e" filled="t" fillcolor="#FFFFFF" stroked="f">
                <v:path arrowok="t"/>
                <v:fill/>
              </v:shape>
            </v:group>
            <v:group style="position:absolute;left:5173;top:2390;width:684;height:2" coordorigin="5173,2390" coordsize="684,2">
              <v:shape style="position:absolute;left:5173;top:2390;width:684;height:2" coordorigin="5173,2390" coordsize="684,0" path="m5173,2390l5857,2390e" filled="f" stroked="t" strokeweight="1.9pt" strokecolor="#FFFFFF">
                <v:path arrowok="t"/>
              </v:shape>
            </v:group>
            <v:group style="position:absolute;left:5281;top:2187;width:473;height:185" coordorigin="5281,2187" coordsize="473,185">
              <v:shape style="position:absolute;left:5281;top:2187;width:473;height:185" coordorigin="5281,2187" coordsize="473,185" path="m5281,2372l5754,2372,5754,2187,5281,2187,5281,2372e" filled="t" fillcolor="#FFFFFF" stroked="f">
                <v:path arrowok="t"/>
                <v:fill/>
              </v:shape>
            </v:group>
            <v:group style="position:absolute;left:5862;top:2177;width:588;height:2" coordorigin="5862,2177" coordsize="588,2">
              <v:shape style="position:absolute;left:5862;top:2177;width:588;height:2" coordorigin="5862,2177" coordsize="588,0" path="m5862,2177l6450,2177e" filled="f" stroked="t" strokeweight="2.5pt" strokecolor="#FFFFFF">
                <v:path arrowok="t"/>
              </v:shape>
            </v:group>
            <v:group style="position:absolute;left:5862;top:2201;width:108;height:206" coordorigin="5862,2201" coordsize="108,206">
              <v:shape style="position:absolute;left:5862;top:2201;width:108;height:206" coordorigin="5862,2201" coordsize="108,206" path="m5862,2408l5970,2408,5970,2201,5862,2201,5862,2408e" filled="t" fillcolor="#FFFFFF" stroked="f">
                <v:path arrowok="t"/>
                <v:fill/>
              </v:shape>
            </v:group>
            <v:group style="position:absolute;left:6347;top:2201;width:103;height:206" coordorigin="6347,2201" coordsize="103,206">
              <v:shape style="position:absolute;left:6347;top:2201;width:103;height:206" coordorigin="6347,2201" coordsize="103,206" path="m6347,2408l6450,2408,6450,2201,6347,2201,6347,2408e" filled="t" fillcolor="#FFFFFF" stroked="f">
                <v:path arrowok="t"/>
                <v:fill/>
              </v:shape>
            </v:group>
            <v:group style="position:absolute;left:5970;top:2201;width:377;height:206" coordorigin="5970,2201" coordsize="377,206">
              <v:shape style="position:absolute;left:5970;top:2201;width:377;height:206" coordorigin="5970,2201" coordsize="377,206" path="m5970,2408l6347,2408,6347,2201,5970,2201,5970,2408e" filled="t" fillcolor="#FFFFFF" stroked="f">
                <v:path arrowok="t"/>
                <v:fill/>
              </v:shape>
            </v:group>
            <v:group style="position:absolute;left:6455;top:2170;width:4700;height:2" coordorigin="6455,2170" coordsize="4700,2">
              <v:shape style="position:absolute;left:6455;top:2170;width:4700;height:2" coordorigin="6455,2170" coordsize="4700,0" path="m6455,2170l11155,2170e" filled="f" stroked="t" strokeweight="1.78pt" strokecolor="#FFFFFF">
                <v:path arrowok="t"/>
              </v:shape>
            </v:group>
            <v:group style="position:absolute;left:6455;top:2187;width:108;height:185" coordorigin="6455,2187" coordsize="108,185">
              <v:shape style="position:absolute;left:6455;top:2187;width:108;height:185" coordorigin="6455,2187" coordsize="108,185" path="m6455,2372l6563,2372,6563,2187,6455,2187,6455,2372e" filled="t" fillcolor="#FFFFFF" stroked="f">
                <v:path arrowok="t"/>
                <v:fill/>
              </v:shape>
            </v:group>
            <v:group style="position:absolute;left:7624;top:2187;width:103;height:185" coordorigin="7624,2187" coordsize="103,185">
              <v:shape style="position:absolute;left:7624;top:2187;width:103;height:185" coordorigin="7624,2187" coordsize="103,185" path="m7624,2372l7727,2372,7727,2187,7624,2187,7624,2372e" filled="t" fillcolor="#FFFFFF" stroked="f">
                <v:path arrowok="t"/>
                <v:fill/>
              </v:shape>
            </v:group>
            <v:group style="position:absolute;left:6455;top:2390;width:2002;height:2" coordorigin="6455,2390" coordsize="2002,2">
              <v:shape style="position:absolute;left:6455;top:2390;width:2002;height:2" coordorigin="6455,2390" coordsize="2002,0" path="m6455,2390l8457,2390e" filled="f" stroked="t" strokeweight="1.9pt" strokecolor="#FFFFFF">
                <v:path arrowok="t"/>
              </v:shape>
            </v:group>
            <v:group style="position:absolute;left:6563;top:2187;width:1061;height:185" coordorigin="6563,2187" coordsize="1061,185">
              <v:shape style="position:absolute;left:6563;top:2187;width:1061;height:185" coordorigin="6563,2187" coordsize="1061,185" path="m6563,2372l7624,2372,7624,2187,6563,2187,6563,2372e" filled="t" fillcolor="#FFFFFF" stroked="f">
                <v:path arrowok="t"/>
                <v:fill/>
              </v:shape>
            </v:group>
            <v:group style="position:absolute;left:7732;top:2187;width:108;height:185" coordorigin="7732,2187" coordsize="108,185">
              <v:shape style="position:absolute;left:7732;top:2187;width:108;height:185" coordorigin="7732,2187" coordsize="108,185" path="m7732,2372l7840,2372,7840,2187,7732,2187,7732,2372e" filled="t" fillcolor="#FFFFFF" stroked="f">
                <v:path arrowok="t"/>
                <v:fill/>
              </v:shape>
            </v:group>
            <v:group style="position:absolute;left:8353;top:2187;width:103;height:185" coordorigin="8353,2187" coordsize="103,185">
              <v:shape style="position:absolute;left:8353;top:2187;width:103;height:185" coordorigin="8353,2187" coordsize="103,185" path="m8353,2372l8457,2372,8457,2187,8353,2187,8353,2372e" filled="t" fillcolor="#FFFFFF" stroked="f">
                <v:path arrowok="t"/>
                <v:fill/>
              </v:shape>
            </v:group>
            <v:group style="position:absolute;left:7840;top:2187;width:514;height:185" coordorigin="7840,2187" coordsize="514,185">
              <v:shape style="position:absolute;left:7840;top:2187;width:514;height:185" coordorigin="7840,2187" coordsize="514,185" path="m7840,2372l8353,2372,8353,2187,7840,2187,7840,2372e" filled="t" fillcolor="#FFFFFF" stroked="f">
                <v:path arrowok="t"/>
                <v:fill/>
              </v:shape>
            </v:group>
            <v:group style="position:absolute;left:8461;top:2177;width:108;height:206" coordorigin="8461,2177" coordsize="108,206">
              <v:shape style="position:absolute;left:8461;top:2177;width:108;height:206" coordorigin="8461,2177" coordsize="108,206" path="m8461,2384l8569,2384,8569,2177,8461,2177,8461,2384e" filled="t" fillcolor="#FFFFFF" stroked="f">
                <v:path arrowok="t"/>
                <v:fill/>
              </v:shape>
            </v:group>
            <v:group style="position:absolute;left:9079;top:2177;width:103;height:206" coordorigin="9079,2177" coordsize="103,206">
              <v:shape style="position:absolute;left:9079;top:2177;width:103;height:206" coordorigin="9079,2177" coordsize="103,206" path="m9079,2384l9182,2384,9182,2177,9079,2177,9079,2384e" filled="t" fillcolor="#FFFFFF" stroked="f">
                <v:path arrowok="t"/>
                <v:fill/>
              </v:shape>
            </v:group>
            <v:group style="position:absolute;left:8461;top:2396;width:1976;height:2" coordorigin="8461,2396" coordsize="1976,2">
              <v:shape style="position:absolute;left:8461;top:2396;width:1976;height:2" coordorigin="8461,2396" coordsize="1976,0" path="m8461,2396l10437,2396e" filled="f" stroked="t" strokeweight="1.3pt" strokecolor="#FFFFFF">
                <v:path arrowok="t"/>
              </v:shape>
            </v:group>
            <v:group style="position:absolute;left:8569;top:2177;width:509;height:206" coordorigin="8569,2177" coordsize="509,206">
              <v:shape style="position:absolute;left:8569;top:2177;width:509;height:206" coordorigin="8569,2177" coordsize="509,206" path="m8569,2384l9079,2384,9079,2177,8569,2177,8569,2384e" filled="t" fillcolor="#FFFFFF" stroked="f">
                <v:path arrowok="t"/>
                <v:fill/>
              </v:shape>
            </v:group>
            <v:group style="position:absolute;left:9187;top:2177;width:108;height:206" coordorigin="9187,2177" coordsize="108,206">
              <v:shape style="position:absolute;left:9187;top:2177;width:108;height:206" coordorigin="9187,2177" coordsize="108,206" path="m9187,2384l9295,2384,9295,2177,9187,2177,9187,2384e" filled="t" fillcolor="#FFFFFF" stroked="f">
                <v:path arrowok="t"/>
                <v:fill/>
              </v:shape>
            </v:group>
            <v:group style="position:absolute;left:9686;top:2177;width:103;height:206" coordorigin="9686,2177" coordsize="103,206">
              <v:shape style="position:absolute;left:9686;top:2177;width:103;height:206" coordorigin="9686,2177" coordsize="103,206" path="m9686,2384l9789,2384,9789,2177,9686,2177,9686,2384e" filled="t" fillcolor="#FFFFFF" stroked="f">
                <v:path arrowok="t"/>
                <v:fill/>
              </v:shape>
            </v:group>
            <v:group style="position:absolute;left:9295;top:2177;width:391;height:206" coordorigin="9295,2177" coordsize="391,206">
              <v:shape style="position:absolute;left:9295;top:2177;width:391;height:206" coordorigin="9295,2177" coordsize="391,206" path="m9295,2384l9686,2384,9686,2177,9295,2177,9295,2384e" filled="t" fillcolor="#FFFFFF" stroked="f">
                <v:path arrowok="t"/>
                <v:fill/>
              </v:shape>
            </v:group>
            <v:group style="position:absolute;left:9794;top:2177;width:108;height:206" coordorigin="9794,2177" coordsize="108,206">
              <v:shape style="position:absolute;left:9794;top:2177;width:108;height:206" coordorigin="9794,2177" coordsize="108,206" path="m9794,2384l9902,2384,9902,2177,9794,2177,9794,2384e" filled="t" fillcolor="#FFFFFF" stroked="f">
                <v:path arrowok="t"/>
                <v:fill/>
              </v:shape>
            </v:group>
            <v:group style="position:absolute;left:10334;top:2177;width:103;height:206" coordorigin="10334,2177" coordsize="103,206">
              <v:shape style="position:absolute;left:10334;top:2177;width:103;height:206" coordorigin="10334,2177" coordsize="103,206" path="m10334,2384l10437,2384,10437,2177,10334,2177,10334,2384e" filled="t" fillcolor="#FFFFFF" stroked="f">
                <v:path arrowok="t"/>
                <v:fill/>
              </v:shape>
            </v:group>
            <v:group style="position:absolute;left:9902;top:2177;width:432;height:206" coordorigin="9902,2177" coordsize="432,206">
              <v:shape style="position:absolute;left:9902;top:2177;width:432;height:206" coordorigin="9902,2177" coordsize="432,206" path="m9902,2384l10334,2384,10334,2177,9902,2177,9902,2384e" filled="t" fillcolor="#FFFFFF" stroked="f">
                <v:path arrowok="t"/>
                <v:fill/>
              </v:shape>
            </v:group>
            <v:group style="position:absolute;left:10442;top:2187;width:108;height:185" coordorigin="10442,2187" coordsize="108,185">
              <v:shape style="position:absolute;left:10442;top:2187;width:108;height:185" coordorigin="10442,2187" coordsize="108,185" path="m10442,2372l10550,2372,10550,2187,10442,2187,10442,2372e" filled="t" fillcolor="#FFFFFF" stroked="f">
                <v:path arrowok="t"/>
                <v:fill/>
              </v:shape>
            </v:group>
            <v:group style="position:absolute;left:11054;top:2187;width:101;height:185" coordorigin="11054,2187" coordsize="101,185">
              <v:shape style="position:absolute;left:11054;top:2187;width:101;height:185" coordorigin="11054,2187" coordsize="101,185" path="m11054,2372l11155,2372,11155,2187,11054,2187,11054,2372e" filled="t" fillcolor="#FFFFFF" stroked="f">
                <v:path arrowok="t"/>
                <v:fill/>
              </v:shape>
            </v:group>
            <v:group style="position:absolute;left:10442;top:2390;width:713;height:2" coordorigin="10442,2390" coordsize="713,2">
              <v:shape style="position:absolute;left:10442;top:2390;width:713;height:2" coordorigin="10442,2390" coordsize="713,0" path="m10442,2390l11155,2390e" filled="f" stroked="t" strokeweight="1.9pt" strokecolor="#FFFFFF">
                <v:path arrowok="t"/>
              </v:shape>
            </v:group>
            <v:group style="position:absolute;left:10550;top:2187;width:504;height:185" coordorigin="10550,2187" coordsize="504,185">
              <v:shape style="position:absolute;left:10550;top:2187;width:504;height:185" coordorigin="10550,2187" coordsize="504,185" path="m10550,2372l11054,2372,11054,2187,10550,2187,10550,2372e" filled="t" fillcolor="#FFFFFF" stroked="f">
                <v:path arrowok="t"/>
                <v:fill/>
              </v:shape>
            </v:group>
            <v:group style="position:absolute;left:715;top:2148;width:10452;height:2" coordorigin="715,2148" coordsize="10452,2">
              <v:shape style="position:absolute;left:715;top:2148;width:10452;height:2" coordorigin="715,2148" coordsize="10452,0" path="m715,2148l11167,2148e" filled="f" stroked="t" strokeweight=".580pt" strokecolor="#000000">
                <v:path arrowok="t"/>
              </v:shape>
            </v:group>
            <v:group style="position:absolute;left:715;top:2412;width:10452;height:2" coordorigin="715,2412" coordsize="10452,2">
              <v:shape style="position:absolute;left:715;top:2412;width:10452;height:2" coordorigin="715,2412" coordsize="10452,0" path="m715,2412l11167,2412e" filled="f" stroked="t" strokeweight=".580pt" strokecolor="#000000">
                <v:path arrowok="t"/>
              </v:shape>
            </v:group>
            <v:group style="position:absolute;left:725;top:2708;width:1532;height:2" coordorigin="725,2708" coordsize="1532,2">
              <v:shape style="position:absolute;left:725;top:2708;width:1532;height:2" coordorigin="725,2708" coordsize="1532,0" path="m725,2708l2256,2708e" filled="f" stroked="t" strokeweight="2.5pt" strokecolor="#FFFFFF">
                <v:path arrowok="t"/>
              </v:shape>
            </v:group>
            <v:group style="position:absolute;left:725;top:2732;width:103;height:206" coordorigin="725,2732" coordsize="103,206">
              <v:shape style="position:absolute;left:725;top:2732;width:103;height:206" coordorigin="725,2732" coordsize="103,206" path="m725,2938l828,2938,828,2732,725,2732,725,2938e" filled="t" fillcolor="#FFFFFF" stroked="f">
                <v:path arrowok="t"/>
                <v:fill/>
              </v:shape>
            </v:group>
            <v:group style="position:absolute;left:2153;top:2732;width:103;height:206" coordorigin="2153,2732" coordsize="103,206">
              <v:shape style="position:absolute;left:2153;top:2732;width:103;height:206" coordorigin="2153,2732" coordsize="103,206" path="m2153,2938l2256,2938,2256,2732,2153,2732,2153,2938e" filled="t" fillcolor="#FFFFFF" stroked="f">
                <v:path arrowok="t"/>
                <v:fill/>
              </v:shape>
            </v:group>
            <v:group style="position:absolute;left:828;top:2732;width:1325;height:206" coordorigin="828,2732" coordsize="1325,206">
              <v:shape style="position:absolute;left:828;top:2732;width:1325;height:206" coordorigin="828,2732" coordsize="1325,206" path="m828,2938l2153,2938,2153,2732,828,2732,828,2938e" filled="t" fillcolor="#FFFFFF" stroked="f">
                <v:path arrowok="t"/>
                <v:fill/>
              </v:shape>
            </v:group>
            <v:group style="position:absolute;left:2261;top:2700;width:2235;height:2" coordorigin="2261,2700" coordsize="2235,2">
              <v:shape style="position:absolute;left:2261;top:2700;width:2235;height:2" coordorigin="2261,2700" coordsize="2235,0" path="m2261,2700l4496,2700e" filled="f" stroked="t" strokeweight="1.78pt" strokecolor="#FFFFFF">
                <v:path arrowok="t"/>
              </v:shape>
            </v:group>
            <v:group style="position:absolute;left:2261;top:2717;width:108;height:185" coordorigin="2261,2717" coordsize="108,185">
              <v:shape style="position:absolute;left:2261;top:2717;width:108;height:185" coordorigin="2261,2717" coordsize="108,185" path="m2261,2902l2369,2902,2369,2717,2261,2717,2261,2902e" filled="t" fillcolor="#FFFFFF" stroked="f">
                <v:path arrowok="t"/>
                <v:fill/>
              </v:shape>
            </v:group>
            <v:group style="position:absolute;left:2844;top:2717;width:103;height:185" coordorigin="2844,2717" coordsize="103,185">
              <v:shape style="position:absolute;left:2844;top:2717;width:103;height:185" coordorigin="2844,2717" coordsize="103,185" path="m2844,2902l2948,2902,2948,2717,2844,2717,2844,2902e" filled="t" fillcolor="#FFFFFF" stroked="f">
                <v:path arrowok="t"/>
                <v:fill/>
              </v:shape>
            </v:group>
            <v:group style="position:absolute;left:2261;top:2943;width:686;height:2" coordorigin="2261,2943" coordsize="686,2">
              <v:shape style="position:absolute;left:2261;top:2943;width:686;height:2" coordorigin="2261,2943" coordsize="686,0" path="m2261,2943l2948,2943e" filled="f" stroked="t" strokeweight="4.18pt" strokecolor="#FFFFFF">
                <v:path arrowok="t"/>
              </v:shape>
            </v:group>
            <v:group style="position:absolute;left:2369;top:2717;width:475;height:185" coordorigin="2369,2717" coordsize="475,185">
              <v:shape style="position:absolute;left:2369;top:2717;width:475;height:185" coordorigin="2369,2717" coordsize="475,185" path="m2369,2902l2844,2902,2844,2717,2369,2717,2369,2902e" filled="t" fillcolor="#FFFFFF" stroked="f">
                <v:path arrowok="t"/>
                <v:fill/>
              </v:shape>
            </v:group>
            <v:group style="position:absolute;left:2952;top:2708;width:108;height:206" coordorigin="2952,2708" coordsize="108,206">
              <v:shape style="position:absolute;left:2952;top:2708;width:108;height:206" coordorigin="2952,2708" coordsize="108,206" path="m2952,2914l3060,2914,3060,2708,2952,2708,2952,2914e" filled="t" fillcolor="#FFFFFF" stroked="f">
                <v:path arrowok="t"/>
                <v:fill/>
              </v:shape>
            </v:group>
            <v:group style="position:absolute;left:3528;top:2708;width:103;height:206" coordorigin="3528,2708" coordsize="103,206">
              <v:shape style="position:absolute;left:3528;top:2708;width:103;height:206" coordorigin="3528,2708" coordsize="103,206" path="m3528,2914l3632,2914,3632,2708,3528,2708,3528,2914e" filled="t" fillcolor="#FFFFFF" stroked="f">
                <v:path arrowok="t"/>
                <v:fill/>
              </v:shape>
            </v:group>
            <v:group style="position:absolute;left:2952;top:2943;width:679;height:2" coordorigin="2952,2943" coordsize="679,2">
              <v:shape style="position:absolute;left:2952;top:2943;width:679;height:2" coordorigin="2952,2943" coordsize="679,0" path="m2952,2943l3632,2943e" filled="f" stroked="t" strokeweight="2.98pt" strokecolor="#FFFFFF">
                <v:path arrowok="t"/>
              </v:shape>
            </v:group>
            <v:group style="position:absolute;left:3060;top:2708;width:468;height:206" coordorigin="3060,2708" coordsize="468,206">
              <v:shape style="position:absolute;left:3060;top:2708;width:468;height:206" coordorigin="3060,2708" coordsize="468,206" path="m3060,2914l3528,2914,3528,2708,3060,2708,3060,2914e" filled="t" fillcolor="#FFFFFF" stroked="f">
                <v:path arrowok="t"/>
                <v:fill/>
              </v:shape>
            </v:group>
            <v:group style="position:absolute;left:3636;top:2717;width:108;height:185" coordorigin="3636,2717" coordsize="108,185">
              <v:shape style="position:absolute;left:3636;top:2717;width:108;height:185" coordorigin="3636,2717" coordsize="108,185" path="m3636,2902l3744,2902,3744,2717,3636,2717,3636,2902e" filled="t" fillcolor="#FFFFFF" stroked="f">
                <v:path arrowok="t"/>
                <v:fill/>
              </v:shape>
            </v:group>
            <v:group style="position:absolute;left:4393;top:2717;width:103;height:185" coordorigin="4393,2717" coordsize="103,185">
              <v:shape style="position:absolute;left:4393;top:2717;width:103;height:185" coordorigin="4393,2717" coordsize="103,185" path="m4393,2902l4496,2902,4496,2717,4393,2717,4393,2902e" filled="t" fillcolor="#FFFFFF" stroked="f">
                <v:path arrowok="t"/>
                <v:fill/>
              </v:shape>
            </v:group>
            <v:group style="position:absolute;left:3636;top:2943;width:860;height:2" coordorigin="3636,2943" coordsize="860,2">
              <v:shape style="position:absolute;left:3636;top:2943;width:860;height:2" coordorigin="3636,2943" coordsize="860,0" path="m3636,2943l4496,2943e" filled="f" stroked="t" strokeweight="4.18pt" strokecolor="#FFFFFF">
                <v:path arrowok="t"/>
              </v:shape>
            </v:group>
            <v:group style="position:absolute;left:3744;top:2717;width:648;height:185" coordorigin="3744,2717" coordsize="648,185">
              <v:shape style="position:absolute;left:3744;top:2717;width:648;height:185" coordorigin="3744,2717" coordsize="648,185" path="m3744,2902l4393,2902,4393,2717,3744,2717,3744,2902e" filled="t" fillcolor="#FFFFFF" stroked="f">
                <v:path arrowok="t"/>
                <v:fill/>
              </v:shape>
            </v:group>
            <v:group style="position:absolute;left:4501;top:2708;width:667;height:2" coordorigin="4501,2708" coordsize="667,2">
              <v:shape style="position:absolute;left:4501;top:2708;width:667;height:2" coordorigin="4501,2708" coordsize="667,0" path="m4501,2708l5168,2708e" filled="f" stroked="t" strokeweight="2.5pt" strokecolor="#FFFFFF">
                <v:path arrowok="t"/>
              </v:shape>
            </v:group>
            <v:group style="position:absolute;left:4501;top:2732;width:108;height:206" coordorigin="4501,2732" coordsize="108,206">
              <v:shape style="position:absolute;left:4501;top:2732;width:108;height:206" coordorigin="4501,2732" coordsize="108,206" path="m4501,2938l4609,2938,4609,2732,4501,2732,4501,2938e" filled="t" fillcolor="#FFFFFF" stroked="f">
                <v:path arrowok="t"/>
                <v:fill/>
              </v:shape>
            </v:group>
            <v:group style="position:absolute;left:5065;top:2732;width:103;height:206" coordorigin="5065,2732" coordsize="103,206">
              <v:shape style="position:absolute;left:5065;top:2732;width:103;height:206" coordorigin="5065,2732" coordsize="103,206" path="m5065,2938l5168,2938,5168,2732,5065,2732,5065,2938e" filled="t" fillcolor="#FFFFFF" stroked="f">
                <v:path arrowok="t"/>
                <v:fill/>
              </v:shape>
            </v:group>
            <v:group style="position:absolute;left:4609;top:2732;width:456;height:206" coordorigin="4609,2732" coordsize="456,206">
              <v:shape style="position:absolute;left:4609;top:2732;width:456;height:206" coordorigin="4609,2732" coordsize="456,206" path="m4609,2938l5065,2938,5065,2732,4609,2732,4609,2938e" filled="t" fillcolor="#FFFFFF" stroked="f">
                <v:path arrowok="t"/>
                <v:fill/>
              </v:shape>
            </v:group>
            <v:group style="position:absolute;left:5173;top:2700;width:684;height:2" coordorigin="5173,2700" coordsize="684,2">
              <v:shape style="position:absolute;left:5173;top:2700;width:684;height:2" coordorigin="5173,2700" coordsize="684,0" path="m5173,2700l5857,2700e" filled="f" stroked="t" strokeweight="1.78pt" strokecolor="#FFFFFF">
                <v:path arrowok="t"/>
              </v:shape>
            </v:group>
            <v:group style="position:absolute;left:5173;top:2717;width:108;height:185" coordorigin="5173,2717" coordsize="108,185">
              <v:shape style="position:absolute;left:5173;top:2717;width:108;height:185" coordorigin="5173,2717" coordsize="108,185" path="m5173,2902l5281,2902,5281,2717,5173,2717,5173,2902e" filled="t" fillcolor="#FFFFFF" stroked="f">
                <v:path arrowok="t"/>
                <v:fill/>
              </v:shape>
            </v:group>
            <v:group style="position:absolute;left:5754;top:2717;width:103;height:185" coordorigin="5754,2717" coordsize="103,185">
              <v:shape style="position:absolute;left:5754;top:2717;width:103;height:185" coordorigin="5754,2717" coordsize="103,185" path="m5754,2902l5857,2902,5857,2717,5754,2717,5754,2902e" filled="t" fillcolor="#FFFFFF" stroked="f">
                <v:path arrowok="t"/>
                <v:fill/>
              </v:shape>
            </v:group>
            <v:group style="position:absolute;left:5173;top:2943;width:684;height:2" coordorigin="5173,2943" coordsize="684,2">
              <v:shape style="position:absolute;left:5173;top:2943;width:684;height:2" coordorigin="5173,2943" coordsize="684,0" path="m5173,2943l5857,2943e" filled="f" stroked="t" strokeweight="4.18pt" strokecolor="#FFFFFF">
                <v:path arrowok="t"/>
              </v:shape>
            </v:group>
            <v:group style="position:absolute;left:5281;top:2717;width:473;height:185" coordorigin="5281,2717" coordsize="473,185">
              <v:shape style="position:absolute;left:5281;top:2717;width:473;height:185" coordorigin="5281,2717" coordsize="473,185" path="m5281,2902l5754,2902,5754,2717,5281,2717,5281,2902e" filled="t" fillcolor="#FFFFFF" stroked="f">
                <v:path arrowok="t"/>
                <v:fill/>
              </v:shape>
            </v:group>
            <v:group style="position:absolute;left:5862;top:2708;width:588;height:2" coordorigin="5862,2708" coordsize="588,2">
              <v:shape style="position:absolute;left:5862;top:2708;width:588;height:2" coordorigin="5862,2708" coordsize="588,0" path="m5862,2708l6450,2708e" filled="f" stroked="t" strokeweight="2.5pt" strokecolor="#FFFFFF">
                <v:path arrowok="t"/>
              </v:shape>
            </v:group>
            <v:group style="position:absolute;left:5862;top:2732;width:108;height:206" coordorigin="5862,2732" coordsize="108,206">
              <v:shape style="position:absolute;left:5862;top:2732;width:108;height:206" coordorigin="5862,2732" coordsize="108,206" path="m5862,2938l5970,2938,5970,2732,5862,2732,5862,2938e" filled="t" fillcolor="#FFFFFF" stroked="f">
                <v:path arrowok="t"/>
                <v:fill/>
              </v:shape>
            </v:group>
            <v:group style="position:absolute;left:6347;top:2732;width:103;height:206" coordorigin="6347,2732" coordsize="103,206">
              <v:shape style="position:absolute;left:6347;top:2732;width:103;height:206" coordorigin="6347,2732" coordsize="103,206" path="m6347,2938l6450,2938,6450,2732,6347,2732,6347,2938e" filled="t" fillcolor="#FFFFFF" stroked="f">
                <v:path arrowok="t"/>
                <v:fill/>
              </v:shape>
            </v:group>
            <v:group style="position:absolute;left:5970;top:2732;width:377;height:206" coordorigin="5970,2732" coordsize="377,206">
              <v:shape style="position:absolute;left:5970;top:2732;width:377;height:206" coordorigin="5970,2732" coordsize="377,206" path="m5970,2938l6347,2938,6347,2732,5970,2732,5970,2938e" filled="t" fillcolor="#FFFFFF" stroked="f">
                <v:path arrowok="t"/>
                <v:fill/>
              </v:shape>
            </v:group>
            <v:group style="position:absolute;left:6455;top:2700;width:4700;height:2" coordorigin="6455,2700" coordsize="4700,2">
              <v:shape style="position:absolute;left:6455;top:2700;width:4700;height:2" coordorigin="6455,2700" coordsize="4700,0" path="m6455,2700l11155,2700e" filled="f" stroked="t" strokeweight="1.78pt" strokecolor="#FFFFFF">
                <v:path arrowok="t"/>
              </v:shape>
            </v:group>
            <v:group style="position:absolute;left:6455;top:2717;width:108;height:185" coordorigin="6455,2717" coordsize="108,185">
              <v:shape style="position:absolute;left:6455;top:2717;width:108;height:185" coordorigin="6455,2717" coordsize="108,185" path="m6455,2902l6563,2902,6563,2717,6455,2717,6455,2902e" filled="t" fillcolor="#FFFFFF" stroked="f">
                <v:path arrowok="t"/>
                <v:fill/>
              </v:shape>
            </v:group>
            <v:group style="position:absolute;left:7624;top:2717;width:103;height:185" coordorigin="7624,2717" coordsize="103,185">
              <v:shape style="position:absolute;left:7624;top:2717;width:103;height:185" coordorigin="7624,2717" coordsize="103,185" path="m7624,2902l7727,2902,7727,2717,7624,2717,7624,2902e" filled="t" fillcolor="#FFFFFF" stroked="f">
                <v:path arrowok="t"/>
                <v:fill/>
              </v:shape>
            </v:group>
            <v:group style="position:absolute;left:6455;top:2901;width:2002;height:38" coordorigin="6455,2901" coordsize="2002,38">
              <v:shape style="position:absolute;left:6455;top:2901;width:2002;height:38" coordorigin="6455,2901" coordsize="2002,38" path="m6455,2939l8457,2939,8457,2901,6455,2901,6455,2939xe" filled="t" fillcolor="#FFFFFF" stroked="f">
                <v:path arrowok="t"/>
                <v:fill/>
              </v:shape>
            </v:group>
            <v:group style="position:absolute;left:6563;top:2717;width:1061;height:185" coordorigin="6563,2717" coordsize="1061,185">
              <v:shape style="position:absolute;left:6563;top:2717;width:1061;height:185" coordorigin="6563,2717" coordsize="1061,185" path="m6563,2902l7624,2902,7624,2717,6563,2717,6563,2902e" filled="t" fillcolor="#FFFFFF" stroked="f">
                <v:path arrowok="t"/>
                <v:fill/>
              </v:shape>
            </v:group>
            <v:group style="position:absolute;left:7732;top:2717;width:108;height:185" coordorigin="7732,2717" coordsize="108,185">
              <v:shape style="position:absolute;left:7732;top:2717;width:108;height:185" coordorigin="7732,2717" coordsize="108,185" path="m7732,2902l7840,2902,7840,2717,7732,2717,7732,2902e" filled="t" fillcolor="#FFFFFF" stroked="f">
                <v:path arrowok="t"/>
                <v:fill/>
              </v:shape>
            </v:group>
            <v:group style="position:absolute;left:8353;top:2717;width:103;height:185" coordorigin="8353,2717" coordsize="103,185">
              <v:shape style="position:absolute;left:8353;top:2717;width:103;height:185" coordorigin="8353,2717" coordsize="103,185" path="m8353,2902l8457,2902,8457,2717,8353,2717,8353,2902e" filled="t" fillcolor="#FFFFFF" stroked="f">
                <v:path arrowok="t"/>
                <v:fill/>
              </v:shape>
            </v:group>
            <v:group style="position:absolute;left:7840;top:2717;width:514;height:185" coordorigin="7840,2717" coordsize="514,185">
              <v:shape style="position:absolute;left:7840;top:2717;width:514;height:185" coordorigin="7840,2717" coordsize="514,185" path="m7840,2902l8353,2902,8353,2717,7840,2717,7840,2902e" filled="t" fillcolor="#FFFFFF" stroked="f">
                <v:path arrowok="t"/>
                <v:fill/>
              </v:shape>
            </v:group>
            <v:group style="position:absolute;left:8461;top:2708;width:108;height:206" coordorigin="8461,2708" coordsize="108,206">
              <v:shape style="position:absolute;left:8461;top:2708;width:108;height:206" coordorigin="8461,2708" coordsize="108,206" path="m8461,2914l8569,2914,8569,2708,8461,2708,8461,2914e" filled="t" fillcolor="#FFFFFF" stroked="f">
                <v:path arrowok="t"/>
                <v:fill/>
              </v:shape>
            </v:group>
            <v:group style="position:absolute;left:9079;top:2708;width:103;height:206" coordorigin="9079,2708" coordsize="103,206">
              <v:shape style="position:absolute;left:9079;top:2708;width:103;height:206" coordorigin="9079,2708" coordsize="103,206" path="m9079,2914l9182,2914,9182,2708,9079,2708,9079,2914e" filled="t" fillcolor="#FFFFFF" stroked="f">
                <v:path arrowok="t"/>
                <v:fill/>
              </v:shape>
            </v:group>
            <v:group style="position:absolute;left:8461;top:2913;width:1976;height:26" coordorigin="8461,2913" coordsize="1976,26">
              <v:shape style="position:absolute;left:8461;top:2913;width:1976;height:26" coordorigin="8461,2913" coordsize="1976,26" path="m8461,2939l10437,2939,10437,2913,8461,2913,8461,2939xe" filled="t" fillcolor="#FFFFFF" stroked="f">
                <v:path arrowok="t"/>
                <v:fill/>
              </v:shape>
            </v:group>
            <v:group style="position:absolute;left:8569;top:2708;width:509;height:206" coordorigin="8569,2708" coordsize="509,206">
              <v:shape style="position:absolute;left:8569;top:2708;width:509;height:206" coordorigin="8569,2708" coordsize="509,206" path="m8569,2914l9079,2914,9079,2708,8569,2708,8569,2914e" filled="t" fillcolor="#FFFFFF" stroked="f">
                <v:path arrowok="t"/>
                <v:fill/>
              </v:shape>
            </v:group>
            <v:group style="position:absolute;left:9187;top:2708;width:108;height:206" coordorigin="9187,2708" coordsize="108,206">
              <v:shape style="position:absolute;left:9187;top:2708;width:108;height:206" coordorigin="9187,2708" coordsize="108,206" path="m9187,2914l9295,2914,9295,2708,9187,2708,9187,2914e" filled="t" fillcolor="#FFFFFF" stroked="f">
                <v:path arrowok="t"/>
                <v:fill/>
              </v:shape>
            </v:group>
            <v:group style="position:absolute;left:9686;top:2708;width:103;height:206" coordorigin="9686,2708" coordsize="103,206">
              <v:shape style="position:absolute;left:9686;top:2708;width:103;height:206" coordorigin="9686,2708" coordsize="103,206" path="m9686,2914l9789,2914,9789,2708,9686,2708,9686,2914e" filled="t" fillcolor="#FFFFFF" stroked="f">
                <v:path arrowok="t"/>
                <v:fill/>
              </v:shape>
            </v:group>
            <v:group style="position:absolute;left:9295;top:2708;width:391;height:206" coordorigin="9295,2708" coordsize="391,206">
              <v:shape style="position:absolute;left:9295;top:2708;width:391;height:206" coordorigin="9295,2708" coordsize="391,206" path="m9295,2914l9686,2914,9686,2708,9295,2708,9295,2914e" filled="t" fillcolor="#FFFFFF" stroked="f">
                <v:path arrowok="t"/>
                <v:fill/>
              </v:shape>
            </v:group>
            <v:group style="position:absolute;left:9794;top:2708;width:108;height:206" coordorigin="9794,2708" coordsize="108,206">
              <v:shape style="position:absolute;left:9794;top:2708;width:108;height:206" coordorigin="9794,2708" coordsize="108,206" path="m9794,2914l9902,2914,9902,2708,9794,2708,9794,2914e" filled="t" fillcolor="#FFFFFF" stroked="f">
                <v:path arrowok="t"/>
                <v:fill/>
              </v:shape>
            </v:group>
            <v:group style="position:absolute;left:10334;top:2708;width:103;height:206" coordorigin="10334,2708" coordsize="103,206">
              <v:shape style="position:absolute;left:10334;top:2708;width:103;height:206" coordorigin="10334,2708" coordsize="103,206" path="m10334,2914l10437,2914,10437,2708,10334,2708,10334,2914e" filled="t" fillcolor="#FFFFFF" stroked="f">
                <v:path arrowok="t"/>
                <v:fill/>
              </v:shape>
            </v:group>
            <v:group style="position:absolute;left:9902;top:2708;width:432;height:206" coordorigin="9902,2708" coordsize="432,206">
              <v:shape style="position:absolute;left:9902;top:2708;width:432;height:206" coordorigin="9902,2708" coordsize="432,206" path="m9902,2914l10334,2914,10334,2708,9902,2708,9902,2914e" filled="t" fillcolor="#FFFFFF" stroked="f">
                <v:path arrowok="t"/>
                <v:fill/>
              </v:shape>
            </v:group>
            <v:group style="position:absolute;left:10442;top:2717;width:108;height:185" coordorigin="10442,2717" coordsize="108,185">
              <v:shape style="position:absolute;left:10442;top:2717;width:108;height:185" coordorigin="10442,2717" coordsize="108,185" path="m10442,2902l10550,2902,10550,2717,10442,2717,10442,2902e" filled="t" fillcolor="#FFFFFF" stroked="f">
                <v:path arrowok="t"/>
                <v:fill/>
              </v:shape>
            </v:group>
            <v:group style="position:absolute;left:11054;top:2717;width:101;height:185" coordorigin="11054,2717" coordsize="101,185">
              <v:shape style="position:absolute;left:11054;top:2717;width:101;height:185" coordorigin="11054,2717" coordsize="101,185" path="m11054,2902l11155,2902,11155,2717,11054,2717,11054,2902e" filled="t" fillcolor="#FFFFFF" stroked="f">
                <v:path arrowok="t"/>
                <v:fill/>
              </v:shape>
            </v:group>
            <v:group style="position:absolute;left:10442;top:2943;width:713;height:2" coordorigin="10442,2943" coordsize="713,2">
              <v:shape style="position:absolute;left:10442;top:2943;width:713;height:2" coordorigin="10442,2943" coordsize="713,0" path="m10442,2943l11155,2943e" filled="f" stroked="t" strokeweight="4.18pt" strokecolor="#FFFFFF">
                <v:path arrowok="t"/>
              </v:shape>
            </v:group>
            <v:group style="position:absolute;left:10550;top:2717;width:504;height:185" coordorigin="10550,2717" coordsize="504,185">
              <v:shape style="position:absolute;left:10550;top:2717;width:504;height:185" coordorigin="10550,2717" coordsize="504,185" path="m10550,2902l11054,2902,11054,2717,10550,2717,10550,2902e" filled="t" fillcolor="#FFFFFF" stroked="f">
                <v:path arrowok="t"/>
                <v:fill/>
              </v:shape>
            </v:group>
            <v:group style="position:absolute;left:715;top:2676;width:10452;height:2" coordorigin="715,2676" coordsize="10452,2">
              <v:shape style="position:absolute;left:715;top:2676;width:10452;height:2" coordorigin="715,2676" coordsize="10452,0" path="m715,2676l11167,2676e" filled="f" stroked="t" strokeweight=".580pt" strokecolor="#000000">
                <v:path arrowok="t"/>
              </v:shape>
            </v:group>
            <v:group style="position:absolute;left:725;top:2972;width:1532;height:2" coordorigin="725,2972" coordsize="1532,2">
              <v:shape style="position:absolute;left:725;top:2972;width:1532;height:2" coordorigin="725,2972" coordsize="1532,0" path="m725,2972l2256,2972e" filled="f" stroked="t" strokeweight="2.5pt" strokecolor="#FFFFFF">
                <v:path arrowok="t"/>
              </v:shape>
            </v:group>
            <v:group style="position:absolute;left:725;top:2996;width:103;height:206" coordorigin="725,2996" coordsize="103,206">
              <v:shape style="position:absolute;left:725;top:2996;width:103;height:206" coordorigin="725,2996" coordsize="103,206" path="m725,3202l828,3202,828,2996,725,2996,725,3202e" filled="t" fillcolor="#FFFFFF" stroked="f">
                <v:path arrowok="t"/>
                <v:fill/>
              </v:shape>
            </v:group>
            <v:group style="position:absolute;left:2153;top:2996;width:103;height:206" coordorigin="2153,2996" coordsize="103,206">
              <v:shape style="position:absolute;left:2153;top:2996;width:103;height:206" coordorigin="2153,2996" coordsize="103,206" path="m2153,3202l2256,3202,2256,2996,2153,2996,2153,3202e" filled="t" fillcolor="#FFFFFF" stroked="f">
                <v:path arrowok="t"/>
                <v:fill/>
              </v:shape>
            </v:group>
            <v:group style="position:absolute;left:828;top:2996;width:1325;height:206" coordorigin="828,2996" coordsize="1325,206">
              <v:shape style="position:absolute;left:828;top:2996;width:1325;height:206" coordorigin="828,2996" coordsize="1325,206" path="m828,3202l2153,3202,2153,2996,828,2996,828,3202e" filled="t" fillcolor="#FFFFFF" stroked="f">
                <v:path arrowok="t"/>
                <v:fill/>
              </v:shape>
            </v:group>
            <v:group style="position:absolute;left:2261;top:2984;width:108;height:182" coordorigin="2261,2984" coordsize="108,182">
              <v:shape style="position:absolute;left:2261;top:2984;width:108;height:182" coordorigin="2261,2984" coordsize="108,182" path="m2261,3166l2369,3166,2369,2984,2261,2984,2261,3166e" filled="t" fillcolor="#FFFFFF" stroked="f">
                <v:path arrowok="t"/>
                <v:fill/>
              </v:shape>
            </v:group>
            <v:group style="position:absolute;left:2844;top:2984;width:103;height:182" coordorigin="2844,2984" coordsize="103,182">
              <v:shape style="position:absolute;left:2844;top:2984;width:103;height:182" coordorigin="2844,2984" coordsize="103,182" path="m2844,3166l2948,3166,2948,2984,2844,2984,2844,3166e" filled="t" fillcolor="#FFFFFF" stroked="f">
                <v:path arrowok="t"/>
                <v:fill/>
              </v:shape>
            </v:group>
            <v:group style="position:absolute;left:2261;top:3184;width:686;height:2" coordorigin="2261,3184" coordsize="686,2">
              <v:shape style="position:absolute;left:2261;top:3184;width:686;height:2" coordorigin="2261,3184" coordsize="686,0" path="m2261,3184l2948,3184e" filled="f" stroked="t" strokeweight="1.9pt" strokecolor="#FFFFFF">
                <v:path arrowok="t"/>
              </v:shape>
            </v:group>
            <v:group style="position:absolute;left:2369;top:2984;width:475;height:182" coordorigin="2369,2984" coordsize="475,182">
              <v:shape style="position:absolute;left:2369;top:2984;width:475;height:182" coordorigin="2369,2984" coordsize="475,182" path="m2369,3166l2844,3166,2844,2984,2369,2984,2369,3166e" filled="t" fillcolor="#FFFFFF" stroked="f">
                <v:path arrowok="t"/>
                <v:fill/>
              </v:shape>
            </v:group>
            <v:group style="position:absolute;left:2952;top:2972;width:108;height:206" coordorigin="2952,2972" coordsize="108,206">
              <v:shape style="position:absolute;left:2952;top:2972;width:108;height:206" coordorigin="2952,2972" coordsize="108,206" path="m2952,3178l3060,3178,3060,2972,2952,2972,2952,3178e" filled="t" fillcolor="#FFFFFF" stroked="f">
                <v:path arrowok="t"/>
                <v:fill/>
              </v:shape>
            </v:group>
            <v:group style="position:absolute;left:3528;top:2972;width:103;height:206" coordorigin="3528,2972" coordsize="103,206">
              <v:shape style="position:absolute;left:3528;top:2972;width:103;height:206" coordorigin="3528,2972" coordsize="103,206" path="m3528,3178l3632,3178,3632,2972,3528,2972,3528,3178e" filled="t" fillcolor="#FFFFFF" stroked="f">
                <v:path arrowok="t"/>
                <v:fill/>
              </v:shape>
            </v:group>
            <v:group style="position:absolute;left:2952;top:3190;width:679;height:2" coordorigin="2952,3190" coordsize="679,2">
              <v:shape style="position:absolute;left:2952;top:3190;width:679;height:2" coordorigin="2952,3190" coordsize="679,0" path="m2952,3190l3632,3190e" filled="f" stroked="t" strokeweight="1.3pt" strokecolor="#FFFFFF">
                <v:path arrowok="t"/>
              </v:shape>
            </v:group>
            <v:group style="position:absolute;left:3060;top:2972;width:468;height:206" coordorigin="3060,2972" coordsize="468,206">
              <v:shape style="position:absolute;left:3060;top:2972;width:468;height:206" coordorigin="3060,2972" coordsize="468,206" path="m3060,3178l3528,3178,3528,2972,3060,2972,3060,3178e" filled="t" fillcolor="#FFFFFF" stroked="f">
                <v:path arrowok="t"/>
                <v:fill/>
              </v:shape>
            </v:group>
            <v:group style="position:absolute;left:3636;top:2984;width:108;height:182" coordorigin="3636,2984" coordsize="108,182">
              <v:shape style="position:absolute;left:3636;top:2984;width:108;height:182" coordorigin="3636,2984" coordsize="108,182" path="m3636,3166l3744,3166,3744,2984,3636,2984,3636,3166e" filled="t" fillcolor="#FFFFFF" stroked="f">
                <v:path arrowok="t"/>
                <v:fill/>
              </v:shape>
            </v:group>
            <v:group style="position:absolute;left:4393;top:2984;width:103;height:182" coordorigin="4393,2984" coordsize="103,182">
              <v:shape style="position:absolute;left:4393;top:2984;width:103;height:182" coordorigin="4393,2984" coordsize="103,182" path="m4393,3166l4496,3166,4496,2984,4393,2984,4393,3166e" filled="t" fillcolor="#FFFFFF" stroked="f">
                <v:path arrowok="t"/>
                <v:fill/>
              </v:shape>
            </v:group>
            <v:group style="position:absolute;left:3636;top:3184;width:860;height:2" coordorigin="3636,3184" coordsize="860,2">
              <v:shape style="position:absolute;left:3636;top:3184;width:860;height:2" coordorigin="3636,3184" coordsize="860,0" path="m3636,3184l4496,3184e" filled="f" stroked="t" strokeweight="1.9pt" strokecolor="#FFFFFF">
                <v:path arrowok="t"/>
              </v:shape>
            </v:group>
            <v:group style="position:absolute;left:3744;top:2984;width:648;height:182" coordorigin="3744,2984" coordsize="648,182">
              <v:shape style="position:absolute;left:3744;top:2984;width:648;height:182" coordorigin="3744,2984" coordsize="648,182" path="m3744,3166l4393,3166,4393,2984,3744,2984,3744,3166e" filled="t" fillcolor="#FFFFFF" stroked="f">
                <v:path arrowok="t"/>
                <v:fill/>
              </v:shape>
            </v:group>
            <v:group style="position:absolute;left:4501;top:2972;width:667;height:2" coordorigin="4501,2972" coordsize="667,2">
              <v:shape style="position:absolute;left:4501;top:2972;width:667;height:2" coordorigin="4501,2972" coordsize="667,0" path="m4501,2972l5168,2972e" filled="f" stroked="t" strokeweight="2.5pt" strokecolor="#FFFFFF">
                <v:path arrowok="t"/>
              </v:shape>
            </v:group>
            <v:group style="position:absolute;left:4501;top:2996;width:108;height:206" coordorigin="4501,2996" coordsize="108,206">
              <v:shape style="position:absolute;left:4501;top:2996;width:108;height:206" coordorigin="4501,2996" coordsize="108,206" path="m4501,3202l4609,3202,4609,2996,4501,2996,4501,3202e" filled="t" fillcolor="#FFFFFF" stroked="f">
                <v:path arrowok="t"/>
                <v:fill/>
              </v:shape>
            </v:group>
            <v:group style="position:absolute;left:5065;top:2996;width:103;height:206" coordorigin="5065,2996" coordsize="103,206">
              <v:shape style="position:absolute;left:5065;top:2996;width:103;height:206" coordorigin="5065,2996" coordsize="103,206" path="m5065,3202l5168,3202,5168,2996,5065,2996,5065,3202e" filled="t" fillcolor="#FFFFFF" stroked="f">
                <v:path arrowok="t"/>
                <v:fill/>
              </v:shape>
            </v:group>
            <v:group style="position:absolute;left:4609;top:2996;width:456;height:206" coordorigin="4609,2996" coordsize="456,206">
              <v:shape style="position:absolute;left:4609;top:2996;width:456;height:206" coordorigin="4609,2996" coordsize="456,206" path="m4609,3202l5065,3202,5065,2996,4609,2996,4609,3202e" filled="t" fillcolor="#FFFFFF" stroked="f">
                <v:path arrowok="t"/>
                <v:fill/>
              </v:shape>
            </v:group>
            <v:group style="position:absolute;left:5173;top:2984;width:108;height:182" coordorigin="5173,2984" coordsize="108,182">
              <v:shape style="position:absolute;left:5173;top:2984;width:108;height:182" coordorigin="5173,2984" coordsize="108,182" path="m5173,3166l5281,3166,5281,2984,5173,2984,5173,3166e" filled="t" fillcolor="#FFFFFF" stroked="f">
                <v:path arrowok="t"/>
                <v:fill/>
              </v:shape>
            </v:group>
            <v:group style="position:absolute;left:5754;top:2984;width:103;height:182" coordorigin="5754,2984" coordsize="103,182">
              <v:shape style="position:absolute;left:5754;top:2984;width:103;height:182" coordorigin="5754,2984" coordsize="103,182" path="m5754,3166l5857,3166,5857,2984,5754,2984,5754,3166e" filled="t" fillcolor="#FFFFFF" stroked="f">
                <v:path arrowok="t"/>
                <v:fill/>
              </v:shape>
            </v:group>
            <v:group style="position:absolute;left:5173;top:3184;width:684;height:2" coordorigin="5173,3184" coordsize="684,2">
              <v:shape style="position:absolute;left:5173;top:3184;width:684;height:2" coordorigin="5173,3184" coordsize="684,0" path="m5173,3184l5857,3184e" filled="f" stroked="t" strokeweight="1.9pt" strokecolor="#FFFFFF">
                <v:path arrowok="t"/>
              </v:shape>
            </v:group>
            <v:group style="position:absolute;left:5281;top:2984;width:473;height:182" coordorigin="5281,2984" coordsize="473,182">
              <v:shape style="position:absolute;left:5281;top:2984;width:473;height:182" coordorigin="5281,2984" coordsize="473,182" path="m5281,3166l5754,3166,5754,2984,5281,2984,5281,3166e" filled="t" fillcolor="#FFFFFF" stroked="f">
                <v:path arrowok="t"/>
                <v:fill/>
              </v:shape>
            </v:group>
            <v:group style="position:absolute;left:5862;top:2972;width:588;height:2" coordorigin="5862,2972" coordsize="588,2">
              <v:shape style="position:absolute;left:5862;top:2972;width:588;height:2" coordorigin="5862,2972" coordsize="588,0" path="m5862,2972l6450,2972e" filled="f" stroked="t" strokeweight="2.5pt" strokecolor="#FFFFFF">
                <v:path arrowok="t"/>
              </v:shape>
            </v:group>
            <v:group style="position:absolute;left:5862;top:2996;width:108;height:206" coordorigin="5862,2996" coordsize="108,206">
              <v:shape style="position:absolute;left:5862;top:2996;width:108;height:206" coordorigin="5862,2996" coordsize="108,206" path="m5862,3202l5970,3202,5970,2996,5862,2996,5862,3202e" filled="t" fillcolor="#FFFFFF" stroked="f">
                <v:path arrowok="t"/>
                <v:fill/>
              </v:shape>
            </v:group>
            <v:group style="position:absolute;left:6347;top:2996;width:103;height:206" coordorigin="6347,2996" coordsize="103,206">
              <v:shape style="position:absolute;left:6347;top:2996;width:103;height:206" coordorigin="6347,2996" coordsize="103,206" path="m6347,3202l6450,3202,6450,2996,6347,2996,6347,3202e" filled="t" fillcolor="#FFFFFF" stroked="f">
                <v:path arrowok="t"/>
                <v:fill/>
              </v:shape>
            </v:group>
            <v:group style="position:absolute;left:5970;top:2996;width:377;height:206" coordorigin="5970,2996" coordsize="377,206">
              <v:shape style="position:absolute;left:5970;top:2996;width:377;height:206" coordorigin="5970,2996" coordsize="377,206" path="m5970,3202l6347,3202,6347,2996,5970,2996,5970,3202e" filled="t" fillcolor="#FFFFFF" stroked="f">
                <v:path arrowok="t"/>
                <v:fill/>
              </v:shape>
            </v:group>
            <v:group style="position:absolute;left:6455;top:2947;width:2002;height:38" coordorigin="6455,2947" coordsize="2002,38">
              <v:shape style="position:absolute;left:6455;top:2947;width:2002;height:38" coordorigin="6455,2947" coordsize="2002,38" path="m6455,2985l8457,2985,8457,2947,6455,2947,6455,2985xe" filled="t" fillcolor="#FFFFFF" stroked="f">
                <v:path arrowok="t"/>
                <v:fill/>
              </v:shape>
            </v:group>
            <v:group style="position:absolute;left:6455;top:2984;width:108;height:182" coordorigin="6455,2984" coordsize="108,182">
              <v:shape style="position:absolute;left:6455;top:2984;width:108;height:182" coordorigin="6455,2984" coordsize="108,182" path="m6455,3166l6563,3166,6563,2984,6455,2984,6455,3166e" filled="t" fillcolor="#FFFFFF" stroked="f">
                <v:path arrowok="t"/>
                <v:fill/>
              </v:shape>
            </v:group>
            <v:group style="position:absolute;left:7624;top:2984;width:103;height:182" coordorigin="7624,2984" coordsize="103,182">
              <v:shape style="position:absolute;left:7624;top:2984;width:103;height:182" coordorigin="7624,2984" coordsize="103,182" path="m7624,3166l7727,3166,7727,2984,7624,2984,7624,3166e" filled="t" fillcolor="#FFFFFF" stroked="f">
                <v:path arrowok="t"/>
                <v:fill/>
              </v:shape>
            </v:group>
            <v:group style="position:absolute;left:6455;top:3184;width:2002;height:2" coordorigin="6455,3184" coordsize="2002,2">
              <v:shape style="position:absolute;left:6455;top:3184;width:2002;height:2" coordorigin="6455,3184" coordsize="2002,0" path="m6455,3184l8457,3184e" filled="f" stroked="t" strokeweight="1.9pt" strokecolor="#FFFFFF">
                <v:path arrowok="t"/>
              </v:shape>
            </v:group>
            <v:group style="position:absolute;left:6563;top:2984;width:1061;height:182" coordorigin="6563,2984" coordsize="1061,182">
              <v:shape style="position:absolute;left:6563;top:2984;width:1061;height:182" coordorigin="6563,2984" coordsize="1061,182" path="m6563,3166l7624,3166,7624,2984,6563,2984,6563,3166e" filled="t" fillcolor="#FFFFFF" stroked="f">
                <v:path arrowok="t"/>
                <v:fill/>
              </v:shape>
            </v:group>
            <v:group style="position:absolute;left:7732;top:2984;width:108;height:182" coordorigin="7732,2984" coordsize="108,182">
              <v:shape style="position:absolute;left:7732;top:2984;width:108;height:182" coordorigin="7732,2984" coordsize="108,182" path="m7732,3166l7840,3166,7840,2984,7732,2984,7732,3166e" filled="t" fillcolor="#FFFFFF" stroked="f">
                <v:path arrowok="t"/>
                <v:fill/>
              </v:shape>
            </v:group>
            <v:group style="position:absolute;left:8353;top:2984;width:103;height:182" coordorigin="8353,2984" coordsize="103,182">
              <v:shape style="position:absolute;left:8353;top:2984;width:103;height:182" coordorigin="8353,2984" coordsize="103,182" path="m8353,3166l8457,3166,8457,2984,8353,2984,8353,3166e" filled="t" fillcolor="#FFFFFF" stroked="f">
                <v:path arrowok="t"/>
                <v:fill/>
              </v:shape>
            </v:group>
            <v:group style="position:absolute;left:7840;top:2984;width:514;height:182" coordorigin="7840,2984" coordsize="514,182">
              <v:shape style="position:absolute;left:7840;top:2984;width:514;height:182" coordorigin="7840,2984" coordsize="514,182" path="m7840,3166l8353,3166,8353,2984,7840,2984,7840,3166e" filled="t" fillcolor="#FFFFFF" stroked="f">
                <v:path arrowok="t"/>
                <v:fill/>
              </v:shape>
            </v:group>
            <v:group style="position:absolute;left:8461;top:2947;width:1976;height:26" coordorigin="8461,2947" coordsize="1976,26">
              <v:shape style="position:absolute;left:8461;top:2947;width:1976;height:26" coordorigin="8461,2947" coordsize="1976,26" path="m8461,2973l10437,2973,10437,2947,8461,2947,8461,2973xe" filled="t" fillcolor="#FFFFFF" stroked="f">
                <v:path arrowok="t"/>
                <v:fill/>
              </v:shape>
            </v:group>
            <v:group style="position:absolute;left:8461;top:2972;width:108;height:206" coordorigin="8461,2972" coordsize="108,206">
              <v:shape style="position:absolute;left:8461;top:2972;width:108;height:206" coordorigin="8461,2972" coordsize="108,206" path="m8461,3178l8569,3178,8569,2972,8461,2972,8461,3178e" filled="t" fillcolor="#FFFFFF" stroked="f">
                <v:path arrowok="t"/>
                <v:fill/>
              </v:shape>
            </v:group>
            <v:group style="position:absolute;left:9079;top:2972;width:103;height:206" coordorigin="9079,2972" coordsize="103,206">
              <v:shape style="position:absolute;left:9079;top:2972;width:103;height:206" coordorigin="9079,2972" coordsize="103,206" path="m9079,3178l9182,3178,9182,2972,9079,2972,9079,3178e" filled="t" fillcolor="#FFFFFF" stroked="f">
                <v:path arrowok="t"/>
                <v:fill/>
              </v:shape>
            </v:group>
            <v:group style="position:absolute;left:8461;top:3190;width:1976;height:2" coordorigin="8461,3190" coordsize="1976,2">
              <v:shape style="position:absolute;left:8461;top:3190;width:1976;height:2" coordorigin="8461,3190" coordsize="1976,0" path="m8461,3190l10437,3190e" filled="f" stroked="t" strokeweight="1.3pt" strokecolor="#FFFFFF">
                <v:path arrowok="t"/>
              </v:shape>
            </v:group>
            <v:group style="position:absolute;left:8569;top:2972;width:509;height:206" coordorigin="8569,2972" coordsize="509,206">
              <v:shape style="position:absolute;left:8569;top:2972;width:509;height:206" coordorigin="8569,2972" coordsize="509,206" path="m8569,3178l9079,3178,9079,2972,8569,2972,8569,3178e" filled="t" fillcolor="#FFFFFF" stroked="f">
                <v:path arrowok="t"/>
                <v:fill/>
              </v:shape>
            </v:group>
            <v:group style="position:absolute;left:9187;top:2972;width:108;height:206" coordorigin="9187,2972" coordsize="108,206">
              <v:shape style="position:absolute;left:9187;top:2972;width:108;height:206" coordorigin="9187,2972" coordsize="108,206" path="m9187,3178l9295,3178,9295,2972,9187,2972,9187,3178e" filled="t" fillcolor="#FFFFFF" stroked="f">
                <v:path arrowok="t"/>
                <v:fill/>
              </v:shape>
            </v:group>
            <v:group style="position:absolute;left:9686;top:2972;width:103;height:206" coordorigin="9686,2972" coordsize="103,206">
              <v:shape style="position:absolute;left:9686;top:2972;width:103;height:206" coordorigin="9686,2972" coordsize="103,206" path="m9686,3178l9789,3178,9789,2972,9686,2972,9686,3178e" filled="t" fillcolor="#FFFFFF" stroked="f">
                <v:path arrowok="t"/>
                <v:fill/>
              </v:shape>
            </v:group>
            <v:group style="position:absolute;left:9295;top:2972;width:391;height:206" coordorigin="9295,2972" coordsize="391,206">
              <v:shape style="position:absolute;left:9295;top:2972;width:391;height:206" coordorigin="9295,2972" coordsize="391,206" path="m9295,3178l9686,3178,9686,2972,9295,2972,9295,3178e" filled="t" fillcolor="#FFFFFF" stroked="f">
                <v:path arrowok="t"/>
                <v:fill/>
              </v:shape>
            </v:group>
            <v:group style="position:absolute;left:9794;top:2972;width:108;height:206" coordorigin="9794,2972" coordsize="108,206">
              <v:shape style="position:absolute;left:9794;top:2972;width:108;height:206" coordorigin="9794,2972" coordsize="108,206" path="m9794,3178l9902,3178,9902,2972,9794,2972,9794,3178e" filled="t" fillcolor="#FFFFFF" stroked="f">
                <v:path arrowok="t"/>
                <v:fill/>
              </v:shape>
            </v:group>
            <v:group style="position:absolute;left:10334;top:2972;width:103;height:206" coordorigin="10334,2972" coordsize="103,206">
              <v:shape style="position:absolute;left:10334;top:2972;width:103;height:206" coordorigin="10334,2972" coordsize="103,206" path="m10334,3178l10437,3178,10437,2972,10334,2972,10334,3178e" filled="t" fillcolor="#FFFFFF" stroked="f">
                <v:path arrowok="t"/>
                <v:fill/>
              </v:shape>
            </v:group>
            <v:group style="position:absolute;left:9902;top:2972;width:432;height:206" coordorigin="9902,2972" coordsize="432,206">
              <v:shape style="position:absolute;left:9902;top:2972;width:432;height:206" coordorigin="9902,2972" coordsize="432,206" path="m9902,3178l10334,3178,10334,2972,9902,2972,9902,3178e" filled="t" fillcolor="#FFFFFF" stroked="f">
                <v:path arrowok="t"/>
                <v:fill/>
              </v:shape>
            </v:group>
            <v:group style="position:absolute;left:10442;top:2984;width:108;height:182" coordorigin="10442,2984" coordsize="108,182">
              <v:shape style="position:absolute;left:10442;top:2984;width:108;height:182" coordorigin="10442,2984" coordsize="108,182" path="m10442,3166l10550,3166,10550,2984,10442,2984,10442,3166e" filled="t" fillcolor="#FFFFFF" stroked="f">
                <v:path arrowok="t"/>
                <v:fill/>
              </v:shape>
            </v:group>
            <v:group style="position:absolute;left:11054;top:2984;width:101;height:182" coordorigin="11054,2984" coordsize="101,182">
              <v:shape style="position:absolute;left:11054;top:2984;width:101;height:182" coordorigin="11054,2984" coordsize="101,182" path="m11054,3166l11155,3166,11155,2984,11054,2984,11054,3166e" filled="t" fillcolor="#FFFFFF" stroked="f">
                <v:path arrowok="t"/>
                <v:fill/>
              </v:shape>
            </v:group>
            <v:group style="position:absolute;left:10442;top:3184;width:713;height:2" coordorigin="10442,3184" coordsize="713,2">
              <v:shape style="position:absolute;left:10442;top:3184;width:713;height:2" coordorigin="10442,3184" coordsize="713,0" path="m10442,3184l11155,3184e" filled="f" stroked="t" strokeweight="1.9pt" strokecolor="#FFFFFF">
                <v:path arrowok="t"/>
              </v:shape>
            </v:group>
            <v:group style="position:absolute;left:10550;top:2984;width:504;height:182" coordorigin="10550,2984" coordsize="504,182">
              <v:shape style="position:absolute;left:10550;top:2984;width:504;height:182" coordorigin="10550,2984" coordsize="504,182" path="m10550,3166l11054,3166,11054,2984,10550,2984,10550,3166e" filled="t" fillcolor="#FFFFFF" stroked="f">
                <v:path arrowok="t"/>
                <v:fill/>
              </v:shape>
            </v:group>
            <v:group style="position:absolute;left:715;top:2943;width:10452;height:2" coordorigin="715,2943" coordsize="10452,2">
              <v:shape style="position:absolute;left:715;top:2943;width:10452;height:2" coordorigin="715,2943" coordsize="10452,0" path="m715,2943l11167,2943e" filled="f" stroked="t" strokeweight=".580pt" strokecolor="#000000">
                <v:path arrowok="t"/>
              </v:shape>
            </v:group>
            <v:group style="position:absolute;left:715;top:3207;width:10452;height:2" coordorigin="715,3207" coordsize="10452,2">
              <v:shape style="position:absolute;left:715;top:3207;width:10452;height:2" coordorigin="715,3207" coordsize="10452,0" path="m715,3207l11167,3207e" filled="f" stroked="t" strokeweight=".580pt" strokecolor="#000000">
                <v:path arrowok="t"/>
              </v:shape>
            </v:group>
            <v:group style="position:absolute;left:725;top:3502;width:1532;height:2" coordorigin="725,3502" coordsize="1532,2">
              <v:shape style="position:absolute;left:725;top:3502;width:1532;height:2" coordorigin="725,3502" coordsize="1532,0" path="m725,3502l2256,3502e" filled="f" stroked="t" strokeweight="2.5pt" strokecolor="#FFFFFF">
                <v:path arrowok="t"/>
              </v:shape>
            </v:group>
            <v:group style="position:absolute;left:725;top:3526;width:103;height:206" coordorigin="725,3526" coordsize="103,206">
              <v:shape style="position:absolute;left:725;top:3526;width:103;height:206" coordorigin="725,3526" coordsize="103,206" path="m725,3732l828,3732,828,3526,725,3526,725,3732e" filled="t" fillcolor="#FFFFFF" stroked="f">
                <v:path arrowok="t"/>
                <v:fill/>
              </v:shape>
            </v:group>
            <v:group style="position:absolute;left:2153;top:3526;width:103;height:206" coordorigin="2153,3526" coordsize="103,206">
              <v:shape style="position:absolute;left:2153;top:3526;width:103;height:206" coordorigin="2153,3526" coordsize="103,206" path="m2153,3732l2256,3732,2256,3526,2153,3526,2153,3732e" filled="t" fillcolor="#FFFFFF" stroked="f">
                <v:path arrowok="t"/>
                <v:fill/>
              </v:shape>
            </v:group>
            <v:group style="position:absolute;left:828;top:3526;width:1325;height:206" coordorigin="828,3526" coordsize="1325,206">
              <v:shape style="position:absolute;left:828;top:3526;width:1325;height:206" coordorigin="828,3526" coordsize="1325,206" path="m828,3732l2153,3732,2153,3526,828,3526,828,3732e" filled="t" fillcolor="#FFFFFF" stroked="f">
                <v:path arrowok="t"/>
                <v:fill/>
              </v:shape>
            </v:group>
            <v:group style="position:absolute;left:2261;top:3496;width:686;height:2" coordorigin="2261,3496" coordsize="686,2">
              <v:shape style="position:absolute;left:2261;top:3496;width:686;height:2" coordorigin="2261,3496" coordsize="686,0" path="m2261,3496l2948,3496e" filled="f" stroked="t" strokeweight="1.9pt" strokecolor="#FFFFFF">
                <v:path arrowok="t"/>
              </v:shape>
            </v:group>
            <v:group style="position:absolute;left:2261;top:3514;width:108;height:182" coordorigin="2261,3514" coordsize="108,182">
              <v:shape style="position:absolute;left:2261;top:3514;width:108;height:182" coordorigin="2261,3514" coordsize="108,182" path="m2261,3696l2369,3696,2369,3514,2261,3514,2261,3696e" filled="t" fillcolor="#FFFFFF" stroked="f">
                <v:path arrowok="t"/>
                <v:fill/>
              </v:shape>
            </v:group>
            <v:group style="position:absolute;left:2844;top:3514;width:103;height:182" coordorigin="2844,3514" coordsize="103,182">
              <v:shape style="position:absolute;left:2844;top:3514;width:103;height:182" coordorigin="2844,3514" coordsize="103,182" path="m2844,3696l2948,3696,2948,3514,2844,3514,2844,3696e" filled="t" fillcolor="#FFFFFF" stroked="f">
                <v:path arrowok="t"/>
                <v:fill/>
              </v:shape>
            </v:group>
            <v:group style="position:absolute;left:2261;top:3714;width:686;height:2" coordorigin="2261,3714" coordsize="686,2">
              <v:shape style="position:absolute;left:2261;top:3714;width:686;height:2" coordorigin="2261,3714" coordsize="686,0" path="m2261,3714l2948,3714e" filled="f" stroked="t" strokeweight="1.9pt" strokecolor="#FFFFFF">
                <v:path arrowok="t"/>
              </v:shape>
            </v:group>
            <v:group style="position:absolute;left:2369;top:3514;width:475;height:182" coordorigin="2369,3514" coordsize="475,182">
              <v:shape style="position:absolute;left:2369;top:3514;width:475;height:182" coordorigin="2369,3514" coordsize="475,182" path="m2369,3696l2844,3696,2844,3514,2369,3514,2369,3696e" filled="t" fillcolor="#FFFFFF" stroked="f">
                <v:path arrowok="t"/>
                <v:fill/>
              </v:shape>
            </v:group>
            <v:group style="position:absolute;left:2952;top:3490;width:679;height:2" coordorigin="2952,3490" coordsize="679,2">
              <v:shape style="position:absolute;left:2952;top:3490;width:679;height:2" coordorigin="2952,3490" coordsize="679,0" path="m2952,3490l3632,3490e" filled="f" stroked="t" strokeweight="1.3pt" strokecolor="#FFFFFF">
                <v:path arrowok="t"/>
              </v:shape>
            </v:group>
            <v:group style="position:absolute;left:2952;top:3502;width:108;height:206" coordorigin="2952,3502" coordsize="108,206">
              <v:shape style="position:absolute;left:2952;top:3502;width:108;height:206" coordorigin="2952,3502" coordsize="108,206" path="m2952,3708l3060,3708,3060,3502,2952,3502,2952,3708e" filled="t" fillcolor="#FFFFFF" stroked="f">
                <v:path arrowok="t"/>
                <v:fill/>
              </v:shape>
            </v:group>
            <v:group style="position:absolute;left:3528;top:3502;width:103;height:206" coordorigin="3528,3502" coordsize="103,206">
              <v:shape style="position:absolute;left:3528;top:3502;width:103;height:206" coordorigin="3528,3502" coordsize="103,206" path="m3528,3708l3632,3708,3632,3502,3528,3502,3528,3708e" filled="t" fillcolor="#FFFFFF" stroked="f">
                <v:path arrowok="t"/>
                <v:fill/>
              </v:shape>
            </v:group>
            <v:group style="position:absolute;left:2952;top:3720;width:679;height:2" coordorigin="2952,3720" coordsize="679,2">
              <v:shape style="position:absolute;left:2952;top:3720;width:679;height:2" coordorigin="2952,3720" coordsize="679,0" path="m2952,3720l3632,3720e" filled="f" stroked="t" strokeweight="1.3pt" strokecolor="#FFFFFF">
                <v:path arrowok="t"/>
              </v:shape>
            </v:group>
            <v:group style="position:absolute;left:3060;top:3502;width:468;height:206" coordorigin="3060,3502" coordsize="468,206">
              <v:shape style="position:absolute;left:3060;top:3502;width:468;height:206" coordorigin="3060,3502" coordsize="468,206" path="m3060,3708l3528,3708,3528,3502,3060,3502,3060,3708e" filled="t" fillcolor="#FFFFFF" stroked="f">
                <v:path arrowok="t"/>
                <v:fill/>
              </v:shape>
            </v:group>
            <v:group style="position:absolute;left:3636;top:3496;width:860;height:2" coordorigin="3636,3496" coordsize="860,2">
              <v:shape style="position:absolute;left:3636;top:3496;width:860;height:2" coordorigin="3636,3496" coordsize="860,0" path="m3636,3496l4496,3496e" filled="f" stroked="t" strokeweight="1.9pt" strokecolor="#FFFFFF">
                <v:path arrowok="t"/>
              </v:shape>
            </v:group>
            <v:group style="position:absolute;left:3636;top:3514;width:108;height:182" coordorigin="3636,3514" coordsize="108,182">
              <v:shape style="position:absolute;left:3636;top:3514;width:108;height:182" coordorigin="3636,3514" coordsize="108,182" path="m3636,3696l3744,3696,3744,3514,3636,3514,3636,3696e" filled="t" fillcolor="#FFFFFF" stroked="f">
                <v:path arrowok="t"/>
                <v:fill/>
              </v:shape>
            </v:group>
            <v:group style="position:absolute;left:4393;top:3514;width:103;height:182" coordorigin="4393,3514" coordsize="103,182">
              <v:shape style="position:absolute;left:4393;top:3514;width:103;height:182" coordorigin="4393,3514" coordsize="103,182" path="m4393,3696l4496,3696,4496,3514,4393,3514,4393,3696e" filled="t" fillcolor="#FFFFFF" stroked="f">
                <v:path arrowok="t"/>
                <v:fill/>
              </v:shape>
            </v:group>
            <v:group style="position:absolute;left:3636;top:3714;width:860;height:2" coordorigin="3636,3714" coordsize="860,2">
              <v:shape style="position:absolute;left:3636;top:3714;width:860;height:2" coordorigin="3636,3714" coordsize="860,0" path="m3636,3714l4496,3714e" filled="f" stroked="t" strokeweight="1.9pt" strokecolor="#FFFFFF">
                <v:path arrowok="t"/>
              </v:shape>
            </v:group>
            <v:group style="position:absolute;left:3744;top:3514;width:648;height:182" coordorigin="3744,3514" coordsize="648,182">
              <v:shape style="position:absolute;left:3744;top:3514;width:648;height:182" coordorigin="3744,3514" coordsize="648,182" path="m3744,3696l4393,3696,4393,3514,3744,3514,3744,3696e" filled="t" fillcolor="#FFFFFF" stroked="f">
                <v:path arrowok="t"/>
                <v:fill/>
              </v:shape>
            </v:group>
            <v:group style="position:absolute;left:4501;top:3502;width:667;height:2" coordorigin="4501,3502" coordsize="667,2">
              <v:shape style="position:absolute;left:4501;top:3502;width:667;height:2" coordorigin="4501,3502" coordsize="667,0" path="m4501,3502l5168,3502e" filled="f" stroked="t" strokeweight="2.5pt" strokecolor="#FFFFFF">
                <v:path arrowok="t"/>
              </v:shape>
            </v:group>
            <v:group style="position:absolute;left:4501;top:3526;width:108;height:206" coordorigin="4501,3526" coordsize="108,206">
              <v:shape style="position:absolute;left:4501;top:3526;width:108;height:206" coordorigin="4501,3526" coordsize="108,206" path="m4501,3732l4609,3732,4609,3526,4501,3526,4501,3732e" filled="t" fillcolor="#FFFFFF" stroked="f">
                <v:path arrowok="t"/>
                <v:fill/>
              </v:shape>
            </v:group>
            <v:group style="position:absolute;left:5065;top:3526;width:103;height:206" coordorigin="5065,3526" coordsize="103,206">
              <v:shape style="position:absolute;left:5065;top:3526;width:103;height:206" coordorigin="5065,3526" coordsize="103,206" path="m5065,3732l5168,3732,5168,3526,5065,3526,5065,3732e" filled="t" fillcolor="#FFFFFF" stroked="f">
                <v:path arrowok="t"/>
                <v:fill/>
              </v:shape>
            </v:group>
            <v:group style="position:absolute;left:4609;top:3526;width:456;height:206" coordorigin="4609,3526" coordsize="456,206">
              <v:shape style="position:absolute;left:4609;top:3526;width:456;height:206" coordorigin="4609,3526" coordsize="456,206" path="m4609,3732l5065,3732,5065,3526,4609,3526,4609,3732e" filled="t" fillcolor="#FFFFFF" stroked="f">
                <v:path arrowok="t"/>
                <v:fill/>
              </v:shape>
            </v:group>
            <v:group style="position:absolute;left:5173;top:3496;width:684;height:2" coordorigin="5173,3496" coordsize="684,2">
              <v:shape style="position:absolute;left:5173;top:3496;width:684;height:2" coordorigin="5173,3496" coordsize="684,0" path="m5173,3496l5857,3496e" filled="f" stroked="t" strokeweight="1.9pt" strokecolor="#FFFFFF">
                <v:path arrowok="t"/>
              </v:shape>
            </v:group>
            <v:group style="position:absolute;left:5173;top:3514;width:108;height:182" coordorigin="5173,3514" coordsize="108,182">
              <v:shape style="position:absolute;left:5173;top:3514;width:108;height:182" coordorigin="5173,3514" coordsize="108,182" path="m5173,3696l5281,3696,5281,3514,5173,3514,5173,3696e" filled="t" fillcolor="#FFFFFF" stroked="f">
                <v:path arrowok="t"/>
                <v:fill/>
              </v:shape>
            </v:group>
            <v:group style="position:absolute;left:5754;top:3514;width:103;height:182" coordorigin="5754,3514" coordsize="103,182">
              <v:shape style="position:absolute;left:5754;top:3514;width:103;height:182" coordorigin="5754,3514" coordsize="103,182" path="m5754,3696l5857,3696,5857,3514,5754,3514,5754,3696e" filled="t" fillcolor="#FFFFFF" stroked="f">
                <v:path arrowok="t"/>
                <v:fill/>
              </v:shape>
            </v:group>
            <v:group style="position:absolute;left:5173;top:3714;width:684;height:2" coordorigin="5173,3714" coordsize="684,2">
              <v:shape style="position:absolute;left:5173;top:3714;width:684;height:2" coordorigin="5173,3714" coordsize="684,0" path="m5173,3714l5857,3714e" filled="f" stroked="t" strokeweight="1.9pt" strokecolor="#FFFFFF">
                <v:path arrowok="t"/>
              </v:shape>
            </v:group>
            <v:group style="position:absolute;left:5281;top:3514;width:473;height:182" coordorigin="5281,3514" coordsize="473,182">
              <v:shape style="position:absolute;left:5281;top:3514;width:473;height:182" coordorigin="5281,3514" coordsize="473,182" path="m5281,3696l5754,3696,5754,3514,5281,3514,5281,3696e" filled="t" fillcolor="#FFFFFF" stroked="f">
                <v:path arrowok="t"/>
                <v:fill/>
              </v:shape>
            </v:group>
            <v:group style="position:absolute;left:5862;top:3502;width:588;height:2" coordorigin="5862,3502" coordsize="588,2">
              <v:shape style="position:absolute;left:5862;top:3502;width:588;height:2" coordorigin="5862,3502" coordsize="588,0" path="m5862,3502l6450,3502e" filled="f" stroked="t" strokeweight="2.5pt" strokecolor="#FFFFFF">
                <v:path arrowok="t"/>
              </v:shape>
            </v:group>
            <v:group style="position:absolute;left:5862;top:3526;width:108;height:206" coordorigin="5862,3526" coordsize="108,206">
              <v:shape style="position:absolute;left:5862;top:3526;width:108;height:206" coordorigin="5862,3526" coordsize="108,206" path="m5862,3732l5970,3732,5970,3526,5862,3526,5862,3732e" filled="t" fillcolor="#FFFFFF" stroked="f">
                <v:path arrowok="t"/>
                <v:fill/>
              </v:shape>
            </v:group>
            <v:group style="position:absolute;left:6347;top:3526;width:103;height:206" coordorigin="6347,3526" coordsize="103,206">
              <v:shape style="position:absolute;left:6347;top:3526;width:103;height:206" coordorigin="6347,3526" coordsize="103,206" path="m6347,3732l6450,3732,6450,3526,6347,3526,6347,3732e" filled="t" fillcolor="#FFFFFF" stroked="f">
                <v:path arrowok="t"/>
                <v:fill/>
              </v:shape>
            </v:group>
            <v:group style="position:absolute;left:5970;top:3526;width:377;height:206" coordorigin="5970,3526" coordsize="377,206">
              <v:shape style="position:absolute;left:5970;top:3526;width:377;height:206" coordorigin="5970,3526" coordsize="377,206" path="m5970,3732l6347,3732,6347,3526,5970,3526,5970,3732e" filled="t" fillcolor="#FFFFFF" stroked="f">
                <v:path arrowok="t"/>
                <v:fill/>
              </v:shape>
            </v:group>
            <v:group style="position:absolute;left:6455;top:3496;width:2002;height:2" coordorigin="6455,3496" coordsize="2002,2">
              <v:shape style="position:absolute;left:6455;top:3496;width:2002;height:2" coordorigin="6455,3496" coordsize="2002,0" path="m6455,3496l8457,3496e" filled="f" stroked="t" strokeweight="1.9pt" strokecolor="#FFFFFF">
                <v:path arrowok="t"/>
              </v:shape>
            </v:group>
            <v:group style="position:absolute;left:6455;top:3514;width:108;height:182" coordorigin="6455,3514" coordsize="108,182">
              <v:shape style="position:absolute;left:6455;top:3514;width:108;height:182" coordorigin="6455,3514" coordsize="108,182" path="m6455,3696l6563,3696,6563,3514,6455,3514,6455,3696e" filled="t" fillcolor="#FFFFFF" stroked="f">
                <v:path arrowok="t"/>
                <v:fill/>
              </v:shape>
            </v:group>
            <v:group style="position:absolute;left:7624;top:3514;width:103;height:182" coordorigin="7624,3514" coordsize="103,182">
              <v:shape style="position:absolute;left:7624;top:3514;width:103;height:182" coordorigin="7624,3514" coordsize="103,182" path="m7624,3696l7727,3696,7727,3514,7624,3514,7624,3696e" filled="t" fillcolor="#FFFFFF" stroked="f">
                <v:path arrowok="t"/>
                <v:fill/>
              </v:shape>
            </v:group>
            <v:group style="position:absolute;left:6455;top:3714;width:2002;height:2" coordorigin="6455,3714" coordsize="2002,2">
              <v:shape style="position:absolute;left:6455;top:3714;width:2002;height:2" coordorigin="6455,3714" coordsize="2002,0" path="m6455,3714l8457,3714e" filled="f" stroked="t" strokeweight="1.9pt" strokecolor="#FFFFFF">
                <v:path arrowok="t"/>
              </v:shape>
            </v:group>
            <v:group style="position:absolute;left:6563;top:3514;width:1061;height:182" coordorigin="6563,3514" coordsize="1061,182">
              <v:shape style="position:absolute;left:6563;top:3514;width:1061;height:182" coordorigin="6563,3514" coordsize="1061,182" path="m6563,3696l7624,3696,7624,3514,6563,3514,6563,3696e" filled="t" fillcolor="#FFFFFF" stroked="f">
                <v:path arrowok="t"/>
                <v:fill/>
              </v:shape>
            </v:group>
            <v:group style="position:absolute;left:7732;top:3514;width:108;height:182" coordorigin="7732,3514" coordsize="108,182">
              <v:shape style="position:absolute;left:7732;top:3514;width:108;height:182" coordorigin="7732,3514" coordsize="108,182" path="m7732,3696l7840,3696,7840,3514,7732,3514,7732,3696e" filled="t" fillcolor="#FFFFFF" stroked="f">
                <v:path arrowok="t"/>
                <v:fill/>
              </v:shape>
            </v:group>
            <v:group style="position:absolute;left:8353;top:3514;width:103;height:182" coordorigin="8353,3514" coordsize="103,182">
              <v:shape style="position:absolute;left:8353;top:3514;width:103;height:182" coordorigin="8353,3514" coordsize="103,182" path="m8353,3696l8457,3696,8457,3514,8353,3514,8353,3696e" filled="t" fillcolor="#FFFFFF" stroked="f">
                <v:path arrowok="t"/>
                <v:fill/>
              </v:shape>
            </v:group>
            <v:group style="position:absolute;left:7840;top:3514;width:514;height:182" coordorigin="7840,3514" coordsize="514,182">
              <v:shape style="position:absolute;left:7840;top:3514;width:514;height:182" coordorigin="7840,3514" coordsize="514,182" path="m7840,3696l8353,3696,8353,3514,7840,3514,7840,3696e" filled="t" fillcolor="#FFFFFF" stroked="f">
                <v:path arrowok="t"/>
                <v:fill/>
              </v:shape>
            </v:group>
            <v:group style="position:absolute;left:8461;top:3490;width:1976;height:2" coordorigin="8461,3490" coordsize="1976,2">
              <v:shape style="position:absolute;left:8461;top:3490;width:1976;height:2" coordorigin="8461,3490" coordsize="1976,0" path="m8461,3490l10437,3490e" filled="f" stroked="t" strokeweight="1.3pt" strokecolor="#FFFFFF">
                <v:path arrowok="t"/>
              </v:shape>
            </v:group>
            <v:group style="position:absolute;left:8461;top:3502;width:108;height:206" coordorigin="8461,3502" coordsize="108,206">
              <v:shape style="position:absolute;left:8461;top:3502;width:108;height:206" coordorigin="8461,3502" coordsize="108,206" path="m8461,3708l8569,3708,8569,3502,8461,3502,8461,3708e" filled="t" fillcolor="#FFFFFF" stroked="f">
                <v:path arrowok="t"/>
                <v:fill/>
              </v:shape>
            </v:group>
            <v:group style="position:absolute;left:9079;top:3502;width:103;height:206" coordorigin="9079,3502" coordsize="103,206">
              <v:shape style="position:absolute;left:9079;top:3502;width:103;height:206" coordorigin="9079,3502" coordsize="103,206" path="m9079,3708l9182,3708,9182,3502,9079,3502,9079,3708e" filled="t" fillcolor="#FFFFFF" stroked="f">
                <v:path arrowok="t"/>
                <v:fill/>
              </v:shape>
            </v:group>
            <v:group style="position:absolute;left:8461;top:3720;width:1976;height:2" coordorigin="8461,3720" coordsize="1976,2">
              <v:shape style="position:absolute;left:8461;top:3720;width:1976;height:2" coordorigin="8461,3720" coordsize="1976,0" path="m8461,3720l10437,3720e" filled="f" stroked="t" strokeweight="1.3pt" strokecolor="#FFFFFF">
                <v:path arrowok="t"/>
              </v:shape>
            </v:group>
            <v:group style="position:absolute;left:8569;top:3502;width:509;height:206" coordorigin="8569,3502" coordsize="509,206">
              <v:shape style="position:absolute;left:8569;top:3502;width:509;height:206" coordorigin="8569,3502" coordsize="509,206" path="m8569,3708l9079,3708,9079,3502,8569,3502,8569,3708e" filled="t" fillcolor="#FFFFFF" stroked="f">
                <v:path arrowok="t"/>
                <v:fill/>
              </v:shape>
            </v:group>
            <v:group style="position:absolute;left:9187;top:3502;width:108;height:206" coordorigin="9187,3502" coordsize="108,206">
              <v:shape style="position:absolute;left:9187;top:3502;width:108;height:206" coordorigin="9187,3502" coordsize="108,206" path="m9187,3708l9295,3708,9295,3502,9187,3502,9187,3708e" filled="t" fillcolor="#FFFFFF" stroked="f">
                <v:path arrowok="t"/>
                <v:fill/>
              </v:shape>
            </v:group>
            <v:group style="position:absolute;left:9686;top:3502;width:103;height:206" coordorigin="9686,3502" coordsize="103,206">
              <v:shape style="position:absolute;left:9686;top:3502;width:103;height:206" coordorigin="9686,3502" coordsize="103,206" path="m9686,3708l9789,3708,9789,3502,9686,3502,9686,3708e" filled="t" fillcolor="#FFFFFF" stroked="f">
                <v:path arrowok="t"/>
                <v:fill/>
              </v:shape>
            </v:group>
            <v:group style="position:absolute;left:9295;top:3502;width:391;height:206" coordorigin="9295,3502" coordsize="391,206">
              <v:shape style="position:absolute;left:9295;top:3502;width:391;height:206" coordorigin="9295,3502" coordsize="391,206" path="m9295,3708l9686,3708,9686,3502,9295,3502,9295,3708e" filled="t" fillcolor="#FFFFFF" stroked="f">
                <v:path arrowok="t"/>
                <v:fill/>
              </v:shape>
            </v:group>
            <v:group style="position:absolute;left:9794;top:3502;width:108;height:206" coordorigin="9794,3502" coordsize="108,206">
              <v:shape style="position:absolute;left:9794;top:3502;width:108;height:206" coordorigin="9794,3502" coordsize="108,206" path="m9794,3708l9902,3708,9902,3502,9794,3502,9794,3708e" filled="t" fillcolor="#FFFFFF" stroked="f">
                <v:path arrowok="t"/>
                <v:fill/>
              </v:shape>
            </v:group>
            <v:group style="position:absolute;left:10334;top:3502;width:103;height:206" coordorigin="10334,3502" coordsize="103,206">
              <v:shape style="position:absolute;left:10334;top:3502;width:103;height:206" coordorigin="10334,3502" coordsize="103,206" path="m10334,3708l10437,3708,10437,3502,10334,3502,10334,3708e" filled="t" fillcolor="#FFFFFF" stroked="f">
                <v:path arrowok="t"/>
                <v:fill/>
              </v:shape>
            </v:group>
            <v:group style="position:absolute;left:9902;top:3502;width:432;height:206" coordorigin="9902,3502" coordsize="432,206">
              <v:shape style="position:absolute;left:9902;top:3502;width:432;height:206" coordorigin="9902,3502" coordsize="432,206" path="m9902,3708l10334,3708,10334,3502,9902,3502,9902,3708e" filled="t" fillcolor="#FFFFFF" stroked="f">
                <v:path arrowok="t"/>
                <v:fill/>
              </v:shape>
            </v:group>
            <v:group style="position:absolute;left:10442;top:3496;width:713;height:2" coordorigin="10442,3496" coordsize="713,2">
              <v:shape style="position:absolute;left:10442;top:3496;width:713;height:2" coordorigin="10442,3496" coordsize="713,0" path="m10442,3496l11155,3496e" filled="f" stroked="t" strokeweight="1.9pt" strokecolor="#FFFFFF">
                <v:path arrowok="t"/>
              </v:shape>
            </v:group>
            <v:group style="position:absolute;left:10442;top:3514;width:108;height:182" coordorigin="10442,3514" coordsize="108,182">
              <v:shape style="position:absolute;left:10442;top:3514;width:108;height:182" coordorigin="10442,3514" coordsize="108,182" path="m10442,3696l10550,3696,10550,3514,10442,3514,10442,3696e" filled="t" fillcolor="#FFFFFF" stroked="f">
                <v:path arrowok="t"/>
                <v:fill/>
              </v:shape>
            </v:group>
            <v:group style="position:absolute;left:11054;top:3514;width:101;height:182" coordorigin="11054,3514" coordsize="101,182">
              <v:shape style="position:absolute;left:11054;top:3514;width:101;height:182" coordorigin="11054,3514" coordsize="101,182" path="m11054,3696l11155,3696,11155,3514,11054,3514,11054,3696e" filled="t" fillcolor="#FFFFFF" stroked="f">
                <v:path arrowok="t"/>
                <v:fill/>
              </v:shape>
            </v:group>
            <v:group style="position:absolute;left:10442;top:3714;width:713;height:2" coordorigin="10442,3714" coordsize="713,2">
              <v:shape style="position:absolute;left:10442;top:3714;width:713;height:2" coordorigin="10442,3714" coordsize="713,0" path="m10442,3714l11155,3714e" filled="f" stroked="t" strokeweight="1.9pt" strokecolor="#FFFFFF">
                <v:path arrowok="t"/>
              </v:shape>
            </v:group>
            <v:group style="position:absolute;left:10550;top:3514;width:504;height:182" coordorigin="10550,3514" coordsize="504,182">
              <v:shape style="position:absolute;left:10550;top:3514;width:504;height:182" coordorigin="10550,3514" coordsize="504,182" path="m10550,3696l11054,3696,11054,3514,10550,3514,10550,3696e" filled="t" fillcolor="#FFFFFF" stroked="f">
                <v:path arrowok="t"/>
                <v:fill/>
              </v:shape>
            </v:group>
            <v:group style="position:absolute;left:715;top:3473;width:10452;height:2" coordorigin="715,3473" coordsize="10452,2">
              <v:shape style="position:absolute;left:715;top:3473;width:10452;height:2" coordorigin="715,3473" coordsize="10452,0" path="m715,3473l11167,3473e" filled="f" stroked="t" strokeweight=".58001pt" strokecolor="#000000">
                <v:path arrowok="t"/>
              </v:shape>
            </v:group>
            <v:group style="position:absolute;left:715;top:3737;width:10452;height:2" coordorigin="715,3737" coordsize="10452,2">
              <v:shape style="position:absolute;left:715;top:3737;width:10452;height:2" coordorigin="715,3737" coordsize="10452,0" path="m715,3737l11167,3737e" filled="f" stroked="t" strokeweight=".580pt" strokecolor="#000000">
                <v:path arrowok="t"/>
              </v:shape>
            </v:group>
            <v:group style="position:absolute;left:715;top:4001;width:10452;height:2" coordorigin="715,4001" coordsize="10452,2">
              <v:shape style="position:absolute;left:715;top:4001;width:10452;height:2" coordorigin="715,4001" coordsize="10452,0" path="m715,4001l11167,4001e" filled="f" stroked="t" strokeweight=".580pt" strokecolor="#000000">
                <v:path arrowok="t"/>
              </v:shape>
            </v:group>
            <v:group style="position:absolute;left:725;top:4296;width:1532;height:2" coordorigin="725,4296" coordsize="1532,2">
              <v:shape style="position:absolute;left:725;top:4296;width:1532;height:2" coordorigin="725,4296" coordsize="1532,0" path="m725,4296l2256,4296e" filled="f" stroked="t" strokeweight="2.5pt" strokecolor="#6FAC46">
                <v:path arrowok="t"/>
              </v:shape>
            </v:group>
            <v:group style="position:absolute;left:725;top:4320;width:103;height:206" coordorigin="725,4320" coordsize="103,206">
              <v:shape style="position:absolute;left:725;top:4320;width:103;height:206" coordorigin="725,4320" coordsize="103,206" path="m725,4527l828,4527,828,4320,725,4320,725,4527e" filled="t" fillcolor="#6FAC46" stroked="f">
                <v:path arrowok="t"/>
                <v:fill/>
              </v:shape>
            </v:group>
            <v:group style="position:absolute;left:2153;top:4320;width:103;height:206" coordorigin="2153,4320" coordsize="103,206">
              <v:shape style="position:absolute;left:2153;top:4320;width:103;height:206" coordorigin="2153,4320" coordsize="103,206" path="m2153,4527l2256,4527,2256,4320,2153,4320,2153,4527e" filled="t" fillcolor="#6FAC46" stroked="f">
                <v:path arrowok="t"/>
                <v:fill/>
              </v:shape>
            </v:group>
            <v:group style="position:absolute;left:828;top:4320;width:1325;height:206" coordorigin="828,4320" coordsize="1325,206">
              <v:shape style="position:absolute;left:828;top:4320;width:1325;height:206" coordorigin="828,4320" coordsize="1325,206" path="m828,4527l2153,4527,2153,4320,828,4320,828,4527e" filled="t" fillcolor="#6FAC46" stroked="f">
                <v:path arrowok="t"/>
                <v:fill/>
              </v:shape>
            </v:group>
            <v:group style="position:absolute;left:2261;top:4290;width:686;height:2" coordorigin="2261,4290" coordsize="686,2">
              <v:shape style="position:absolute;left:2261;top:4290;width:686;height:2" coordorigin="2261,4290" coordsize="686,0" path="m2261,4290l2948,4290e" filled="f" stroked="t" strokeweight="1.9pt" strokecolor="#6FAC46">
                <v:path arrowok="t"/>
              </v:shape>
            </v:group>
            <v:group style="position:absolute;left:2261;top:4308;width:108;height:182" coordorigin="2261,4308" coordsize="108,182">
              <v:shape style="position:absolute;left:2261;top:4308;width:108;height:182" coordorigin="2261,4308" coordsize="108,182" path="m2261,4491l2369,4491,2369,4308,2261,4308,2261,4491e" filled="t" fillcolor="#6FAC46" stroked="f">
                <v:path arrowok="t"/>
                <v:fill/>
              </v:shape>
            </v:group>
            <v:group style="position:absolute;left:2844;top:4308;width:103;height:182" coordorigin="2844,4308" coordsize="103,182">
              <v:shape style="position:absolute;left:2844;top:4308;width:103;height:182" coordorigin="2844,4308" coordsize="103,182" path="m2844,4491l2948,4491,2948,4308,2844,4308,2844,4491e" filled="t" fillcolor="#6FAC46" stroked="f">
                <v:path arrowok="t"/>
                <v:fill/>
              </v:shape>
            </v:group>
            <v:group style="position:absolute;left:2261;top:4532;width:686;height:2" coordorigin="2261,4532" coordsize="686,2">
              <v:shape style="position:absolute;left:2261;top:4532;width:686;height:2" coordorigin="2261,4532" coordsize="686,0" path="m2261,4532l2948,4532e" filled="f" stroked="t" strokeweight="4.18pt" strokecolor="#6FAC46">
                <v:path arrowok="t"/>
              </v:shape>
            </v:group>
            <v:group style="position:absolute;left:2369;top:4308;width:475;height:182" coordorigin="2369,4308" coordsize="475,182">
              <v:shape style="position:absolute;left:2369;top:4308;width:475;height:182" coordorigin="2369,4308" coordsize="475,182" path="m2369,4491l2844,4491,2844,4308,2369,4308,2369,4491e" filled="t" fillcolor="#6FAC46" stroked="f">
                <v:path arrowok="t"/>
                <v:fill/>
              </v:shape>
            </v:group>
            <v:group style="position:absolute;left:2952;top:4284;width:679;height:2" coordorigin="2952,4284" coordsize="679,2">
              <v:shape style="position:absolute;left:2952;top:4284;width:679;height:2" coordorigin="2952,4284" coordsize="679,0" path="m2952,4284l3632,4284e" filled="f" stroked="t" strokeweight="1.3pt" strokecolor="#6FAC46">
                <v:path arrowok="t"/>
              </v:shape>
            </v:group>
            <v:group style="position:absolute;left:2952;top:4296;width:108;height:206" coordorigin="2952,4296" coordsize="108,206">
              <v:shape style="position:absolute;left:2952;top:4296;width:108;height:206" coordorigin="2952,4296" coordsize="108,206" path="m2952,4503l3060,4503,3060,4296,2952,4296,2952,4503e" filled="t" fillcolor="#6FAC46" stroked="f">
                <v:path arrowok="t"/>
                <v:fill/>
              </v:shape>
            </v:group>
            <v:group style="position:absolute;left:3528;top:4296;width:103;height:206" coordorigin="3528,4296" coordsize="103,206">
              <v:shape style="position:absolute;left:3528;top:4296;width:103;height:206" coordorigin="3528,4296" coordsize="103,206" path="m3528,4503l3632,4503,3632,4296,3528,4296,3528,4503e" filled="t" fillcolor="#6FAC46" stroked="f">
                <v:path arrowok="t"/>
                <v:fill/>
              </v:shape>
            </v:group>
            <v:group style="position:absolute;left:2952;top:4532;width:679;height:2" coordorigin="2952,4532" coordsize="679,2">
              <v:shape style="position:absolute;left:2952;top:4532;width:679;height:2" coordorigin="2952,4532" coordsize="679,0" path="m2952,4532l3632,4532e" filled="f" stroked="t" strokeweight="2.98pt" strokecolor="#6FAC46">
                <v:path arrowok="t"/>
              </v:shape>
            </v:group>
            <v:group style="position:absolute;left:3060;top:4296;width:468;height:206" coordorigin="3060,4296" coordsize="468,206">
              <v:shape style="position:absolute;left:3060;top:4296;width:468;height:206" coordorigin="3060,4296" coordsize="468,206" path="m3060,4503l3528,4503,3528,4296,3060,4296,3060,4503e" filled="t" fillcolor="#6FAC46" stroked="f">
                <v:path arrowok="t"/>
                <v:fill/>
              </v:shape>
            </v:group>
            <v:group style="position:absolute;left:3636;top:4290;width:860;height:2" coordorigin="3636,4290" coordsize="860,2">
              <v:shape style="position:absolute;left:3636;top:4290;width:860;height:2" coordorigin="3636,4290" coordsize="860,0" path="m3636,4290l4496,4290e" filled="f" stroked="t" strokeweight="1.9pt" strokecolor="#6FAC46">
                <v:path arrowok="t"/>
              </v:shape>
            </v:group>
            <v:group style="position:absolute;left:3636;top:4308;width:108;height:182" coordorigin="3636,4308" coordsize="108,182">
              <v:shape style="position:absolute;left:3636;top:4308;width:108;height:182" coordorigin="3636,4308" coordsize="108,182" path="m3636,4491l3744,4491,3744,4308,3636,4308,3636,4491e" filled="t" fillcolor="#6FAC46" stroked="f">
                <v:path arrowok="t"/>
                <v:fill/>
              </v:shape>
            </v:group>
            <v:group style="position:absolute;left:4393;top:4308;width:103;height:182" coordorigin="4393,4308" coordsize="103,182">
              <v:shape style="position:absolute;left:4393;top:4308;width:103;height:182" coordorigin="4393,4308" coordsize="103,182" path="m4393,4491l4496,4491,4496,4308,4393,4308,4393,4491e" filled="t" fillcolor="#6FAC46" stroked="f">
                <v:path arrowok="t"/>
                <v:fill/>
              </v:shape>
            </v:group>
            <v:group style="position:absolute;left:3636;top:4532;width:860;height:2" coordorigin="3636,4532" coordsize="860,2">
              <v:shape style="position:absolute;left:3636;top:4532;width:860;height:2" coordorigin="3636,4532" coordsize="860,0" path="m3636,4532l4496,4532e" filled="f" stroked="t" strokeweight="4.18pt" strokecolor="#6FAC46">
                <v:path arrowok="t"/>
              </v:shape>
            </v:group>
            <v:group style="position:absolute;left:3744;top:4308;width:648;height:182" coordorigin="3744,4308" coordsize="648,182">
              <v:shape style="position:absolute;left:3744;top:4308;width:648;height:182" coordorigin="3744,4308" coordsize="648,182" path="m3744,4491l4393,4491,4393,4308,3744,4308,3744,4491e" filled="t" fillcolor="#6FAC46" stroked="f">
                <v:path arrowok="t"/>
                <v:fill/>
              </v:shape>
            </v:group>
            <v:group style="position:absolute;left:4501;top:4296;width:667;height:2" coordorigin="4501,4296" coordsize="667,2">
              <v:shape style="position:absolute;left:4501;top:4296;width:667;height:2" coordorigin="4501,4296" coordsize="667,0" path="m4501,4296l5168,4296e" filled="f" stroked="t" strokeweight="2.5pt" strokecolor="#6FAC46">
                <v:path arrowok="t"/>
              </v:shape>
            </v:group>
            <v:group style="position:absolute;left:4501;top:4320;width:108;height:206" coordorigin="4501,4320" coordsize="108,206">
              <v:shape style="position:absolute;left:4501;top:4320;width:108;height:206" coordorigin="4501,4320" coordsize="108,206" path="m4501,4527l4609,4527,4609,4320,4501,4320,4501,4527e" filled="t" fillcolor="#6FAC46" stroked="f">
                <v:path arrowok="t"/>
                <v:fill/>
              </v:shape>
            </v:group>
            <v:group style="position:absolute;left:5065;top:4320;width:103;height:206" coordorigin="5065,4320" coordsize="103,206">
              <v:shape style="position:absolute;left:5065;top:4320;width:103;height:206" coordorigin="5065,4320" coordsize="103,206" path="m5065,4527l5168,4527,5168,4320,5065,4320,5065,4527e" filled="t" fillcolor="#6FAC46" stroked="f">
                <v:path arrowok="t"/>
                <v:fill/>
              </v:shape>
            </v:group>
            <v:group style="position:absolute;left:4609;top:4320;width:456;height:206" coordorigin="4609,4320" coordsize="456,206">
              <v:shape style="position:absolute;left:4609;top:4320;width:456;height:206" coordorigin="4609,4320" coordsize="456,206" path="m4609,4527l5065,4527,5065,4320,4609,4320,4609,4527e" filled="t" fillcolor="#6FAC46" stroked="f">
                <v:path arrowok="t"/>
                <v:fill/>
              </v:shape>
            </v:group>
            <v:group style="position:absolute;left:5173;top:4290;width:684;height:2" coordorigin="5173,4290" coordsize="684,2">
              <v:shape style="position:absolute;left:5173;top:4290;width:684;height:2" coordorigin="5173,4290" coordsize="684,0" path="m5173,4290l5857,4290e" filled="f" stroked="t" strokeweight="1.9pt" strokecolor="#6FAC46">
                <v:path arrowok="t"/>
              </v:shape>
            </v:group>
            <v:group style="position:absolute;left:5173;top:4308;width:108;height:182" coordorigin="5173,4308" coordsize="108,182">
              <v:shape style="position:absolute;left:5173;top:4308;width:108;height:182" coordorigin="5173,4308" coordsize="108,182" path="m5173,4491l5281,4491,5281,4308,5173,4308,5173,4491e" filled="t" fillcolor="#6FAC46" stroked="f">
                <v:path arrowok="t"/>
                <v:fill/>
              </v:shape>
            </v:group>
            <v:group style="position:absolute;left:5754;top:4308;width:103;height:182" coordorigin="5754,4308" coordsize="103,182">
              <v:shape style="position:absolute;left:5754;top:4308;width:103;height:182" coordorigin="5754,4308" coordsize="103,182" path="m5754,4491l5857,4491,5857,4308,5754,4308,5754,4491e" filled="t" fillcolor="#6FAC46" stroked="f">
                <v:path arrowok="t"/>
                <v:fill/>
              </v:shape>
            </v:group>
            <v:group style="position:absolute;left:5173;top:4532;width:684;height:2" coordorigin="5173,4532" coordsize="684,2">
              <v:shape style="position:absolute;left:5173;top:4532;width:684;height:2" coordorigin="5173,4532" coordsize="684,0" path="m5173,4532l5857,4532e" filled="f" stroked="t" strokeweight="4.18pt" strokecolor="#6FAC46">
                <v:path arrowok="t"/>
              </v:shape>
            </v:group>
            <v:group style="position:absolute;left:5281;top:4308;width:473;height:182" coordorigin="5281,4308" coordsize="473,182">
              <v:shape style="position:absolute;left:5281;top:4308;width:473;height:182" coordorigin="5281,4308" coordsize="473,182" path="m5281,4491l5754,4491,5754,4308,5281,4308,5281,4491e" filled="t" fillcolor="#6FAC46" stroked="f">
                <v:path arrowok="t"/>
                <v:fill/>
              </v:shape>
            </v:group>
            <v:group style="position:absolute;left:5862;top:4296;width:588;height:2" coordorigin="5862,4296" coordsize="588,2">
              <v:shape style="position:absolute;left:5862;top:4296;width:588;height:2" coordorigin="5862,4296" coordsize="588,0" path="m5862,4296l6450,4296e" filled="f" stroked="t" strokeweight="2.5pt" strokecolor="#6FAC46">
                <v:path arrowok="t"/>
              </v:shape>
            </v:group>
            <v:group style="position:absolute;left:5862;top:4320;width:108;height:206" coordorigin="5862,4320" coordsize="108,206">
              <v:shape style="position:absolute;left:5862;top:4320;width:108;height:206" coordorigin="5862,4320" coordsize="108,206" path="m5862,4527l5970,4527,5970,4320,5862,4320,5862,4527e" filled="t" fillcolor="#6FAC46" stroked="f">
                <v:path arrowok="t"/>
                <v:fill/>
              </v:shape>
            </v:group>
            <v:group style="position:absolute;left:6347;top:4320;width:103;height:206" coordorigin="6347,4320" coordsize="103,206">
              <v:shape style="position:absolute;left:6347;top:4320;width:103;height:206" coordorigin="6347,4320" coordsize="103,206" path="m6347,4527l6450,4527,6450,4320,6347,4320,6347,4527e" filled="t" fillcolor="#6FAC46" stroked="f">
                <v:path arrowok="t"/>
                <v:fill/>
              </v:shape>
            </v:group>
            <v:group style="position:absolute;left:5970;top:4320;width:377;height:206" coordorigin="5970,4320" coordsize="377,206">
              <v:shape style="position:absolute;left:5970;top:4320;width:377;height:206" coordorigin="5970,4320" coordsize="377,206" path="m5970,4527l6347,4527,6347,4320,5970,4320,5970,4527e" filled="t" fillcolor="#6FAC46" stroked="f">
                <v:path arrowok="t"/>
                <v:fill/>
              </v:shape>
            </v:group>
            <v:group style="position:absolute;left:6455;top:4290;width:2002;height:2" coordorigin="6455,4290" coordsize="2002,2">
              <v:shape style="position:absolute;left:6455;top:4290;width:2002;height:2" coordorigin="6455,4290" coordsize="2002,0" path="m6455,4290l8457,4290e" filled="f" stroked="t" strokeweight="1.9pt" strokecolor="#6FAC46">
                <v:path arrowok="t"/>
              </v:shape>
            </v:group>
            <v:group style="position:absolute;left:6455;top:4308;width:108;height:182" coordorigin="6455,4308" coordsize="108,182">
              <v:shape style="position:absolute;left:6455;top:4308;width:108;height:182" coordorigin="6455,4308" coordsize="108,182" path="m6455,4491l6563,4491,6563,4308,6455,4308,6455,4491e" filled="t" fillcolor="#6FAC46" stroked="f">
                <v:path arrowok="t"/>
                <v:fill/>
              </v:shape>
            </v:group>
            <v:group style="position:absolute;left:7624;top:4308;width:103;height:182" coordorigin="7624,4308" coordsize="103,182">
              <v:shape style="position:absolute;left:7624;top:4308;width:103;height:182" coordorigin="7624,4308" coordsize="103,182" path="m7624,4491l7727,4491,7727,4308,7624,4308,7624,4491e" filled="t" fillcolor="#6FAC46" stroked="f">
                <v:path arrowok="t"/>
                <v:fill/>
              </v:shape>
            </v:group>
            <v:group style="position:absolute;left:6455;top:4490;width:2002;height:38" coordorigin="6455,4490" coordsize="2002,38">
              <v:shape style="position:absolute;left:6455;top:4490;width:2002;height:38" coordorigin="6455,4490" coordsize="2002,38" path="m6455,4528l8457,4528,8457,4490,6455,4490,6455,4528xe" filled="t" fillcolor="#6FAC46" stroked="f">
                <v:path arrowok="t"/>
                <v:fill/>
              </v:shape>
            </v:group>
            <v:group style="position:absolute;left:6563;top:4308;width:1061;height:182" coordorigin="6563,4308" coordsize="1061,182">
              <v:shape style="position:absolute;left:6563;top:4308;width:1061;height:182" coordorigin="6563,4308" coordsize="1061,182" path="m6563,4491l7624,4491,7624,4308,6563,4308,6563,4491e" filled="t" fillcolor="#6FAC46" stroked="f">
                <v:path arrowok="t"/>
                <v:fill/>
              </v:shape>
            </v:group>
            <v:group style="position:absolute;left:7732;top:4308;width:108;height:182" coordorigin="7732,4308" coordsize="108,182">
              <v:shape style="position:absolute;left:7732;top:4308;width:108;height:182" coordorigin="7732,4308" coordsize="108,182" path="m7732,4491l7840,4491,7840,4308,7732,4308,7732,4491e" filled="t" fillcolor="#6FAC46" stroked="f">
                <v:path arrowok="t"/>
                <v:fill/>
              </v:shape>
            </v:group>
            <v:group style="position:absolute;left:8353;top:4308;width:103;height:182" coordorigin="8353,4308" coordsize="103,182">
              <v:shape style="position:absolute;left:8353;top:4308;width:103;height:182" coordorigin="8353,4308" coordsize="103,182" path="m8353,4491l8457,4491,8457,4308,8353,4308,8353,4491e" filled="t" fillcolor="#6FAC46" stroked="f">
                <v:path arrowok="t"/>
                <v:fill/>
              </v:shape>
            </v:group>
            <v:group style="position:absolute;left:7840;top:4308;width:514;height:182" coordorigin="7840,4308" coordsize="514,182">
              <v:shape style="position:absolute;left:7840;top:4308;width:514;height:182" coordorigin="7840,4308" coordsize="514,182" path="m7840,4491l8353,4491,8353,4308,7840,4308,7840,4491e" filled="t" fillcolor="#6FAC46" stroked="f">
                <v:path arrowok="t"/>
                <v:fill/>
              </v:shape>
            </v:group>
            <v:group style="position:absolute;left:8461;top:4284;width:1976;height:2" coordorigin="8461,4284" coordsize="1976,2">
              <v:shape style="position:absolute;left:8461;top:4284;width:1976;height:2" coordorigin="8461,4284" coordsize="1976,0" path="m8461,4284l10437,4284e" filled="f" stroked="t" strokeweight="1.3pt" strokecolor="#6FAC46">
                <v:path arrowok="t"/>
              </v:shape>
            </v:group>
            <v:group style="position:absolute;left:8461;top:4296;width:108;height:206" coordorigin="8461,4296" coordsize="108,206">
              <v:shape style="position:absolute;left:8461;top:4296;width:108;height:206" coordorigin="8461,4296" coordsize="108,206" path="m8461,4503l8569,4503,8569,4296,8461,4296,8461,4503e" filled="t" fillcolor="#6FAC46" stroked="f">
                <v:path arrowok="t"/>
                <v:fill/>
              </v:shape>
            </v:group>
            <v:group style="position:absolute;left:9079;top:4296;width:103;height:206" coordorigin="9079,4296" coordsize="103,206">
              <v:shape style="position:absolute;left:9079;top:4296;width:103;height:206" coordorigin="9079,4296" coordsize="103,206" path="m9079,4503l9182,4503,9182,4296,9079,4296,9079,4503e" filled="t" fillcolor="#6FAC46" stroked="f">
                <v:path arrowok="t"/>
                <v:fill/>
              </v:shape>
            </v:group>
            <v:group style="position:absolute;left:8461;top:4502;width:1976;height:26" coordorigin="8461,4502" coordsize="1976,26">
              <v:shape style="position:absolute;left:8461;top:4502;width:1976;height:26" coordorigin="8461,4502" coordsize="1976,26" path="m8461,4528l10437,4528,10437,4502,8461,4502,8461,4528xe" filled="t" fillcolor="#6FAC46" stroked="f">
                <v:path arrowok="t"/>
                <v:fill/>
              </v:shape>
            </v:group>
            <v:group style="position:absolute;left:8569;top:4296;width:509;height:206" coordorigin="8569,4296" coordsize="509,206">
              <v:shape style="position:absolute;left:8569;top:4296;width:509;height:206" coordorigin="8569,4296" coordsize="509,206" path="m8569,4503l9079,4503,9079,4296,8569,4296,8569,4503e" filled="t" fillcolor="#6FAC46" stroked="f">
                <v:path arrowok="t"/>
                <v:fill/>
              </v:shape>
            </v:group>
            <v:group style="position:absolute;left:9187;top:4296;width:108;height:206" coordorigin="9187,4296" coordsize="108,206">
              <v:shape style="position:absolute;left:9187;top:4296;width:108;height:206" coordorigin="9187,4296" coordsize="108,206" path="m9187,4503l9295,4503,9295,4296,9187,4296,9187,4503e" filled="t" fillcolor="#6FAC46" stroked="f">
                <v:path arrowok="t"/>
                <v:fill/>
              </v:shape>
            </v:group>
            <v:group style="position:absolute;left:9686;top:4296;width:103;height:206" coordorigin="9686,4296" coordsize="103,206">
              <v:shape style="position:absolute;left:9686;top:4296;width:103;height:206" coordorigin="9686,4296" coordsize="103,206" path="m9686,4503l9789,4503,9789,4296,9686,4296,9686,4503e" filled="t" fillcolor="#6FAC46" stroked="f">
                <v:path arrowok="t"/>
                <v:fill/>
              </v:shape>
            </v:group>
            <v:group style="position:absolute;left:9295;top:4296;width:391;height:206" coordorigin="9295,4296" coordsize="391,206">
              <v:shape style="position:absolute;left:9295;top:4296;width:391;height:206" coordorigin="9295,4296" coordsize="391,206" path="m9295,4503l9686,4503,9686,4296,9295,4296,9295,4503e" filled="t" fillcolor="#6FAC46" stroked="f">
                <v:path arrowok="t"/>
                <v:fill/>
              </v:shape>
            </v:group>
            <v:group style="position:absolute;left:9794;top:4296;width:108;height:206" coordorigin="9794,4296" coordsize="108,206">
              <v:shape style="position:absolute;left:9794;top:4296;width:108;height:206" coordorigin="9794,4296" coordsize="108,206" path="m9794,4503l9902,4503,9902,4296,9794,4296,9794,4503e" filled="t" fillcolor="#6FAC46" stroked="f">
                <v:path arrowok="t"/>
                <v:fill/>
              </v:shape>
            </v:group>
            <v:group style="position:absolute;left:10334;top:4296;width:103;height:206" coordorigin="10334,4296" coordsize="103,206">
              <v:shape style="position:absolute;left:10334;top:4296;width:103;height:206" coordorigin="10334,4296" coordsize="103,206" path="m10334,4503l10437,4503,10437,4296,10334,4296,10334,4503e" filled="t" fillcolor="#6FAC46" stroked="f">
                <v:path arrowok="t"/>
                <v:fill/>
              </v:shape>
            </v:group>
            <v:group style="position:absolute;left:9902;top:4296;width:432;height:206" coordorigin="9902,4296" coordsize="432,206">
              <v:shape style="position:absolute;left:9902;top:4296;width:432;height:206" coordorigin="9902,4296" coordsize="432,206" path="m9902,4503l10334,4503,10334,4296,9902,4296,9902,4503e" filled="t" fillcolor="#6FAC46" stroked="f">
                <v:path arrowok="t"/>
                <v:fill/>
              </v:shape>
            </v:group>
            <v:group style="position:absolute;left:10442;top:4290;width:713;height:2" coordorigin="10442,4290" coordsize="713,2">
              <v:shape style="position:absolute;left:10442;top:4290;width:713;height:2" coordorigin="10442,4290" coordsize="713,0" path="m10442,4290l11155,4290e" filled="f" stroked="t" strokeweight="1.9pt" strokecolor="#6FAC46">
                <v:path arrowok="t"/>
              </v:shape>
            </v:group>
            <v:group style="position:absolute;left:10442;top:4308;width:108;height:182" coordorigin="10442,4308" coordsize="108,182">
              <v:shape style="position:absolute;left:10442;top:4308;width:108;height:182" coordorigin="10442,4308" coordsize="108,182" path="m10442,4491l10550,4491,10550,4308,10442,4308,10442,4491e" filled="t" fillcolor="#6FAC46" stroked="f">
                <v:path arrowok="t"/>
                <v:fill/>
              </v:shape>
            </v:group>
            <v:group style="position:absolute;left:11054;top:4308;width:101;height:182" coordorigin="11054,4308" coordsize="101,182">
              <v:shape style="position:absolute;left:11054;top:4308;width:101;height:182" coordorigin="11054,4308" coordsize="101,182" path="m11054,4491l11155,4491,11155,4308,11054,4308,11054,4491e" filled="t" fillcolor="#6FAC46" stroked="f">
                <v:path arrowok="t"/>
                <v:fill/>
              </v:shape>
            </v:group>
            <v:group style="position:absolute;left:10442;top:4532;width:713;height:2" coordorigin="10442,4532" coordsize="713,2">
              <v:shape style="position:absolute;left:10442;top:4532;width:713;height:2" coordorigin="10442,4532" coordsize="713,0" path="m10442,4532l11155,4532e" filled="f" stroked="t" strokeweight="4.18pt" strokecolor="#6FAC46">
                <v:path arrowok="t"/>
              </v:shape>
            </v:group>
            <v:group style="position:absolute;left:10550;top:4308;width:504;height:182" coordorigin="10550,4308" coordsize="504,182">
              <v:shape style="position:absolute;left:10550;top:4308;width:504;height:182" coordorigin="10550,4308" coordsize="504,182" path="m10550,4491l11054,4491,11054,4308,10550,4308,10550,4491e" filled="t" fillcolor="#6FAC46" stroked="f">
                <v:path arrowok="t"/>
                <v:fill/>
              </v:shape>
            </v:group>
            <v:group style="position:absolute;left:715;top:4268;width:10452;height:2" coordorigin="715,4268" coordsize="10452,2">
              <v:shape style="position:absolute;left:715;top:4268;width:10452;height:2" coordorigin="715,4268" coordsize="10452,0" path="m715,4268l11167,4268e" filled="f" stroked="t" strokeweight=".58001pt" strokecolor="#000000">
                <v:path arrowok="t"/>
              </v:shape>
            </v:group>
            <v:group style="position:absolute;left:725;top:4560;width:1532;height:2" coordorigin="725,4560" coordsize="1532,2">
              <v:shape style="position:absolute;left:725;top:4560;width:1532;height:2" coordorigin="725,4560" coordsize="1532,0" path="m725,4560l2256,4560e" filled="f" stroked="t" strokeweight="2.5pt" strokecolor="#6FAC46">
                <v:path arrowok="t"/>
              </v:shape>
            </v:group>
            <v:group style="position:absolute;left:725;top:4584;width:103;height:209" coordorigin="725,4584" coordsize="103,209">
              <v:shape style="position:absolute;left:725;top:4584;width:103;height:209" coordorigin="725,4584" coordsize="103,209" path="m725,4793l828,4793,828,4584,725,4584,725,4793e" filled="t" fillcolor="#6FAC46" stroked="f">
                <v:path arrowok="t"/>
                <v:fill/>
              </v:shape>
            </v:group>
            <v:group style="position:absolute;left:2153;top:4584;width:103;height:209" coordorigin="2153,4584" coordsize="103,209">
              <v:shape style="position:absolute;left:2153;top:4584;width:103;height:209" coordorigin="2153,4584" coordsize="103,209" path="m2153,4793l2256,4793,2256,4584,2153,4584,2153,4793e" filled="t" fillcolor="#6FAC46" stroked="f">
                <v:path arrowok="t"/>
                <v:fill/>
              </v:shape>
            </v:group>
            <v:group style="position:absolute;left:828;top:4584;width:1325;height:209" coordorigin="828,4584" coordsize="1325,209">
              <v:shape style="position:absolute;left:828;top:4584;width:1325;height:209" coordorigin="828,4584" coordsize="1325,209" path="m828,4793l2153,4793,2153,4584,828,4584,828,4793e" filled="t" fillcolor="#6FAC46" stroked="f">
                <v:path arrowok="t"/>
                <v:fill/>
              </v:shape>
            </v:group>
            <v:group style="position:absolute;left:2261;top:4572;width:108;height:185" coordorigin="2261,4572" coordsize="108,185">
              <v:shape style="position:absolute;left:2261;top:4572;width:108;height:185" coordorigin="2261,4572" coordsize="108,185" path="m2261,4757l2369,4757,2369,4572,2261,4572,2261,4757e" filled="t" fillcolor="#6FAC46" stroked="f">
                <v:path arrowok="t"/>
                <v:fill/>
              </v:shape>
            </v:group>
            <v:group style="position:absolute;left:2844;top:4572;width:103;height:185" coordorigin="2844,4572" coordsize="103,185">
              <v:shape style="position:absolute;left:2844;top:4572;width:103;height:185" coordorigin="2844,4572" coordsize="103,185" path="m2844,4757l2948,4757,2948,4572,2844,4572,2844,4757e" filled="t" fillcolor="#6FAC46" stroked="f">
                <v:path arrowok="t"/>
                <v:fill/>
              </v:shape>
            </v:group>
            <v:group style="position:absolute;left:2261;top:4775;width:686;height:2" coordorigin="2261,4775" coordsize="686,2">
              <v:shape style="position:absolute;left:2261;top:4775;width:686;height:2" coordorigin="2261,4775" coordsize="686,0" path="m2261,4775l2948,4775e" filled="f" stroked="t" strokeweight="1.9pt" strokecolor="#6FAC46">
                <v:path arrowok="t"/>
              </v:shape>
            </v:group>
            <v:group style="position:absolute;left:2369;top:4572;width:475;height:185" coordorigin="2369,4572" coordsize="475,185">
              <v:shape style="position:absolute;left:2369;top:4572;width:475;height:185" coordorigin="2369,4572" coordsize="475,185" path="m2369,4757l2844,4757,2844,4572,2369,4572,2369,4757e" filled="t" fillcolor="#6FAC46" stroked="f">
                <v:path arrowok="t"/>
                <v:fill/>
              </v:shape>
            </v:group>
            <v:group style="position:absolute;left:2952;top:4560;width:108;height:209" coordorigin="2952,4560" coordsize="108,209">
              <v:shape style="position:absolute;left:2952;top:4560;width:108;height:209" coordorigin="2952,4560" coordsize="108,209" path="m2952,4769l3060,4769,3060,4560,2952,4560,2952,4769e" filled="t" fillcolor="#6FAC46" stroked="f">
                <v:path arrowok="t"/>
                <v:fill/>
              </v:shape>
            </v:group>
            <v:group style="position:absolute;left:3528;top:4560;width:103;height:209" coordorigin="3528,4560" coordsize="103,209">
              <v:shape style="position:absolute;left:3528;top:4560;width:103;height:209" coordorigin="3528,4560" coordsize="103,209" path="m3528,4769l3632,4769,3632,4560,3528,4560,3528,4769e" filled="t" fillcolor="#6FAC46" stroked="f">
                <v:path arrowok="t"/>
                <v:fill/>
              </v:shape>
            </v:group>
            <v:group style="position:absolute;left:2952;top:4781;width:679;height:2" coordorigin="2952,4781" coordsize="679,2">
              <v:shape style="position:absolute;left:2952;top:4781;width:679;height:2" coordorigin="2952,4781" coordsize="679,0" path="m2952,4781l3632,4781e" filled="f" stroked="t" strokeweight="1.3pt" strokecolor="#6FAC46">
                <v:path arrowok="t"/>
              </v:shape>
            </v:group>
            <v:group style="position:absolute;left:3060;top:4560;width:468;height:209" coordorigin="3060,4560" coordsize="468,209">
              <v:shape style="position:absolute;left:3060;top:4560;width:468;height:209" coordorigin="3060,4560" coordsize="468,209" path="m3060,4769l3528,4769,3528,4560,3060,4560,3060,4769e" filled="t" fillcolor="#6FAC46" stroked="f">
                <v:path arrowok="t"/>
                <v:fill/>
              </v:shape>
            </v:group>
            <v:group style="position:absolute;left:3636;top:4572;width:108;height:185" coordorigin="3636,4572" coordsize="108,185">
              <v:shape style="position:absolute;left:3636;top:4572;width:108;height:185" coordorigin="3636,4572" coordsize="108,185" path="m3636,4757l3744,4757,3744,4572,3636,4572,3636,4757e" filled="t" fillcolor="#6FAC46" stroked="f">
                <v:path arrowok="t"/>
                <v:fill/>
              </v:shape>
            </v:group>
            <v:group style="position:absolute;left:4393;top:4572;width:103;height:185" coordorigin="4393,4572" coordsize="103,185">
              <v:shape style="position:absolute;left:4393;top:4572;width:103;height:185" coordorigin="4393,4572" coordsize="103,185" path="m4393,4757l4496,4757,4496,4572,4393,4572,4393,4757e" filled="t" fillcolor="#6FAC46" stroked="f">
                <v:path arrowok="t"/>
                <v:fill/>
              </v:shape>
            </v:group>
            <v:group style="position:absolute;left:3636;top:4775;width:860;height:2" coordorigin="3636,4775" coordsize="860,2">
              <v:shape style="position:absolute;left:3636;top:4775;width:860;height:2" coordorigin="3636,4775" coordsize="860,0" path="m3636,4775l4496,4775e" filled="f" stroked="t" strokeweight="1.9pt" strokecolor="#6FAC46">
                <v:path arrowok="t"/>
              </v:shape>
            </v:group>
            <v:group style="position:absolute;left:3744;top:4572;width:648;height:185" coordorigin="3744,4572" coordsize="648,185">
              <v:shape style="position:absolute;left:3744;top:4572;width:648;height:185" coordorigin="3744,4572" coordsize="648,185" path="m3744,4757l4393,4757,4393,4572,3744,4572,3744,4757e" filled="t" fillcolor="#6FAC46" stroked="f">
                <v:path arrowok="t"/>
                <v:fill/>
              </v:shape>
            </v:group>
            <v:group style="position:absolute;left:4501;top:4560;width:667;height:2" coordorigin="4501,4560" coordsize="667,2">
              <v:shape style="position:absolute;left:4501;top:4560;width:667;height:2" coordorigin="4501,4560" coordsize="667,0" path="m4501,4560l5168,4560e" filled="f" stroked="t" strokeweight="2.5pt" strokecolor="#6FAC46">
                <v:path arrowok="t"/>
              </v:shape>
            </v:group>
            <v:group style="position:absolute;left:4501;top:4584;width:108;height:209" coordorigin="4501,4584" coordsize="108,209">
              <v:shape style="position:absolute;left:4501;top:4584;width:108;height:209" coordorigin="4501,4584" coordsize="108,209" path="m4501,4793l4609,4793,4609,4584,4501,4584,4501,4793e" filled="t" fillcolor="#6FAC46" stroked="f">
                <v:path arrowok="t"/>
                <v:fill/>
              </v:shape>
            </v:group>
            <v:group style="position:absolute;left:5065;top:4584;width:103;height:209" coordorigin="5065,4584" coordsize="103,209">
              <v:shape style="position:absolute;left:5065;top:4584;width:103;height:209" coordorigin="5065,4584" coordsize="103,209" path="m5065,4793l5168,4793,5168,4584,5065,4584,5065,4793e" filled="t" fillcolor="#6FAC46" stroked="f">
                <v:path arrowok="t"/>
                <v:fill/>
              </v:shape>
            </v:group>
            <v:group style="position:absolute;left:4609;top:4584;width:456;height:209" coordorigin="4609,4584" coordsize="456,209">
              <v:shape style="position:absolute;left:4609;top:4584;width:456;height:209" coordorigin="4609,4584" coordsize="456,209" path="m4609,4793l5065,4793,5065,4584,4609,4584,4609,4793e" filled="t" fillcolor="#6FAC46" stroked="f">
                <v:path arrowok="t"/>
                <v:fill/>
              </v:shape>
            </v:group>
            <v:group style="position:absolute;left:5173;top:4572;width:108;height:185" coordorigin="5173,4572" coordsize="108,185">
              <v:shape style="position:absolute;left:5173;top:4572;width:108;height:185" coordorigin="5173,4572" coordsize="108,185" path="m5173,4757l5281,4757,5281,4572,5173,4572,5173,4757e" filled="t" fillcolor="#6FAC46" stroked="f">
                <v:path arrowok="t"/>
                <v:fill/>
              </v:shape>
            </v:group>
            <v:group style="position:absolute;left:5754;top:4572;width:103;height:185" coordorigin="5754,4572" coordsize="103,185">
              <v:shape style="position:absolute;left:5754;top:4572;width:103;height:185" coordorigin="5754,4572" coordsize="103,185" path="m5754,4757l5857,4757,5857,4572,5754,4572,5754,4757e" filled="t" fillcolor="#6FAC46" stroked="f">
                <v:path arrowok="t"/>
                <v:fill/>
              </v:shape>
            </v:group>
            <v:group style="position:absolute;left:5173;top:4775;width:684;height:2" coordorigin="5173,4775" coordsize="684,2">
              <v:shape style="position:absolute;left:5173;top:4775;width:684;height:2" coordorigin="5173,4775" coordsize="684,0" path="m5173,4775l5857,4775e" filled="f" stroked="t" strokeweight="1.9pt" strokecolor="#6FAC46">
                <v:path arrowok="t"/>
              </v:shape>
            </v:group>
            <v:group style="position:absolute;left:5281;top:4572;width:473;height:185" coordorigin="5281,4572" coordsize="473,185">
              <v:shape style="position:absolute;left:5281;top:4572;width:473;height:185" coordorigin="5281,4572" coordsize="473,185" path="m5281,4757l5754,4757,5754,4572,5281,4572,5281,4757e" filled="t" fillcolor="#6FAC46" stroked="f">
                <v:path arrowok="t"/>
                <v:fill/>
              </v:shape>
            </v:group>
            <v:group style="position:absolute;left:5862;top:4560;width:588;height:2" coordorigin="5862,4560" coordsize="588,2">
              <v:shape style="position:absolute;left:5862;top:4560;width:588;height:2" coordorigin="5862,4560" coordsize="588,0" path="m5862,4560l6450,4560e" filled="f" stroked="t" strokeweight="2.5pt" strokecolor="#6FAC46">
                <v:path arrowok="t"/>
              </v:shape>
            </v:group>
            <v:group style="position:absolute;left:5862;top:4584;width:108;height:209" coordorigin="5862,4584" coordsize="108,209">
              <v:shape style="position:absolute;left:5862;top:4584;width:108;height:209" coordorigin="5862,4584" coordsize="108,209" path="m5862,4793l5970,4793,5970,4584,5862,4584,5862,4793e" filled="t" fillcolor="#6FAC46" stroked="f">
                <v:path arrowok="t"/>
                <v:fill/>
              </v:shape>
            </v:group>
            <v:group style="position:absolute;left:6347;top:4584;width:103;height:209" coordorigin="6347,4584" coordsize="103,209">
              <v:shape style="position:absolute;left:6347;top:4584;width:103;height:209" coordorigin="6347,4584" coordsize="103,209" path="m6347,4793l6450,4793,6450,4584,6347,4584,6347,4793e" filled="t" fillcolor="#6FAC46" stroked="f">
                <v:path arrowok="t"/>
                <v:fill/>
              </v:shape>
            </v:group>
            <v:group style="position:absolute;left:5970;top:4584;width:377;height:209" coordorigin="5970,4584" coordsize="377,209">
              <v:shape style="position:absolute;left:5970;top:4584;width:377;height:209" coordorigin="5970,4584" coordsize="377,209" path="m5970,4793l6347,4793,6347,4584,5970,4584,5970,4793e" filled="t" fillcolor="#6FAC46" stroked="f">
                <v:path arrowok="t"/>
                <v:fill/>
              </v:shape>
            </v:group>
            <v:group style="position:absolute;left:6455;top:4535;width:2002;height:38" coordorigin="6455,4535" coordsize="2002,38">
              <v:shape style="position:absolute;left:6455;top:4535;width:2002;height:38" coordorigin="6455,4535" coordsize="2002,38" path="m6455,4573l8457,4573,8457,4535,6455,4535,6455,4573xe" filled="t" fillcolor="#6FAC46" stroked="f">
                <v:path arrowok="t"/>
                <v:fill/>
              </v:shape>
            </v:group>
            <v:group style="position:absolute;left:6455;top:4572;width:108;height:185" coordorigin="6455,4572" coordsize="108,185">
              <v:shape style="position:absolute;left:6455;top:4572;width:108;height:185" coordorigin="6455,4572" coordsize="108,185" path="m6455,4757l6563,4757,6563,4572,6455,4572,6455,4757e" filled="t" fillcolor="#6FAC46" stroked="f">
                <v:path arrowok="t"/>
                <v:fill/>
              </v:shape>
            </v:group>
            <v:group style="position:absolute;left:7624;top:4572;width:103;height:185" coordorigin="7624,4572" coordsize="103,185">
              <v:shape style="position:absolute;left:7624;top:4572;width:103;height:185" coordorigin="7624,4572" coordsize="103,185" path="m7624,4757l7727,4757,7727,4572,7624,4572,7624,4757e" filled="t" fillcolor="#6FAC46" stroked="f">
                <v:path arrowok="t"/>
                <v:fill/>
              </v:shape>
            </v:group>
            <v:group style="position:absolute;left:6455;top:4775;width:2002;height:2" coordorigin="6455,4775" coordsize="2002,2">
              <v:shape style="position:absolute;left:6455;top:4775;width:2002;height:2" coordorigin="6455,4775" coordsize="2002,0" path="m6455,4775l8457,4775e" filled="f" stroked="t" strokeweight="1.9pt" strokecolor="#6FAC46">
                <v:path arrowok="t"/>
              </v:shape>
            </v:group>
            <v:group style="position:absolute;left:6563;top:4572;width:1061;height:185" coordorigin="6563,4572" coordsize="1061,185">
              <v:shape style="position:absolute;left:6563;top:4572;width:1061;height:185" coordorigin="6563,4572" coordsize="1061,185" path="m6563,4757l7624,4757,7624,4572,6563,4572,6563,4757e" filled="t" fillcolor="#6FAC46" stroked="f">
                <v:path arrowok="t"/>
                <v:fill/>
              </v:shape>
            </v:group>
            <v:group style="position:absolute;left:7732;top:4572;width:108;height:185" coordorigin="7732,4572" coordsize="108,185">
              <v:shape style="position:absolute;left:7732;top:4572;width:108;height:185" coordorigin="7732,4572" coordsize="108,185" path="m7732,4757l7840,4757,7840,4572,7732,4572,7732,4757e" filled="t" fillcolor="#6FAC46" stroked="f">
                <v:path arrowok="t"/>
                <v:fill/>
              </v:shape>
            </v:group>
            <v:group style="position:absolute;left:8353;top:4572;width:103;height:185" coordorigin="8353,4572" coordsize="103,185">
              <v:shape style="position:absolute;left:8353;top:4572;width:103;height:185" coordorigin="8353,4572" coordsize="103,185" path="m8353,4757l8457,4757,8457,4572,8353,4572,8353,4757e" filled="t" fillcolor="#6FAC46" stroked="f">
                <v:path arrowok="t"/>
                <v:fill/>
              </v:shape>
            </v:group>
            <v:group style="position:absolute;left:7840;top:4572;width:514;height:185" coordorigin="7840,4572" coordsize="514,185">
              <v:shape style="position:absolute;left:7840;top:4572;width:514;height:185" coordorigin="7840,4572" coordsize="514,185" path="m7840,4757l8353,4757,8353,4572,7840,4572,7840,4757e" filled="t" fillcolor="#6FAC46" stroked="f">
                <v:path arrowok="t"/>
                <v:fill/>
              </v:shape>
            </v:group>
            <v:group style="position:absolute;left:8461;top:4535;width:1976;height:26" coordorigin="8461,4535" coordsize="1976,26">
              <v:shape style="position:absolute;left:8461;top:4535;width:1976;height:26" coordorigin="8461,4535" coordsize="1976,26" path="m8461,4561l10437,4561,10437,4535,8461,4535,8461,4561xe" filled="t" fillcolor="#6FAC46" stroked="f">
                <v:path arrowok="t"/>
                <v:fill/>
              </v:shape>
            </v:group>
            <v:group style="position:absolute;left:8461;top:4560;width:108;height:209" coordorigin="8461,4560" coordsize="108,209">
              <v:shape style="position:absolute;left:8461;top:4560;width:108;height:209" coordorigin="8461,4560" coordsize="108,209" path="m8461,4769l8569,4769,8569,4560,8461,4560,8461,4769e" filled="t" fillcolor="#6FAC46" stroked="f">
                <v:path arrowok="t"/>
                <v:fill/>
              </v:shape>
            </v:group>
            <v:group style="position:absolute;left:9079;top:4560;width:103;height:209" coordorigin="9079,4560" coordsize="103,209">
              <v:shape style="position:absolute;left:9079;top:4560;width:103;height:209" coordorigin="9079,4560" coordsize="103,209" path="m9079,4769l9182,4769,9182,4560,9079,4560,9079,4769e" filled="t" fillcolor="#6FAC46" stroked="f">
                <v:path arrowok="t"/>
                <v:fill/>
              </v:shape>
            </v:group>
            <v:group style="position:absolute;left:8461;top:4781;width:1976;height:2" coordorigin="8461,4781" coordsize="1976,2">
              <v:shape style="position:absolute;left:8461;top:4781;width:1976;height:2" coordorigin="8461,4781" coordsize="1976,0" path="m8461,4781l10437,4781e" filled="f" stroked="t" strokeweight="1.3pt" strokecolor="#6FAC46">
                <v:path arrowok="t"/>
              </v:shape>
            </v:group>
            <v:group style="position:absolute;left:8569;top:4560;width:509;height:209" coordorigin="8569,4560" coordsize="509,209">
              <v:shape style="position:absolute;left:8569;top:4560;width:509;height:209" coordorigin="8569,4560" coordsize="509,209" path="m8569,4769l9079,4769,9079,4560,8569,4560,8569,4769e" filled="t" fillcolor="#6FAC46" stroked="f">
                <v:path arrowok="t"/>
                <v:fill/>
              </v:shape>
            </v:group>
            <v:group style="position:absolute;left:9187;top:4560;width:108;height:209" coordorigin="9187,4560" coordsize="108,209">
              <v:shape style="position:absolute;left:9187;top:4560;width:108;height:209" coordorigin="9187,4560" coordsize="108,209" path="m9187,4769l9295,4769,9295,4560,9187,4560,9187,4769e" filled="t" fillcolor="#6FAC46" stroked="f">
                <v:path arrowok="t"/>
                <v:fill/>
              </v:shape>
            </v:group>
            <v:group style="position:absolute;left:9686;top:4560;width:103;height:209" coordorigin="9686,4560" coordsize="103,209">
              <v:shape style="position:absolute;left:9686;top:4560;width:103;height:209" coordorigin="9686,4560" coordsize="103,209" path="m9686,4769l9789,4769,9789,4560,9686,4560,9686,4769e" filled="t" fillcolor="#6FAC46" stroked="f">
                <v:path arrowok="t"/>
                <v:fill/>
              </v:shape>
            </v:group>
            <v:group style="position:absolute;left:9295;top:4560;width:391;height:209" coordorigin="9295,4560" coordsize="391,209">
              <v:shape style="position:absolute;left:9295;top:4560;width:391;height:209" coordorigin="9295,4560" coordsize="391,209" path="m9295,4769l9686,4769,9686,4560,9295,4560,9295,4769e" filled="t" fillcolor="#6FAC46" stroked="f">
                <v:path arrowok="t"/>
                <v:fill/>
              </v:shape>
            </v:group>
            <v:group style="position:absolute;left:9794;top:4560;width:108;height:209" coordorigin="9794,4560" coordsize="108,209">
              <v:shape style="position:absolute;left:9794;top:4560;width:108;height:209" coordorigin="9794,4560" coordsize="108,209" path="m9794,4769l9902,4769,9902,4560,9794,4560,9794,4769e" filled="t" fillcolor="#6FAC46" stroked="f">
                <v:path arrowok="t"/>
                <v:fill/>
              </v:shape>
            </v:group>
            <v:group style="position:absolute;left:10334;top:4560;width:103;height:209" coordorigin="10334,4560" coordsize="103,209">
              <v:shape style="position:absolute;left:10334;top:4560;width:103;height:209" coordorigin="10334,4560" coordsize="103,209" path="m10334,4769l10437,4769,10437,4560,10334,4560,10334,4769e" filled="t" fillcolor="#6FAC46" stroked="f">
                <v:path arrowok="t"/>
                <v:fill/>
              </v:shape>
            </v:group>
            <v:group style="position:absolute;left:9902;top:4560;width:432;height:209" coordorigin="9902,4560" coordsize="432,209">
              <v:shape style="position:absolute;left:9902;top:4560;width:432;height:209" coordorigin="9902,4560" coordsize="432,209" path="m9902,4769l10334,4769,10334,4560,9902,4560,9902,4769e" filled="t" fillcolor="#6FAC46" stroked="f">
                <v:path arrowok="t"/>
                <v:fill/>
              </v:shape>
            </v:group>
            <v:group style="position:absolute;left:10442;top:4572;width:108;height:185" coordorigin="10442,4572" coordsize="108,185">
              <v:shape style="position:absolute;left:10442;top:4572;width:108;height:185" coordorigin="10442,4572" coordsize="108,185" path="m10442,4757l10550,4757,10550,4572,10442,4572,10442,4757e" filled="t" fillcolor="#6FAC46" stroked="f">
                <v:path arrowok="t"/>
                <v:fill/>
              </v:shape>
            </v:group>
            <v:group style="position:absolute;left:11054;top:4572;width:101;height:185" coordorigin="11054,4572" coordsize="101,185">
              <v:shape style="position:absolute;left:11054;top:4572;width:101;height:185" coordorigin="11054,4572" coordsize="101,185" path="m11054,4757l11155,4757,11155,4572,11054,4572,11054,4757e" filled="t" fillcolor="#6FAC46" stroked="f">
                <v:path arrowok="t"/>
                <v:fill/>
              </v:shape>
            </v:group>
            <v:group style="position:absolute;left:10442;top:4775;width:713;height:2" coordorigin="10442,4775" coordsize="713,2">
              <v:shape style="position:absolute;left:10442;top:4775;width:713;height:2" coordorigin="10442,4775" coordsize="713,0" path="m10442,4775l11155,4775e" filled="f" stroked="t" strokeweight="1.9pt" strokecolor="#6FAC46">
                <v:path arrowok="t"/>
              </v:shape>
            </v:group>
            <v:group style="position:absolute;left:10550;top:4572;width:504;height:185" coordorigin="10550,4572" coordsize="504,185">
              <v:shape style="position:absolute;left:10550;top:4572;width:504;height:185" coordorigin="10550,4572" coordsize="504,185" path="m10550,4757l11054,4757,11054,4572,10550,4572,10550,4757e" filled="t" fillcolor="#6FAC46" stroked="f">
                <v:path arrowok="t"/>
                <v:fill/>
              </v:shape>
            </v:group>
            <v:group style="position:absolute;left:715;top:4532;width:10452;height:2" coordorigin="715,4532" coordsize="10452,2">
              <v:shape style="position:absolute;left:715;top:4532;width:10452;height:2" coordorigin="715,4532" coordsize="10452,0" path="m715,4532l11167,4532e" filled="f" stroked="t" strokeweight=".580pt" strokecolor="#000000">
                <v:path arrowok="t"/>
              </v:shape>
            </v:group>
            <v:group style="position:absolute;left:715;top:4798;width:10452;height:2" coordorigin="715,4798" coordsize="10452,2">
              <v:shape style="position:absolute;left:715;top:4798;width:10452;height:2" coordorigin="715,4798" coordsize="10452,0" path="m715,4798l11167,4798e" filled="f" stroked="t" strokeweight=".580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00.354126pt;margin-top:52.140629pt;width:47.600004pt;height:50.399363pt;mso-position-horizontal-relative:page;mso-position-vertical-relative:page;z-index:-639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ct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7" w:after="0" w:line="170" w:lineRule="exact"/>
                    <w:jc w:val="left"/>
                    <w:rPr>
                      <w:sz w:val="17"/>
                      <w:szCs w:val="17"/>
                    </w:rPr>
                  </w:pPr>
                  <w:rPr/>
                  <w:r>
                    <w:rPr>
                      <w:sz w:val="17"/>
                      <w:szCs w:val="17"/>
                    </w:rPr>
                  </w:r>
                </w:p>
                <w:p>
                  <w:pPr>
                    <w:spacing w:before="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%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2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of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/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" w:after="0" w:line="240" w:lineRule="auto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rep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9.384125pt;margin-top:63.743671pt;width:26.000001pt;height:38.796323pt;mso-position-horizontal-relative:page;mso-position-vertical-relative:page;z-index:-6397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bi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45.944122pt;margin-top:59.504311pt;width:13.040003pt;height:43.035683pt;mso-position-horizontal-relative:page;mso-position-vertical-relative:page;z-index:-6396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C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80.264130pt;margin-top:47.260948pt;width:42.700002pt;height:55.279043pt;mso-position-horizontal-relative:page;mso-position-vertical-relative:page;z-index:-6395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uinea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Worm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3.884125pt;margin-top:62.507191pt;width:13.040003pt;height:40.032803pt;mso-position-horizontal-relative:page;mso-position-vertical-relative:page;z-index:-6394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10.364136pt;margin-top:57.583351pt;width:13.040003pt;height:44.956643pt;mso-position-horizontal-relative:page;mso-position-vertical-relative:page;z-index:-6393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sles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46.51413pt;margin-top:46.06863pt;width:13.040004pt;height:56.471363pt;mso-position-horizontal-relative:page;mso-position-vertical-relative:page;z-index:-6392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3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09.394135pt;margin-top:64.383987pt;width:13.040003pt;height:38.156003pt;mso-position-horizontal-relative:page;mso-position-vertical-relative:page;z-index:-6390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2.314148pt;margin-top:57.704788pt;width:26.000002pt;height:44.835203pt;mso-position-horizontal-relative:page;mso-position-vertical-relative:page;z-index:-638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oid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Fever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9.11412pt;margin-top:-28.452925pt;width:13.040002pt;height:24.024802pt;mso-position-horizontal-relative:page;mso-position-vertical-relative:paragraph;z-index:-6398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FP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6.994141pt;margin-top:-28.962624pt;width:13.040002pt;height:24.534502pt;mso-position-horizontal-relative:page;mso-position-vertical-relative:paragraph;z-index:-6391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NNT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8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7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5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3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3710(3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Z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4" w:after="0" w:line="240" w:lineRule="auto"/>
        <w:ind w:left="26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0%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n: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-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9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9%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5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Neo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7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Not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44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sectPr>
      <w:pgMar w:header="0" w:footer="278" w:top="1560" w:bottom="460" w:left="380" w:right="740"/>
      <w:pgSz w:w="11920" w:h="16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Symbol">
    <w:altName w:val="Symbol"/>
    <w:charset w:val="2"/>
    <w:family w:val="roman"/>
    <w:pitch w:val="variable"/>
  </w:font>
  <w:font w:name="Calibri Light">
    <w:altName w:val="Calibri Light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91.100006pt;margin-top:806.786011pt;width:21.328086pt;height:11.96pt;mso-position-horizontal-relative:page;mso-position-vertical-relative:page;z-index:-6415" type="#_x0000_t202" filled="f" stroked="f">
          <v:textbox inset="0,0,0,0">
            <w:txbxContent>
              <w:p>
                <w:pPr>
                  <w:spacing w:before="0" w:after="0" w:line="223" w:lineRule="exact"/>
                  <w:ind w:left="20" w:right="-50"/>
                  <w:jc w:val="left"/>
                  <w:rPr>
                    <w:rFonts w:ascii="Calibri Light" w:hAnsi="Calibri Light" w:cs="Calibri Light" w:eastAsia="Calibri Light"/>
                    <w:sz w:val="20"/>
                    <w:szCs w:val="20"/>
                  </w:rPr>
                </w:pPr>
                <w:rPr/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P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3"/>
                    <w:w w:val="100"/>
                    <w:position w:val="1"/>
                  </w:rPr>
                  <w:t>g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.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2"/>
                    <w:w w:val="100"/>
                    <w:position w:val="1"/>
                  </w:rPr>
                  <w:t> 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5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3pt;margin-top:807.741089pt;width:227.949765pt;height:10.040pt;mso-position-horizontal-relative:page;mso-position-vertical-relative:page;z-index:-6414" type="#_x0000_t202" filled="f" stroked="f">
          <v:textbox inset="0,0,0,0">
            <w:txbxContent>
              <w:p>
                <w:pPr>
                  <w:spacing w:before="0" w:after="0" w:line="240" w:lineRule="auto"/>
                  <w:ind w:left="20" w:right="-44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W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k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p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og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c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B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2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n,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2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s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ry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of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ga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6.482517" w:lineRule="exact"/>
      <w:jc w:val="left"/>
      <w:rPr>
        <w:sz w:val="2.646484"/>
        <w:szCs w:val="2.646484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91.100006pt;margin-top:806.786011pt;width:27.11944pt;height:11.96pt;mso-position-horizontal-relative:page;mso-position-vertical-relative:page;z-index:-6413" type="#_x0000_t202" filled="f" stroked="f">
          <v:textbox inset="0,0,0,0">
            <w:txbxContent>
              <w:p>
                <w:pPr>
                  <w:spacing w:before="0" w:after="0" w:line="223" w:lineRule="exact"/>
                  <w:ind w:left="20" w:right="-20"/>
                  <w:jc w:val="left"/>
                  <w:rPr>
                    <w:rFonts w:ascii="Calibri Light" w:hAnsi="Calibri Light" w:cs="Calibri Light" w:eastAsia="Calibri Light"/>
                    <w:sz w:val="20"/>
                    <w:szCs w:val="20"/>
                  </w:rPr>
                </w:pPr>
                <w:rPr/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P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3"/>
                    <w:w w:val="100"/>
                    <w:position w:val="1"/>
                  </w:rPr>
                  <w:t>g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.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2"/>
                    <w:w w:val="100"/>
                    <w:position w:val="1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3"/>
                    <w:w w:val="100"/>
                    <w:position w:val="1"/>
                  </w:rPr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3pt;margin-top:807.741089pt;width:227.949765pt;height:10.040pt;mso-position-horizontal-relative:page;mso-position-vertical-relative:page;z-index:-6412" type="#_x0000_t202" filled="f" stroked="f">
          <v:textbox inset="0,0,0,0">
            <w:txbxContent>
              <w:p>
                <w:pPr>
                  <w:spacing w:before="0" w:after="0" w:line="240" w:lineRule="auto"/>
                  <w:ind w:left="20" w:right="-44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W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k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p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og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c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B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2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n,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2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s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ry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of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ga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.646484"/>
        <w:szCs w:val="2.646484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footer" Target="footer1.xml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footer" Target="footer2.xml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hyperlink" Target="mailto:esd@health.go.ug" TargetMode="External"/><Relationship Id="rId27" Type="http://schemas.openxmlformats.org/officeDocument/2006/relationships/hyperlink" Target="mailto:esduganda@yahoo.co.uk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Julius Okwadi</dc:creator>
  <dcterms:created xsi:type="dcterms:W3CDTF">2015-12-10T13:41:05Z</dcterms:created>
  <dcterms:modified xsi:type="dcterms:W3CDTF">2015-12-10T13:41:05Z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2015-11-23T00:00:00Z</vt:filetime>
  </property>
  <property fmtid="{D5CDD505-2E9C-101B-9397-08002B2CF9AE}" pid="3" name="LastSaved">
    <vt:filetime>2015-12-10T00:00:00Z</vt:filetime>
  </property>
</Properties>
</file>